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c7ec" w14:paraId="10fc7e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prijedloga predlagatelja-dužnika </w:t>
      </w:r>
      <w:r w:rsidR="00EF04AA" w:rsidRPr="00BA0147">
        <w:rPr>
          <w:rFonts w:cs="Times New Roman"/>
        </w:rPr>
        <w:t>za otvaranje stečajnog postupka nad dužnikom</w:t>
      </w:r>
      <w:r w:rsidR="00EF04AA">
        <w:rPr>
          <w:rFonts w:cs="Times New Roman"/>
        </w:rPr>
        <w:t xml:space="preserve"> </w:t>
      </w:r>
      <w:r w:rsidR="007418A5">
        <w:rPr>
          <w:rFonts w:cs="Times New Roman"/>
        </w:rPr>
        <w:t>UGOSTITELJSTVO MIRJANA j.d.o.o., Hodošan, Braće Radića 37, OIB: 96750597883</w:t>
      </w:r>
      <w:r w:rsidR="00E55E9F">
        <w:rPr>
          <w:rFonts w:cs="Times New Roman"/>
        </w:rPr>
        <w:t>, 25.</w:t>
      </w:r>
      <w:r w:rsidR="00EF04AA">
        <w:rPr>
          <w:rFonts w:cs="Times New Roman"/>
        </w:rPr>
        <w:t xml:space="preserve"> siječnja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418A5">
        <w:rPr>
          <w:rFonts w:cs="Times New Roman"/>
        </w:rPr>
        <w:t xml:space="preserve"> UGOSTITELJSTVO MIRJANA j.d.o.o., Hodošan, Braće Radića 37, OIB: 96750597883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</w:t>
      </w:r>
      <w:r w:rsidR="00E55E9F">
        <w:t>ivom na poslovni broj spisa St-</w:t>
      </w:r>
      <w:r w:rsidR="007418A5">
        <w:t>542/15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55E9F">
        <w:rPr>
          <w:rFonts w:cs="Times New Roman"/>
        </w:rPr>
        <w:t>25</w:t>
      </w:r>
      <w:r w:rsidR="00EF04AA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E55E9F" w:rsidR="00E55E9F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E55E9F" w:rsidRPr="006F44C4">
        <w:t>SUDAC</w:t>
      </w:r>
    </w:p>
    <w:p w:rsidRDefault="00E55E9F" w:rsidP="00E55E9F" w:rsidR="00E55E9F" w:rsidRPr="006F44C4">
      <w:pPr>
        <w:ind w:firstLine="708" w:left="5664"/>
        <w:jc w:val="both"/>
      </w:pPr>
    </w:p>
    <w:p w:rsidRDefault="00E55E9F" w:rsidP="00E55E9F" w:rsidR="00E55E9F" w:rsidRPr="006F44C4">
      <w:pPr>
        <w:ind w:firstLine="708" w:left="4956"/>
        <w:jc w:val="both"/>
      </w:pPr>
      <w:r w:rsidRPr="006F44C4">
        <w:t>Ksenija Flack-Makitan, v.r.</w:t>
      </w:r>
    </w:p>
    <w:p w:rsidRDefault="00E55E9F" w:rsidP="00E55E9F" w:rsidR="00E55E9F" w:rsidRPr="006F44C4">
      <w:pPr>
        <w:ind w:firstLine="708" w:left="4956"/>
        <w:jc w:val="both"/>
      </w:pPr>
    </w:p>
    <w:p w:rsidRDefault="00E55E9F" w:rsidP="00E55E9F" w:rsidR="00E55E9F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E55E9F" w:rsidR="00C42207">
      <w:pPr>
        <w:jc w:val="both"/>
      </w:pPr>
    </w:p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8E1" w:rsidP="00BA0147" w:rsidR="00F718E1">
      <w:r>
        <w:separator/>
      </w:r>
    </w:p>
  </w:endnote>
  <w:endnote w:id="0" w:type="continuationSeparator">
    <w:p w:rsidRDefault="00F718E1" w:rsidP="00BA0147" w:rsidR="00F71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8E1" w:rsidP="00BA0147" w:rsidR="00F718E1">
      <w:r>
        <w:separator/>
      </w:r>
    </w:p>
  </w:footnote>
  <w:footnote w:id="0" w:type="continuationSeparator">
    <w:p w:rsidRDefault="00F718E1" w:rsidP="00BA0147" w:rsidR="00F71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048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7418A5">
      <w:t>542/15-7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7418A5">
      <w:t>542/15-7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C048E"/>
    <w:rsid w:val="005F4618"/>
    <w:rsid w:val="005F7221"/>
    <w:rsid w:val="006063E0"/>
    <w:rsid w:val="00613A51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18A5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5E9F"/>
    <w:rsid w:val="00E717D2"/>
    <w:rsid w:val="00EA5506"/>
    <w:rsid w:val="00EC3F7F"/>
    <w:rsid w:val="00EF04AA"/>
    <w:rsid w:val="00EF51DF"/>
    <w:rsid w:val="00F07400"/>
    <w:rsid w:val="00F7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C0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C0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MIRJANA jednostavno društvo s ograničenom odgovornošću za usluge</izvorni_sadrzaj>
    <derivirana_varijabla naziv="DomainObject.Predmet.ProtustrankaFormated_1">  UGOSTITELJSTVO MIRJANA jednostavno društvo s ograničenom odgovornošću za usluge</derivirana_varijabla>
  </DomainObject.Predmet.ProtustrankaFormated>
  <DomainObject.Predmet.ProtustrankaFormatedOIB>
    <izvorni_sadrzaj>  UGOSTITELJSTVO MIRJANA jednostavno društvo s ograničenom odgovornošću za usluge, OIB 96750597883</izvorni_sadrzaj>
    <derivirana_varijabla naziv="DomainObject.Predmet.ProtustrankaFormatedOIB_1">  UGOSTITELJSTVO MIRJANA jednostavno društvo s ograničenom odgovornošću za usluge, OIB 96750597883</derivirana_varijabla>
  </DomainObject.Predmet.ProtustrankaFormatedOIB>
  <DomainObject.Predmet.ProtustrankaFormatedWithAdress>
    <izvorni_sadrzaj> UGOSTITELJSTVO MIRJANA jednostavno društvo s ograničenom odgovornošću za usluge, Braće Radića 37, 40320 Hodošan</izvorni_sadrzaj>
    <derivirana_varijabla naziv="DomainObject.Predmet.ProtustrankaFormatedWithAdress_1"> UGOSTITELJSTVO MIRJANA jednostavno društvo s ograničenom odgovornošću za usluge, Braće Radića 37, 40320 Hodošan</derivirana_varijabla>
  </DomainObject.Predmet.ProtustrankaFormatedWithAdress>
  <DomainObject.Predmet.ProtustrankaFormatedWithAdressOIB>
    <izvorni_sadrzaj> UGOSTITELJSTVO MIRJANA jednostavno društvo s ograničenom odgovornošću za usluge, OIB 96750597883, Braće Radića 37, 40320 Hodošan</izvorni_sadrzaj>
    <derivirana_varijabla naziv="DomainObject.Predmet.ProtustrankaFormatedWithAdressOIB_1"> UGOSTITELJSTVO MIRJANA jednostavno društvo s ograničenom odgovornošću za usluge, OIB 96750597883, Braće Radića 37, 40320 Hodošan</derivirana_varijabla>
  </DomainObject.Predmet.ProtustrankaFormatedWithAdressOIB>
  <DomainObject.Predmet.ProtustrankaWithAdress>
    <izvorni_sadrzaj>UGOSTITELJSTVO MIRJANA jednostavno društvo s ograničenom odgovornošću za usluge Braće Radića 37, 40320 Hodošan</izvorni_sadrzaj>
    <derivirana_varijabla naziv="DomainObject.Predmet.ProtustrankaWithAdress_1">UGOSTITELJSTVO MIRJANA jednostavno društvo s ograničenom odgovornošću za usluge Braće Radića 37, 40320 Hodošan</derivirana_varijabla>
  </DomainObject.Predmet.ProtustrankaWithAdress>
  <DomainObject.Predmet.ProtustrankaWithAdressOIB>
    <izvorni_sadrzaj>UGOSTITELJSTVO MIRJANA jednostavno društvo s ograničenom odgovornošću za usluge, OIB 96750597883, Braće Radića 37, 40320 Hodošan</izvorni_sadrzaj>
    <derivirana_varijabla naziv="DomainObject.Predmet.ProtustrankaWithAdressOIB_1">UGOSTITELJSTVO MIRJANA jednostavno društvo s ograničenom odgovornošću za usluge, OIB 96750597883, Braće Radića 37, 40320 Hodošan</derivirana_varijabla>
  </DomainObject.Predmet.ProtustrankaWithAdressOIB>
  <DomainObject.Predmet.ProtustrankaNazivFormated>
    <izvorni_sadrzaj>UGOSTITELJSTVO MIRJANA jednostavno društvo s ograničenom odgovornošću za usluge</izvorni_sadrzaj>
    <derivirana_varijabla naziv="DomainObject.Predmet.ProtustrankaNazivFormated_1">UGOSTITELJSTVO MIRJANA jednostavno društvo s ograničenom odgovornošću za usluge</derivirana_varijabla>
  </DomainObject.Predmet.ProtustrankaNazivFormated>
  <DomainObject.Predmet.ProtustrankaNazivFormatedOIB>
    <izvorni_sadrzaj>UGOSTITELJSTVO MIRJANA jednostavno društvo s ograničenom odgovornošću za usluge, OIB 96750597883</izvorni_sadrzaj>
    <derivirana_varijabla naziv="DomainObject.Predmet.ProtustrankaNazivFormatedOIB_1">UGOSTITELJSTVO MIRJANA jednostavno društvo s ograničenom odgovornošću za usluge, OIB 96750597883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7795.83</izvorni_sadrzaj>
    <derivirana_varijabla naziv="DomainObject.Predmet.TrenutnaVrijednost_1">7795.83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MIRJANA jednostavno društvo s ograničenom odgovornošću za usluge</item>
    </izvorni_sadrzaj>
    <derivirana_varijabla naziv="DomainObject.Predmet.ProtuStrankaListFormated_1">
      <item>UGOSTITELJSTVO MIRJANA jednostavno društvo s ograničenom odgovornošću za usluge</item>
    </derivirana_varijabla>
  </DomainObject.Predmet.ProtuStrankaListFormated>
  <DomainObject.Predmet.ProtuStrankaListFormatedOIB>
    <izvorni_sadrzaj>
      <item>UGOSTITELJSTVO MIRJANA jednostavno društvo s ograničenom odgovornošću za usluge, OIB 96750597883</item>
    </izvorni_sadrzaj>
    <derivirana_varijabla naziv="DomainObject.Predmet.ProtuStrankaListFormatedOIB_1">
      <item>UGOSTITELJSTVO MIRJANA jednostavno društvo s ograničenom odgovornošću za usluge, OIB 96750597883</item>
    </derivirana_varijabla>
  </DomainObject.Predmet.ProtuStrankaListFormatedOIB>
  <DomainObject.Predmet.ProtuStrankaListFormatedWithAdress>
    <izvorni_sadrzaj>
      <item>UGOSTITELJSTVO MIRJANA jednostavno društvo s ograničenom odgovornošću za usluge, Braće Radića 37, 40320 Hodošan</item>
    </izvorni_sadrzaj>
    <derivirana_varijabla naziv="DomainObject.Predmet.ProtuStrankaListFormatedWithAdress_1">
      <item>UGOSTITELJSTVO MIRJANA jednostavno društvo s ograničenom odgovornošću za usluge, Braće Radića 37, 40320 Hodošan</item>
    </derivirana_varijabla>
  </DomainObject.Predmet.ProtuStrankaListFormatedWithAdress>
  <DomainObject.Predmet.ProtuStrankaListFormatedWithAdressOIB>
    <izvorni_sadrzaj>
      <item>UGOSTITELJSTVO MIRJANA jednostavno društvo s ograničenom odgovornošću za usluge, OIB 96750597883, Braće Radića 37, 40320 Hodošan</item>
    </izvorni_sadrzaj>
    <derivirana_varijabla naziv="DomainObject.Predmet.ProtuStrankaListFormatedWithAdressOIB_1">
      <item>UGOSTITELJSTVO MIRJANA jednostavno društvo s ograničenom odgovornošću za usluge, OIB 96750597883, Braće Radića 37, 40320 Hodošan</item>
    </derivirana_varijabla>
  </DomainObject.Predmet.ProtuStrankaListFormatedWithAdressOIB>
  <DomainObject.Predmet.ProtuStrankaListNazivFormated>
    <izvorni_sadrzaj>
      <item>UGOSTITELJSTVO MIRJANA jednostavno društvo s ograničenom odgovornošću za usluge</item>
    </izvorni_sadrzaj>
    <derivirana_varijabla naziv="DomainObject.Predmet.ProtuStrankaListNazivFormated_1">
      <item>UGOSTITELJSTVO MIRJANA jednostavno društvo s ograničenom odgovornošću za usluge</item>
    </derivirana_varijabla>
  </DomainObject.Predmet.ProtuStrankaListNazivFormated>
  <DomainObject.Predmet.ProtuStrankaListNazivFormatedOIB>
    <izvorni_sadrzaj>
      <item>UGOSTITELJSTVO MIRJANA jednostavno društvo s ograničenom odgovornošću za usluge, OIB 96750597883</item>
    </izvorni_sadrzaj>
    <derivirana_varijabla naziv="DomainObject.Predmet.ProtuStrankaListNazivFormatedOIB_1">
      <item>UGOSTITELJSTVO MIRJANA jednostavno društvo s ograničenom odgovornošću za usluge, OIB 96750597883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MIRJANA jednostavno društvo s ograničenom odgovornošću za usluge</izvorni_sadrzaj>
    <derivirana_varijabla naziv="DomainObject.Predmet.ProtustrankaIDrugi_1">UGOSTITELJSTVO MIRJANA jednostavno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MIRJANA jednostavno društvo s ograničenom odgovornošću za usluge, OIB 96750597883, Braće Radića 37, 40320 Hodošan</izvorni_sadrzaj>
    <derivirana_varijabla naziv="DomainObject.Predmet.ProtustrankaIDrugiAdressOIB_1">UGOSTITELJSTVO MIRJANA jednostavno društvo s ograničenom odgovornošću za usluge, OIB 96750597883, Braće Radića 37,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MIRJANA jednostavno društvo s ograničenom odgovornošću za usluge</item>
      <item>e-Oglasna</item>
      <item>Sudski registar</item>
    </izvorni_sadrzaj>
    <derivirana_varijabla naziv="DomainObject.Predmet.SudioniciListNaziv_1">
      <item>Financijska agencija</item>
      <item>UGOSTITELJSTVO MIRJANA jednostavno društvo s ograničenom odgovornošću za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UGOSTITELJSTVO MIRJANA jednostavno društvo s ograničenom odgovornošću za usluge, OIB 96750597883, Braće Radića 37,40320 Hodošan</item>
      <item>e-Oglasna</item>
      <item>Sudski registar</item>
    </izvorni_sadrzaj>
    <derivirana_varijabla naziv="DomainObject.Predmet.SudioniciListAdressOIB_1">
      <item>Financijska agencija, OIB 85821130368, A.Cesarca 2,42000 Varaždin</item>
      <item>UGOSTITELJSTVO MIRJANA jednostavno društvo s ograničenom odgovornošću za usluge, OIB 96750597883, Braće Radića 37,40320 Hodošan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96750597883</item>
      <item>, OIB null</item>
      <item>, OIB null</item>
    </izvorni_sadrzaj>
    <derivirana_varijabla naziv="DomainObject.Predmet.SudioniciListNazivOIB_1">
      <item>, OIB 85821130368</item>
      <item>, OIB 96750597883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BDD8E-9E0E-4EA6-9D7A-F51817AC6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1531</properties:Characters>
  <properties:Lines>61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2016-01-22T14:19:00Z</cp:lastPrinted>
  <dcterms:modified xmlns:xsi="http://www.w3.org/2001/XMLSchema-instance" xsi:type="dcterms:W3CDTF">2016-01-25T06:51:00Z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