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ab44" w14:paraId="813ab4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1A297A">
        <w:t>428/17-3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1A297A">
        <w:t xml:space="preserve">BURA jednostavno društvo s ograničenom odgovornošću za trgovinu i usluge u likvidaciji, Tenja, Osječka 1, MBS: 030165062, OIB: 31247357030, </w:t>
      </w:r>
      <w:r w:rsidR="004A0D7B">
        <w:t xml:space="preserve"> temeljem članka 430. Stečajnog zakona ( „Narodne nov</w:t>
      </w:r>
      <w:r w:rsidR="00316816">
        <w:t>ine“ 71/15)</w:t>
      </w:r>
      <w:r w:rsidR="00224AFF">
        <w:t xml:space="preserve">, dana </w:t>
      </w:r>
      <w:r w:rsidR="00404E71">
        <w:t>2</w:t>
      </w:r>
      <w:r w:rsidR="001A297A">
        <w:t>9</w:t>
      </w:r>
      <w:r w:rsidR="00224AFF">
        <w:t xml:space="preserve">. </w:t>
      </w:r>
      <w:r w:rsidR="00DF4531">
        <w:t>ožujka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1A297A">
        <w:t>BURA jednostavno društvo s ograničenom odgovornošću za trgovinu i usluge u likvidaciji, Tenja, Osječka 1, MBS: 030165062, OIB: 31247357030</w:t>
      </w:r>
      <w:r w:rsidR="006009EA">
        <w:t>,</w:t>
      </w:r>
      <w:r>
        <w:t xml:space="preserve"> iznosi </w:t>
      </w:r>
      <w:r w:rsidR="001A297A">
        <w:t>26.346,88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1A297A">
        <w:t>Slaven Katušić, OIB: 11213431204</w:t>
      </w:r>
      <w:r w:rsidR="00226A5B">
        <w:t>,</w:t>
      </w:r>
      <w:r w:rsidR="001A297A">
        <w:t xml:space="preserve">  Osijek, Šet. Kardinala Franje Šepera 8/A, 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1A297A">
        <w:t>428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A297A">
        <w:t>29</w:t>
      </w:r>
      <w:r>
        <w:t xml:space="preserve">. </w:t>
      </w:r>
      <w:r w:rsidR="00DF4531">
        <w:t xml:space="preserve">ožujka </w:t>
      </w:r>
      <w:r>
        <w:t>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A297A">
        <w:t>17</w:t>
      </w:r>
      <w:r>
        <w:t>/</w:t>
      </w:r>
      <w:r w:rsidR="00404E71">
        <w:t>5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A297A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6A5B"/>
    <w:rsid w:val="002358E7"/>
    <w:rsid w:val="0025000D"/>
    <w:rsid w:val="00267D26"/>
    <w:rsid w:val="0028507D"/>
    <w:rsid w:val="002A1B0C"/>
    <w:rsid w:val="002A2AF5"/>
    <w:rsid w:val="002A36D6"/>
    <w:rsid w:val="002A3BEF"/>
    <w:rsid w:val="002B105C"/>
    <w:rsid w:val="002B1A3B"/>
    <w:rsid w:val="002B4236"/>
    <w:rsid w:val="002C3D49"/>
    <w:rsid w:val="002D2610"/>
    <w:rsid w:val="002D7681"/>
    <w:rsid w:val="002F3AD0"/>
    <w:rsid w:val="002F4AAF"/>
    <w:rsid w:val="002F66FE"/>
    <w:rsid w:val="003126E9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46907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4028C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A51B7"/>
    <w:rsid w:val="00DD6682"/>
    <w:rsid w:val="00DE5F69"/>
    <w:rsid w:val="00DF25F3"/>
    <w:rsid w:val="00DF4531"/>
    <w:rsid w:val="00E07C56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12BC1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46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46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jednostavno društvo s ograničenom odgovornošću za trgovinu i usluge u likvidaciji</izvorni_sadrzaj>
    <derivirana_varijabla naziv="DomainObject.Predmet.ProtustrankaFormated_1">  BURA jednostavno društvo s ograničenom odgovornošću za trgovinu i usluge u likvidaciji</derivirana_varijabla>
  </DomainObject.Predmet.ProtustrankaFormated>
  <DomainObject.Predmet.ProtustrankaFormatedOIB>
    <izvorni_sadrzaj>  BURA jednostavno društvo s ograničenom odgovornošću za trgovinu i usluge u likvidaciji, OIB 31247357030</izvorni_sadrzaj>
    <derivirana_varijabla naziv="DomainObject.Predmet.ProtustrankaFormatedOIB_1">  BURA jednostavno društvo s ograničenom odgovornošću za trgovinu i usluge u likvidaciji, OIB 31247357030</derivirana_varijabla>
  </DomainObject.Predmet.ProtustrankaFormatedOIB>
  <DomainObject.Predmet.ProtustrankaFormatedWithAdress>
    <izvorni_sadrzaj> BURA jednostavno društvo s ograničenom odgovornošću za trgovinu i usluge u likvidaciji, Osječka 1, 31207 Tenja</izvorni_sadrzaj>
    <derivirana_varijabla naziv="DomainObject.Predmet.ProtustrankaFormatedWithAdress_1"> BURA jednostavno društvo s ograničenom odgovornošću za trgovinu i usluge u likvidaciji, Osječka 1, 31207 Tenja</derivirana_varijabla>
  </DomainObject.Predmet.ProtustrankaFormatedWithAdress>
  <DomainObject.Predmet.ProtustrankaFormatedWithAdressOIB>
    <izvorni_sadrzaj> BURA jednostavno društvo s ograničenom odgovornošću za trgovinu i usluge u likvidaciji, OIB 31247357030, Osječka 1, 31207 Tenja</izvorni_sadrzaj>
    <derivirana_varijabla naziv="DomainObject.Predmet.ProtustrankaFormatedWithAdressOIB_1"> BURA jednostavno društvo s ograničenom odgovornošću za trgovinu i usluge u likvidaciji, OIB 31247357030, Osječka 1, 31207 Tenja</derivirana_varijabla>
  </DomainObject.Predmet.ProtustrankaFormatedWithAdressOIB>
  <DomainObject.Predmet.ProtustrankaWithAdress>
    <izvorni_sadrzaj>BURA jednostavno društvo s ograničenom odgovornošću za trgovinu i usluge u likvidaciji Osječka 1, 31207 Tenja</izvorni_sadrzaj>
    <derivirana_varijabla naziv="DomainObject.Predmet.ProtustrankaWithAdress_1">BURA jednostavno društvo s ograničenom odgovornošću za trgovinu i usluge u likvidaciji Osječka 1, 31207 Tenja</derivirana_varijabla>
  </DomainObject.Predmet.ProtustrankaWithAdress>
  <DomainObject.Predmet.ProtustrankaWithAdressOIB>
    <izvorni_sadrzaj>BURA jednostavno društvo s ograničenom odgovornošću za trgovinu i usluge u likvidaciji, OIB 31247357030, Osječka 1, 31207 Tenja</izvorni_sadrzaj>
    <derivirana_varijabla naziv="DomainObject.Predmet.ProtustrankaWithAdressOIB_1">BURA jednostavno društvo s ograničenom odgovornošću za trgovinu i usluge u likvidaciji, OIB 31247357030, Osječka 1, 31207 Tenja</derivirana_varijabla>
  </DomainObject.Predmet.ProtustrankaWithAdressOIB>
  <DomainObject.Predmet.ProtustrankaNazivFormated>
    <izvorni_sadrzaj>BURA jednostavno društvo s ograničenom odgovornošću za trgovinu i usluge u likvidaciji</izvorni_sadrzaj>
    <derivirana_varijabla naziv="DomainObject.Predmet.ProtustrankaNazivFormated_1">BURA jednostavno društvo s ograničenom odgovornošću za trgovinu i usluge u likvidaciji</derivirana_varijabla>
  </DomainObject.Predmet.ProtustrankaNazivFormated>
  <DomainObject.Predmet.ProtustrankaNazivFormatedOIB>
    <izvorni_sadrzaj>BURA jednostavno društvo s ograničenom odgovornošću za trgovinu i usluge u likvidaciji, OIB 31247357030</izvorni_sadrzaj>
    <derivirana_varijabla naziv="DomainObject.Predmet.ProtustrankaNazivFormatedOIB_1">BURA jednostavno društvo s ograničenom odgovornošću za trgovinu i usluge u likvidaciji, OIB 31247357030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BURA jednostavno društvo s ograničenom odgovornošću za trgovinu i usluge u likvidaciji</item>
    </izvorni_sadrzaj>
    <derivirana_varijabla naziv="DomainObject.Predmet.ProtuStrankaListFormated_1">
      <item>BURA jednostavno društvo s ograničenom odgovornošću za trgovinu i usluge u likvidaciji</item>
    </derivirana_varijabla>
  </DomainObject.Predmet.ProtuStrankaListFormated>
  <DomainObject.Predmet.ProtuStrankaListFormatedOIB>
    <izvorni_sadrzaj>
      <item>BURA jednostavno društvo s ograničenom odgovornošću za trgovinu i usluge u likvidaciji, OIB 31247357030</item>
    </izvorni_sadrzaj>
    <derivirana_varijabla naziv="DomainObject.Predmet.ProtuStrankaListFormatedOIB_1">
      <item>BURA jednostavno društvo s ograničenom odgovornošću za trgovinu i usluge u likvidaciji, OIB 31247357030</item>
    </derivirana_varijabla>
  </DomainObject.Predmet.ProtuStrankaListFormatedOIB>
  <DomainObject.Predmet.ProtuStrankaListFormatedWithAdress>
    <izvorni_sadrzaj>
      <item>BURA jednostavno društvo s ograničenom odgovornošću za trgovinu i usluge u likvidaciji, Osječka 1, 31207 Tenja</item>
    </izvorni_sadrzaj>
    <derivirana_varijabla naziv="DomainObject.Predmet.ProtuStrankaListFormatedWithAdress_1">
      <item>BURA jednostavno društvo s ograničenom odgovornošću za trgovinu i usluge u likvidaciji, Osječka 1, 31207 Tenja</item>
    </derivirana_varijabla>
  </DomainObject.Predmet.ProtuStrankaListFormatedWithAdress>
  <DomainObject.Predmet.ProtuStrankaListFormatedWithAdressOIB>
    <izvorni_sadrzaj>
      <item>BURA jednostavno društvo s ograničenom odgovornošću za trgovinu i usluge u likvidaciji, OIB 31247357030, Osječka 1, 31207 Tenja</item>
    </izvorni_sadrzaj>
    <derivirana_varijabla naziv="DomainObject.Predmet.ProtuStrankaListFormatedWithAdressOIB_1">
      <item>BURA jednostavno društvo s ograničenom odgovornošću za trgovinu i usluge u likvidaciji, OIB 31247357030, Osječka 1, 31207 Tenja</item>
    </derivirana_varijabla>
  </DomainObject.Predmet.ProtuStrankaListFormatedWithAdressOIB>
  <DomainObject.Predmet.ProtuStrankaListNazivFormated>
    <izvorni_sadrzaj>
      <item>BURA jednostavno društvo s ograničenom odgovornošću za trgovinu i usluge u likvidaciji</item>
    </izvorni_sadrzaj>
    <derivirana_varijabla naziv="DomainObject.Predmet.ProtuStrankaListNazivFormated_1">
      <item>BURA jednostavno društvo s ograničenom odgovornošću za trgovinu i usluge u likvidaciji</item>
    </derivirana_varijabla>
  </DomainObject.Predmet.ProtuStrankaListNazivFormated>
  <DomainObject.Predmet.ProtuStrankaListNazivFormatedOIB>
    <izvorni_sadrzaj>
      <item>BURA jednostavno društvo s ograničenom odgovornošću za trgovinu i usluge u likvidaciji, OIB 31247357030</item>
    </izvorni_sadrzaj>
    <derivirana_varijabla naziv="DomainObject.Predmet.ProtuStrankaListNazivFormatedOIB_1">
      <item>BURA jednostavno društvo s ograničenom odgovornošću za trgovinu i usluge u likvidaciji, OIB 31247357030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BURA jednostavno društvo s ograničenom odgovornošću za trgovinu i usluge u likvidaciji</izvorni_sadrzaj>
    <derivirana_varijabla naziv="DomainObject.Predmet.ProtustrankaIDrugi_1">BURA jednostavno društvo s ograničenom odgovornošću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BURA jednostavno društvo s ograničenom odgovornošću za trgovinu i usluge u likvidaciji, OIB 31247357030, Osječka 1, 31207 Tenja</izvorni_sadrzaj>
    <derivirana_varijabla naziv="DomainObject.Predmet.ProtustrankaIDrugiAdressOIB_1">BURA jednostavno društvo s ograničenom odgovornošću za trgovinu i usluge u likvidaciji, OIB 31247357030, Osječka 1,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BURA jednostavno društvo s ograničenom odgovornošću za trgovinu i usluge u likvidaciji</item>
    </izvorni_sadrzaj>
    <derivirana_varijabla naziv="DomainObject.Predmet.SudioniciListNaziv_1">
      <item>FINA RC OSIJEK</item>
      <item>BURA jednostavno društvo s ograničenom odgovornošću za trgovinu i usluge u likvidaciji</item>
    </derivirana_varijabla>
  </DomainObject.Predmet.SudioniciListNaziv>
  <DomainObject.Predmet.SudioniciListAdressOIB>
    <izvorni_sadrzaj>
      <item>FINA RC OSIJEK, OIB 85821130368</item>
      <item>BURA jednostavno društvo s ograničenom odgovornošću za trgovinu i usluge u likvidaciji, OIB 31247357030, Osječka 1,31207 Tenja</item>
    </izvorni_sadrzaj>
    <derivirana_varijabla naziv="DomainObject.Predmet.SudioniciListAdressOIB_1">
      <item>FINA RC OSIJEK, OIB 85821130368</item>
      <item>BURA jednostavno društvo s ograničenom odgovornošću za trgovinu i usluge u likvidaciji, OIB 31247357030, Osječka 1,31207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31247357030</item>
    </izvorni_sadrzaj>
    <derivirana_varijabla naziv="DomainObject.Predmet.SudioniciListNazivOIB_1">
      <item>, OIB 85821130368</item>
      <item>, OIB 31247357030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376</properties:Words>
  <properties:Characters>1994</properties:Characters>
  <properties:Lines>48</properties:Lines>
  <properties:Paragraphs>16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2017-03-21T11:06:00Z</dcterms:created>
  <dc:creator>Korisnik</dc:creator>
  <cp:lastModifiedBy>Gordana Harc</cp:lastModifiedBy>
  <cp:lastPrinted>2017-03-29T07:38:00Z</cp:lastPrinted>
  <dcterms:modified xmlns:xsi="http://www.w3.org/2001/XMLSchema-instance" xsi:type="dcterms:W3CDTF">2017-03-29T07:43:00Z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