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e6de" w14:paraId="1cce6de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D7128B">
        <w:rPr>
          <w:rFonts w:cs="Times New Roman" w:eastAsia="MS Mincho" w:hAnsi="Times New Roman" w:ascii="Times New Roman"/>
          <w:sz w:val="24"/>
        </w:rPr>
        <w:t>20</w:t>
      </w:r>
      <w:r w:rsidR="003677F4">
        <w:rPr>
          <w:rFonts w:cs="Times New Roman" w:eastAsia="MS Mincho" w:hAnsi="Times New Roman" w:ascii="Times New Roman"/>
          <w:sz w:val="24"/>
        </w:rPr>
        <w:t>. travnja</w:t>
      </w:r>
      <w:r w:rsidR="00091FC2">
        <w:rPr>
          <w:rFonts w:cs="Times New Roman" w:eastAsia="MS Mincho" w:hAnsi="Times New Roman" w:ascii="Times New Roman"/>
          <w:sz w:val="24"/>
        </w:rPr>
        <w:t xml:space="preserve"> 2017.</w:t>
      </w:r>
      <w:r w:rsidR="006C3A87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6C3A87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</w:t>
      </w:r>
      <w:r w:rsidR="00091FC2">
        <w:rPr>
          <w:rFonts w:eastAsia="MS Mincho"/>
        </w:rPr>
        <w:t>vljen kod Trgovačkog suda u Rijeci, u</w:t>
      </w:r>
      <w:r>
        <w:rPr>
          <w:rFonts w:eastAsia="MS Mincho"/>
        </w:rPr>
        <w:t xml:space="preserve"> prethodnom postupku radi izjašn</w:t>
      </w:r>
      <w:r w:rsidR="003677F4">
        <w:rPr>
          <w:rFonts w:eastAsia="MS Mincho"/>
        </w:rPr>
        <w:t xml:space="preserve">jenja o prijedlogu za otvaranje stečajnog postupka nad dužnikom </w:t>
      </w:r>
      <w:r w:rsidR="00D7128B">
        <w:rPr>
          <w:bCs/>
          <w:lang w:eastAsia="en-US"/>
        </w:rPr>
        <w:t>BAKA KOMERC jednostavno društvo s ograničenom odgovornošću za ugostiteljstvo, trgovinu i usluge Čavle, Čavle 158 ( MBS 040339079 – OIB 03816747989 )</w:t>
      </w:r>
      <w:r w:rsidR="00FB3B5F"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D7128B">
        <w:rPr>
          <w:rFonts w:cs="Times New Roman" w:eastAsia="MS Mincho" w:hAnsi="Times New Roman" w:ascii="Times New Roman"/>
          <w:sz w:val="24"/>
        </w:rPr>
        <w:t>9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091FC2">
        <w:rPr>
          <w:rFonts w:cs="Times New Roman" w:eastAsia="MS Mincho" w:hAnsi="Times New Roman" w:ascii="Times New Roman"/>
          <w:sz w:val="24"/>
        </w:rPr>
        <w:t>3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 xml:space="preserve">za dužnika: </w:t>
      </w:r>
      <w:r w:rsidR="00A463C3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6C3A87" w:rsidP="006C3A87" w:rsidR="006C3A87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3677F4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3677F4" w:rsidR="006C3A87" w:rsidRPr="003677F4">
      <w:pPr>
        <w:ind w:firstLine="360"/>
        <w:jc w:val="both"/>
      </w:pPr>
      <w:r>
        <w:t>Čita se prijedlog za otvaranje stečajnog postupka.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D7128B">
        <w:t>9. ožujka 2017</w:t>
      </w:r>
      <w:r>
        <w:t xml:space="preserve">. godine dostavio podnesak u kojem je naveo da dužnik na dan </w:t>
      </w:r>
      <w:r w:rsidR="00117D6F" w:rsidRPr="00117D6F">
        <w:t>8</w:t>
      </w:r>
      <w:r w:rsidR="003677F4" w:rsidRPr="00117D6F">
        <w:t xml:space="preserve">. rujna </w:t>
      </w:r>
      <w:r w:rsidRPr="00117D6F">
        <w:t>201</w:t>
      </w:r>
      <w:r w:rsidR="00117D6F" w:rsidRPr="00117D6F">
        <w:t>6</w:t>
      </w:r>
      <w:r w:rsidRPr="003677F4">
        <w:t>.</w:t>
      </w:r>
      <w:r w:rsidR="00117D6F">
        <w:t xml:space="preserve"> godine u O</w:t>
      </w:r>
      <w:r>
        <w:t xml:space="preserve">čevidniku redoslijeda osnova za plaćanje ima neizvršene osnove za plaćanje u neprekinutom razdoblju od </w:t>
      </w:r>
      <w:r w:rsidR="00117D6F">
        <w:t>120</w:t>
      </w:r>
      <w:r>
        <w:t xml:space="preserve"> dana u ukupnom iznosu od </w:t>
      </w:r>
      <w:r w:rsidR="00117D6F" w:rsidRPr="00117D6F">
        <w:t>77.579,76</w:t>
      </w:r>
      <w:r w:rsidRPr="003677F4">
        <w:t xml:space="preserve"> kn</w:t>
      </w:r>
      <w:r>
        <w:t>.</w:t>
      </w:r>
    </w:p>
    <w:p w:rsidRDefault="003677F4" w:rsidP="003677F4" w:rsidR="003677F4">
      <w:pPr>
        <w:ind w:firstLine="360"/>
        <w:jc w:val="both"/>
      </w:pPr>
      <w:r>
        <w:t>Utvrđuje se da dužnik ni</w:t>
      </w:r>
      <w:r w:rsidR="001830F0">
        <w:t xml:space="preserve">je postupio po nalogu suda, te </w:t>
      </w:r>
      <w:r>
        <w:t>da nije podnio sudu pisano očitovanje o prijedlogu.</w:t>
      </w:r>
    </w:p>
    <w:p w:rsidRDefault="003677F4" w:rsidP="003677F4" w:rsidR="003677F4">
      <w:pPr>
        <w:ind w:firstLine="360"/>
        <w:jc w:val="both"/>
      </w:pPr>
      <w:r>
        <w:t xml:space="preserve">Utvrđuje se da zastupnik po zakonu dužnika nije podnio sudu izvješće o financijsko-gospodarskom stanju dužnika niti popis imovine.  </w:t>
      </w:r>
    </w:p>
    <w:p w:rsidRDefault="003611F0" w:rsidP="006C3A87" w:rsidR="003611F0">
      <w:pPr>
        <w:ind w:firstLine="360"/>
        <w:jc w:val="both"/>
      </w:pPr>
    </w:p>
    <w:p w:rsidRDefault="00A463C3" w:rsidP="00A463C3" w:rsidR="00A463C3">
      <w:pPr>
        <w:ind w:firstLine="360"/>
        <w:jc w:val="both"/>
      </w:pPr>
      <w:r>
        <w:t xml:space="preserve">Sudac donosi </w:t>
      </w:r>
    </w:p>
    <w:p w:rsidRDefault="00A463C3" w:rsidP="00A463C3" w:rsidR="00A463C3">
      <w:pPr>
        <w:jc w:val="center"/>
      </w:pPr>
      <w:r>
        <w:t>r j e š e n j e</w:t>
      </w:r>
    </w:p>
    <w:p w:rsidRDefault="00A463C3" w:rsidP="00A463C3" w:rsidR="00A463C3">
      <w:pPr>
        <w:ind w:firstLine="348" w:left="360"/>
        <w:jc w:val="center"/>
      </w:pPr>
    </w:p>
    <w:p w:rsidRDefault="00A463C3" w:rsidP="00A463C3" w:rsidR="00A463C3">
      <w:pPr>
        <w:ind w:firstLine="348" w:left="360"/>
        <w:jc w:val="center"/>
      </w:pPr>
    </w:p>
    <w:p w:rsidRDefault="00A463C3" w:rsidP="00A463C3" w:rsidR="00A463C3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A463C3" w:rsidP="00A463C3" w:rsidR="00A463C3" w:rsidRPr="00C175AC">
      <w:pPr>
        <w:jc w:val="center"/>
      </w:pPr>
      <w:r>
        <w:t xml:space="preserve">21. rujna </w:t>
      </w:r>
      <w:r w:rsidRPr="00C175AC">
        <w:t>201</w:t>
      </w:r>
      <w:r>
        <w:t>7.  u  10,00</w:t>
      </w:r>
      <w:r w:rsidRPr="00C175AC">
        <w:t xml:space="preserve"> sati</w:t>
      </w:r>
    </w:p>
    <w:p w:rsidRDefault="00A463C3" w:rsidP="00A463C3" w:rsidR="00A463C3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A463C3" w:rsidP="00A463C3" w:rsidR="00A463C3">
      <w:pPr>
        <w:jc w:val="both"/>
      </w:pPr>
    </w:p>
    <w:p w:rsidRDefault="00A463C3" w:rsidP="00A463C3" w:rsidR="00A463C3" w:rsidRPr="003408AE">
      <w:pPr>
        <w:jc w:val="both"/>
      </w:pPr>
      <w:r>
        <w:lastRenderedPageBreak/>
        <w:t>II</w:t>
      </w:r>
      <w:r>
        <w:tab/>
        <w:t>Ponovno se nalaže osobama koje vode poslove dužnika da u roku od 15 dana od dana dostave ovog rješenja, pozivom na posl. br. 7 St-1378/2016 predaju sudu pisano izvješće o financijsko-gospodarskom stanju dužnika te popis imovine.</w:t>
      </w:r>
    </w:p>
    <w:p w:rsidRDefault="00A463C3" w:rsidP="00A463C3" w:rsidR="00A463C3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117D6F">
        <w:t>9</w:t>
      </w:r>
      <w:r w:rsidR="0012295E">
        <w:t>,</w:t>
      </w:r>
      <w:r w:rsidR="003677F4">
        <w:t>3</w:t>
      </w:r>
      <w:r w:rsidR="00A463C3">
        <w:t>3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3677F4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  <w:r w:rsidR="006C3A87">
        <w:t xml:space="preserve"> </w:t>
      </w:r>
      <w:r w:rsidR="00D7128B">
        <w:t xml:space="preserve">   </w:t>
      </w:r>
    </w:p>
    <w:p w:rsidRDefault="006C3A87" w:rsidP="006C3A87" w:rsidR="006C3A87"/>
    <w:p w:rsidRDefault="00A463C3" w:rsidP="006C3A87" w:rsidR="00A463C3"/>
    <w:p w:rsidRDefault="006C3A87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</w:r>
      <w:r w:rsidR="003677F4">
        <w:t xml:space="preserve">          </w:t>
      </w:r>
      <w:r>
        <w:t xml:space="preserve">Zapisničar                      </w:t>
      </w:r>
      <w:r w:rsidR="003677F4">
        <w:t xml:space="preserve">            </w:t>
      </w:r>
      <w:r>
        <w:t xml:space="preserve">              </w:t>
      </w:r>
      <w:r>
        <w:tab/>
      </w:r>
      <w: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553" w:rsidP="00704453" w:rsidR="00635553">
      <w:r>
        <w:separator/>
      </w:r>
    </w:p>
  </w:endnote>
  <w:endnote w:id="0" w:type="continuationSeparator">
    <w:p w:rsidRDefault="00635553" w:rsidP="00704453" w:rsidR="00635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32C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553" w:rsidP="00704453" w:rsidR="00635553">
      <w:r>
        <w:separator/>
      </w:r>
    </w:p>
  </w:footnote>
  <w:footnote w:id="0" w:type="continuationSeparator">
    <w:p w:rsidRDefault="00635553" w:rsidP="00704453" w:rsidR="006355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D7128B">
      <w:t>1378</w:t>
    </w:r>
    <w:r w:rsidR="00151BB5">
      <w:t>/</w:t>
    </w:r>
    <w:r w:rsidR="00091FC2">
      <w:t>2016</w:t>
    </w:r>
    <w:r w:rsidR="002F1FDE">
      <w:t>-</w:t>
    </w:r>
    <w:r w:rsidR="00D7128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91FC2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17D6F"/>
    <w:rsid w:val="001224A2"/>
    <w:rsid w:val="0012295E"/>
    <w:rsid w:val="001232DC"/>
    <w:rsid w:val="00124D40"/>
    <w:rsid w:val="00127C52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30F0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1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11F0"/>
    <w:rsid w:val="00363CCA"/>
    <w:rsid w:val="003677F4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35553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332C"/>
    <w:rsid w:val="007743B9"/>
    <w:rsid w:val="00776C13"/>
    <w:rsid w:val="00777C01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463C3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128B"/>
    <w:rsid w:val="00D76D20"/>
    <w:rsid w:val="00D77F96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2E8D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B5F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73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32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32C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32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32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73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32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32C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32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32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9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travnja 2017.</izvorni_sadrzaj>
    <derivirana_varijabla naziv="DomainObject.PlaniraniZavrsetakDatum_1">20. travnja 2017.</derivirana_varijabla>
  </DomainObject.PlaniraniZavrsetakDatum>
  <DomainObject.PlaniraniPocetakDatum>
    <izvorni_sadrzaj>20. travnja 2017.</izvorni_sadrzaj>
    <derivirana_varijabla naziv="DomainObject.PlaniraniPocetakDatum_1">20.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travnja 2017.</izvorni_sadrzaj>
    <derivirana_varijabla naziv="DomainObject.Zapisnik.DatumKreiranja_1">20.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St-1378/2016-5</izvorni_sadrzaj>
    <derivirana_varijabla naziv="DomainObject.Zapisnik.Oznaka_1">St-1378/2016-5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St-1378/2016</izvorni_sadrzaj>
    <derivirana_varijabla naziv="DomainObject.Predmet.OznakaBroj_1">St-1378/2016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BAKA KOMERC j.d.o.o. zastupanog po punomoćniku Rameza Šabotić</izvorni_sadrzaj>
    <derivirana_varijabla naziv="DomainObject.Predmet.ProtustrankaFormated_1">  BAKA KOMERC j.d.o.o. zastupanog po punomoćniku Rameza Šabotić</derivirana_varijabla>
  </DomainObject.Predmet.ProtustrankaFormated>
  <DomainObject.Predmet.ProtustrankaFormatedOIB>
    <izvorni_sadrzaj>  BAKA KOMERC j.d.o.o., OIB 03816747989 zastupanog po punomoćniku Rameza Šabotić</izvorni_sadrzaj>
    <derivirana_varijabla naziv="DomainObject.Predmet.ProtustrankaFormatedOIB_1">  BAKA KOMERC j.d.o.o., OIB 03816747989 zastupanog po punomoćniku Rameza Šabotić</derivirana_varijabla>
  </DomainObject.Predmet.ProtustrankaFormatedOIB>
  <DomainObject.Predmet.ProtustrankaFormatedWithAdress>
    <izvorni_sadrzaj> BAKA KOMERC j.d.o.o., Čavle 158, 51219 Čavle zastupanog po punomoćniku Rameza Šabotić</izvorni_sadrzaj>
    <derivirana_varijabla naziv="DomainObject.Predmet.ProtustrankaFormatedWithAdress_1"> BAKA KOMERC j.d.o.o., Čavle 158, 51219 Čavle zastupanog po punomoćniku Rameza Šabotić</derivirana_varijabla>
  </DomainObject.Predmet.ProtustrankaFormatedWithAdress>
  <DomainObject.Predmet.ProtustrankaFormatedWithAdressOIB>
    <izvorni_sadrzaj> BAKA KOMERC j.d.o.o., OIB 03816747989, Čavle 158, 51219 Čavle zastupanog po punomoćniku Rameza Šabotić</izvorni_sadrzaj>
    <derivirana_varijabla naziv="DomainObject.Predmet.ProtustrankaFormatedWithAdressOIB_1"> BAKA KOMERC j.d.o.o., OIB 03816747989, Čavle 158, 51219 Čavle zastupanog po punomoćniku Rameza Šabotić</derivirana_varijabla>
  </DomainObject.Predmet.ProtustrankaFormatedWithAdressOIB>
  <DomainObject.Predmet.ProtustrankaWithAdress>
    <izvorni_sadrzaj>BAKA KOMERC j.d.o.o. Čavle 158, 51219 Čavle</izvorni_sadrzaj>
    <derivirana_varijabla naziv="DomainObject.Predmet.ProtustrankaWithAdress_1">BAKA KOMERC j.d.o.o. Čavle 158, 51219 Čavle</derivirana_varijabla>
  </DomainObject.Predmet.ProtustrankaWithAdress>
  <DomainObject.Predmet.ProtustrankaWithAdressOIB>
    <izvorni_sadrzaj>BAKA KOMERC j.d.o.o., OIB 03816747989, Čavle 158, 51219 Čavle</izvorni_sadrzaj>
    <derivirana_varijabla naziv="DomainObject.Predmet.ProtustrankaWithAdressOIB_1">BAKA KOMERC j.d.o.o., OIB 03816747989, Čavle 158, 51219 Čavle</derivirana_varijabla>
  </DomainObject.Predmet.ProtustrankaWithAdressOIB>
  <DomainObject.Predmet.ProtustrankaNazivFormated>
    <izvorni_sadrzaj>BAKA KOMERC j.d.o.o.</izvorni_sadrzaj>
    <derivirana_varijabla naziv="DomainObject.Predmet.ProtustrankaNazivFormated_1">BAKA KOMERC j.d.o.o.</derivirana_varijabla>
  </DomainObject.Predmet.ProtustrankaNazivFormated>
  <DomainObject.Predmet.ProtustrankaNazivFormatedOIB>
    <izvorni_sadrzaj>BAKA KOMERC j.d.o.o., OIB 03816747989</izvorni_sadrzaj>
    <derivirana_varijabla naziv="DomainObject.Predmet.ProtustrankaNazivFormatedOIB_1">BAKA KOMERC j.d.o.o., OIB 03816747989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BAKA KOMERC j.d.o.o. zastupanog po punomoćniku Rameza Šabotić</item>
    </izvorni_sadrzaj>
    <derivirana_varijabla naziv="DomainObject.Predmet.ProtuStrankaListFormated_1">
      <item>BAKA KOMERC j.d.o.o. zastupanog po punomoćniku Rameza Šabotić</item>
    </derivirana_varijabla>
  </DomainObject.Predmet.ProtuStrankaListFormated>
  <DomainObject.Predmet.ProtuStrankaListFormatedOIB>
    <izvorni_sadrzaj>
      <item>BAKA KOMERC j.d.o.o., OIB 03816747989 zastupanog po punomoćniku Rameza Šabotić</item>
    </izvorni_sadrzaj>
    <derivirana_varijabla naziv="DomainObject.Predmet.ProtuStrankaListFormatedOIB_1">
      <item>BAKA KOMERC j.d.o.o., OIB 03816747989 zastupanog po punomoćniku Rameza Šabotić</item>
    </derivirana_varijabla>
  </DomainObject.Predmet.ProtuStrankaListFormatedOIB>
  <DomainObject.Predmet.ProtuStrankaListFormatedWithAdress>
    <izvorni_sadrzaj>
      <item>BAKA KOMERC j.d.o.o., Čavle 158, 51219 Čavle zastupanog po punomoćniku Rameza Šabotić</item>
    </izvorni_sadrzaj>
    <derivirana_varijabla naziv="DomainObject.Predmet.ProtuStrankaListFormatedWithAdress_1">
      <item>BAKA KOMERC j.d.o.o., Čavle 158, 51219 Čavle zastupanog po punomoćniku Rameza Šabotić</item>
    </derivirana_varijabla>
  </DomainObject.Predmet.ProtuStrankaListFormatedWithAdress>
  <DomainObject.Predmet.ProtuStrankaListFormatedWithAdressOIB>
    <izvorni_sadrzaj>
      <item>BAKA KOMERC j.d.o.o., OIB 03816747989, Čavle 158, 51219 Čavle zastupanog po punomoćniku Rameza Šabotić</item>
    </izvorni_sadrzaj>
    <derivirana_varijabla naziv="DomainObject.Predmet.ProtuStrankaListFormatedWithAdressOIB_1">
      <item>BAKA KOMERC j.d.o.o., OIB 03816747989, Čavle 158, 51219 Čavle zastupanog po punomoćniku Rameza Šabotić</item>
    </derivirana_varijabla>
  </DomainObject.Predmet.ProtuStrankaListFormatedWithAdressOIB>
  <DomainObject.Predmet.ProtuStrankaListNazivFormated>
    <izvorni_sadrzaj>
      <item>BAKA KOMERC j.d.o.o.</item>
    </izvorni_sadrzaj>
    <derivirana_varijabla naziv="DomainObject.Predmet.ProtuStrankaListNazivFormated_1">
      <item>BAKA KOMERC j.d.o.o.</item>
    </derivirana_varijabla>
  </DomainObject.Predmet.ProtuStrankaListNazivFormated>
  <DomainObject.Predmet.ProtuStrankaListNazivFormatedOIB>
    <izvorni_sadrzaj>
      <item>BAKA KOMERC j.d.o.o., OIB 03816747989</item>
    </izvorni_sadrzaj>
    <derivirana_varijabla naziv="DomainObject.Predmet.ProtuStrankaListNazivFormatedOIB_1">
      <item>BAKA KOMERC j.d.o.o., OIB 03816747989</item>
    </derivirana_varijabla>
  </DomainObject.Predmet.ProtuStrankaListNazivFormatedOIB>
  <DomainObject.Predmet.OstaliListFormated>
    <izvorni_sadrzaj>
      <item>Rameza Šabotić punomoćnik sudionika u postupku BAKA KOMERC j.d.o.o.</item>
    </izvorni_sadrzaj>
    <derivirana_varijabla naziv="DomainObject.Predmet.OstaliListFormated_1">
      <item>Rameza Šabotić punomoćnik sudionika u postupku BAKA KOMERC j.d.o.o.</item>
    </derivirana_varijabla>
  </DomainObject.Predmet.OstaliListFormated>
  <DomainObject.Predmet.OstaliListFormatedOIB>
    <izvorni_sadrzaj>
      <item>Rameza Šabotić, OIB 18899508080 punomoćnik sudionika u postupku BAKA KOMERC j.d.o.o.</item>
    </izvorni_sadrzaj>
    <derivirana_varijabla naziv="DomainObject.Predmet.OstaliListFormatedOIB_1">
      <item>Rameza Šabotić, OIB 18899508080 punomoćnik sudionika u postupku BAKA KOMERC j.d.o.o.</item>
    </derivirana_varijabla>
  </DomainObject.Predmet.OstaliListFormatedOIB>
  <DomainObject.Predmet.OstaliListFormatedWithAdress>
    <izvorni_sadrzaj>
      <item>Rameza Šabotić, Čavle 158, 51218 Čavle punomoćnik sudionika u postupku BAKA KOMERC j.d.o.o.</item>
    </izvorni_sadrzaj>
    <derivirana_varijabla naziv="DomainObject.Predmet.OstaliListFormatedWithAdress_1">
      <item>Rameza Šabotić, Čavle 158, 51218 Čavle punomoćnik sudionika u postupku BAKA KOMERC j.d.o.o.</item>
    </derivirana_varijabla>
  </DomainObject.Predmet.OstaliListFormatedWithAdress>
  <DomainObject.Predmet.OstaliListFormatedWithAdressOIB>
    <izvorni_sadrzaj>
      <item>Rameza Šabotić, OIB 18899508080, Čavle 158, 51218 Čavle punomoćnik sudionika u postupku BAKA KOMERC j.d.o.o.</item>
    </izvorni_sadrzaj>
    <derivirana_varijabla naziv="DomainObject.Predmet.OstaliListFormatedWithAdressOIB_1">
      <item>Rameza Šabotić, OIB 18899508080, Čavle 158, 51218 Čavle punomoćnik sudionika u postupku BAKA KOMERC j.d.o.o.</item>
    </derivirana_varijabla>
  </DomainObject.Predmet.OstaliListFormatedWithAdressOIB>
  <DomainObject.Predmet.OstaliListNazivFormated>
    <izvorni_sadrzaj>
      <item>Rameza Šabotić</item>
    </izvorni_sadrzaj>
    <derivirana_varijabla naziv="DomainObject.Predmet.OstaliListNazivFormated_1">
      <item>Rameza Šabotić</item>
    </derivirana_varijabla>
  </DomainObject.Predmet.OstaliListNazivFormated>
  <DomainObject.Predmet.OstaliListNazivFormatedOIB>
    <izvorni_sadrzaj>
      <item>Rameza Šabotić, OIB 18899508080</item>
    </izvorni_sadrzaj>
    <derivirana_varijabla naziv="DomainObject.Predmet.OstaliListNazivFormatedOIB_1">
      <item>Rameza Šabotić, OIB 18899508080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St-1378/2016-5</izvorni_sadrzaj>
    <derivirana_varijabla naziv="DomainObject.PoslovniBrojDokumenta_1">St-1378/2016-5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BAKA KOMERC j.d.o.o.</izvorni_sadrzaj>
    <derivirana_varijabla naziv="DomainObject.Predmet.ProtustrankaIDrugi_1">BAKA KOMERC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BAKA KOMERC j.d.o.o., OIB 03816747989, Čavle 158, 51219 Čavle</izvorni_sadrzaj>
    <derivirana_varijabla naziv="DomainObject.Predmet.ProtustrankaIDrugiAdressOIB_1">BAKA KOMERC j.d.o.o., OIB 03816747989, Čavle 158,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BAKA KOMERC j.d.o.o.</item>
      <item>Rameza Šabotić</item>
    </izvorni_sadrzaj>
    <derivirana_varijabla naziv="DomainObject.Predmet.SudioniciListNaziv_1">
      <item>FINA  Rijeka</item>
      <item>BAKA KOMERC j.d.o.o.</item>
      <item>Rameza Šabotić</item>
    </derivirana_varijabla>
  </DomainObject.Predmet.SudioniciListNaziv>
  <DomainObject.Predmet.SudioniciListAdressOIB>
    <izvorni_sadrzaj>
      <item>FINA  Rijeka, OIB 85821130368, Frana Kurelca 8,51000 Rijeka</item>
      <item>BAKA KOMERC j.d.o.o., OIB 03816747989, Čavle 158,51219 Čavle</item>
      <item>Rameza Šabotić, OIB 18899508080, Čavle 158,51218 Čavle</item>
    </izvorni_sadrzaj>
    <derivirana_varijabla naziv="DomainObject.Predmet.SudioniciListAdressOIB_1">
      <item>FINA  Rijeka, OIB 85821130368, Frana Kurelca 8,51000 Rijeka</item>
      <item>BAKA KOMERC j.d.o.o., OIB 03816747989, Čavle 158,51219 Čavle</item>
      <item>Rameza Šabotić, OIB 18899508080, Čavle 158,51218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03816747989</item>
      <item>, OIB 18899508080</item>
    </izvorni_sadrzaj>
    <derivirana_varijabla naziv="DomainObject.Predmet.SudioniciListNazivOIB_1">
      <item>, OIB 85821130368</item>
      <item>, OIB 03816747989</item>
      <item>, OIB 18899508080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A0CFA5-9A32-4750-A05C-AFCDB95BB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288</properties:Words>
  <properties:Characters>1524</properties:Characters>
  <properties:Lines>66</properties:Lines>
  <properties:Paragraphs>27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2017-01-05T09:28:00Z</dcterms:created>
  <dc:creator>Korisnik</dc:creator>
  <cp:lastModifiedBy>Tanja Fidel</cp:lastModifiedBy>
  <cp:lastPrinted>2016-06-16T08:50:00Z</cp:lastPrinted>
  <dcterms:modified xmlns:xsi="http://www.w3.org/2001/XMLSchema-instance" xsi:type="dcterms:W3CDTF">2017-04-20T07:37:00Z</dcterms:modified>
  <cp:revision>11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St-1378/2016-5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