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73f0d" w14:paraId="1a73f0d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 xml:space="preserve">Trgovački sud u Splitu, po stečajnoj sutkinji Ani Golub </w:t>
      </w:r>
      <w:proofErr w:type="spellStart"/>
      <w:r w:rsidRPr="00DE2B55">
        <w:rPr>
          <w:rFonts w:eastAsiaTheme="minorHAnsi"/>
          <w:lang w:eastAsia="en-US"/>
        </w:rPr>
        <w:t>Gruić</w:t>
      </w:r>
      <w:proofErr w:type="spellEnd"/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9A096E" w:rsidRPr="009A096E">
        <w:t>GRANIĆ I ČIČMIR d.o.o., OIB: 7366964438</w:t>
      </w:r>
      <w:r w:rsidR="009A096E">
        <w:t>4, Split, Magistrala – Solin 23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D47D0D">
        <w:t xml:space="preserve">28. prosinca </w:t>
      </w:r>
      <w:r w:rsidR="00135B11">
        <w:t>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9A096E" w:rsidRPr="009A096E">
        <w:t>GRANIĆ I ČIČMIR d.o.o., OIB: 7366964438</w:t>
      </w:r>
      <w:r w:rsidR="009A096E">
        <w:t>4, Split, Magistrala – Solin 23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687409">
        <w:t>1. rujna</w:t>
      </w:r>
      <w:r w:rsidR="0052350E">
        <w:t xml:space="preserve">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9A096E">
        <w:t>1644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9A096E">
        <w:t>854.873,76</w:t>
      </w:r>
      <w:r w:rsidR="00D47D0D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D47D0D">
        <w:t>28. prosinca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  <w:r>
      <w:t>11. St</w:t>
    </w:r>
    <w:r w:rsidR="00AD2623">
      <w:t>-</w:t>
    </w:r>
    <w:r w:rsidR="009A096E">
      <w:t>1627</w:t>
    </w:r>
    <w:r w:rsidR="00D47D0D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2350E"/>
    <w:rsid w:val="005303C5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4D51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47D0D"/>
    <w:rsid w:val="00D6364C"/>
    <w:rsid w:val="00D959D4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C2643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1627</izvorni_sadrzaj>
    <derivirana_varijabla naziv="DomainObject.Predmet.Broj_1">1627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St-1627/2015</izvorni_sadrzaj>
    <derivirana_varijabla naziv="DomainObject.Predmet.OznakaBroj_1">St-1627/2015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GRANIĆ I ČIČMIR d.o.o. za iznajmljivanje i servisiranje aparata za zabavu i zabavnih igara</izvorni_sadrzaj>
    <derivirana_varijabla naziv="DomainObject.Predmet.ProtustrankaFormated_1">  GRANIĆ I ČIČMIR d.o.o. za iznajmljivanje i servisiranje aparata za zabavu i zabavnih igara</derivirana_varijabla>
  </DomainObject.Predmet.ProtustrankaFormated>
  <DomainObject.Predmet.ProtustrankaFormatedOIB>
    <izvorni_sadrzaj>  GRANIĆ I ČIČMIR d.o.o. za iznajmljivanje i servisiranje aparata za zabavu i zabavnih igara, OIB 73669644384</izvorni_sadrzaj>
    <derivirana_varijabla naziv="DomainObject.Predmet.ProtustrankaFormatedOIB_1">  GRANIĆ I ČIČMIR d.o.o. za iznajmljivanje i servisiranje aparata za zabavu i zabavnih igara, OIB 73669644384</derivirana_varijabla>
  </DomainObject.Predmet.ProtustrankaFormatedOIB>
  <DomainObject.Predmet.ProtustrankaFormatedWithAdress>
    <izvorni_sadrzaj> GRANIĆ I ČIČMIR d.o.o. za iznajmljivanje i servisiranje aparata za zabavu i zabavnih igara, Magistrala-Solin 23, 21000 Split</izvorni_sadrzaj>
    <derivirana_varijabla naziv="DomainObject.Predmet.ProtustrankaFormatedWithAdress_1"> GRANIĆ I ČIČMIR d.o.o. za iznajmljivanje i servisiranje aparata za zabavu i zabavnih igara, Magistrala-Solin 23, 21000 Split</derivirana_varijabla>
  </DomainObject.Predmet.ProtustrankaFormatedWithAdress>
  <DomainObject.Predmet.ProtustrankaFormatedWithAdressOIB>
    <izvorni_sadrzaj> GRANIĆ I ČIČMIR d.o.o. za iznajmljivanje i servisiranje aparata za zabavu i zabavnih igara, OIB 73669644384, Magistrala-Solin 23, 21000 Split</izvorni_sadrzaj>
    <derivirana_varijabla naziv="DomainObject.Predmet.ProtustrankaFormatedWithAdressOIB_1"> GRANIĆ I ČIČMIR d.o.o. za iznajmljivanje i servisiranje aparata za zabavu i zabavnih igara, OIB 73669644384, Magistrala-Solin 23, 21000 Split</derivirana_varijabla>
  </DomainObject.Predmet.ProtustrankaFormatedWithAdressOIB>
  <DomainObject.Predmet.ProtustrankaWithAdress>
    <izvorni_sadrzaj>GRANIĆ I ČIČMIR d.o.o. za iznajmljivanje i servisiranje aparata za zabavu i zabavnih igara Magistrala-Solin 23, 21000 Split</izvorni_sadrzaj>
    <derivirana_varijabla naziv="DomainObject.Predmet.ProtustrankaWithAdress_1">GRANIĆ I ČIČMIR d.o.o. za iznajmljivanje i servisiranje aparata za zabavu i zabavnih igara Magistrala-Solin 23, 21000 Split</derivirana_varijabla>
  </DomainObject.Predmet.ProtustrankaWithAdress>
  <DomainObject.Predmet.ProtustrankaWithAdressOIB>
    <izvorni_sadrzaj>GRANIĆ I ČIČMIR d.o.o. za iznajmljivanje i servisiranje aparata za zabavu i zabavnih igara, OIB 73669644384, Magistrala-Solin 23, 21000 Split</izvorni_sadrzaj>
    <derivirana_varijabla naziv="DomainObject.Predmet.ProtustrankaWithAdressOIB_1">GRANIĆ I ČIČMIR d.o.o. za iznajmljivanje i servisiranje aparata za zabavu i zabavnih igara, OIB 73669644384, Magistrala-Solin 23, 21000 Split</derivirana_varijabla>
  </DomainObject.Predmet.ProtustrankaWithAdressOIB>
  <DomainObject.Predmet.ProtustrankaNazivFormated>
    <izvorni_sadrzaj>GRANIĆ I ČIČMIR d.o.o. za iznajmljivanje i servisiranje aparata za zabavu i zabavnih igara</izvorni_sadrzaj>
    <derivirana_varijabla naziv="DomainObject.Predmet.ProtustrankaNazivFormated_1">GRANIĆ I ČIČMIR d.o.o. za iznajmljivanje i servisiranje aparata za zabavu i zabavnih igara</derivirana_varijabla>
  </DomainObject.Predmet.ProtustrankaNazivFormated>
  <DomainObject.Predmet.ProtustrankaNazivFormatedOIB>
    <izvorni_sadrzaj>GRANIĆ I ČIČMIR d.o.o. za iznajmljivanje i servisiranje aparata za zabavu i zabavnih igara, OIB 73669644384</izvorni_sadrzaj>
    <derivirana_varijabla naziv="DomainObject.Predmet.ProtustrankaNazivFormatedOIB_1">GRANIĆ I ČIČMIR d.o.o. za iznajmljivanje i servisiranje aparata za zabavu i zabavnih igara, OIB 73669644384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854873.76</izvorni_sadrzaj>
    <derivirana_varijabla naziv="DomainObject.Predmet.TrenutnaVrijednost_1">854873.76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GRANIĆ I ČIČMIR d.o.o. za iznajmljivanje i servisiranje aparata za zabavu i zabavnih igara</item>
    </izvorni_sadrzaj>
    <derivirana_varijabla naziv="DomainObject.Predmet.ProtuStrankaListFormated_1">
      <item>GRANIĆ I ČIČMIR d.o.o. za iznajmljivanje i servisiranje aparata za zabavu i zabavnih igara</item>
    </derivirana_varijabla>
  </DomainObject.Predmet.ProtuStrankaListFormated>
  <DomainObject.Predmet.ProtuStrankaListFormatedOIB>
    <izvorni_sadrzaj>
      <item>GRANIĆ I ČIČMIR d.o.o. za iznajmljivanje i servisiranje aparata za zabavu i zabavnih igara, OIB 73669644384</item>
    </izvorni_sadrzaj>
    <derivirana_varijabla naziv="DomainObject.Predmet.ProtuStrankaListFormatedOIB_1">
      <item>GRANIĆ I ČIČMIR d.o.o. za iznajmljivanje i servisiranje aparata za zabavu i zabavnih igara, OIB 73669644384</item>
    </derivirana_varijabla>
  </DomainObject.Predmet.ProtuStrankaListFormatedOIB>
  <DomainObject.Predmet.ProtuStrankaListFormatedWithAdress>
    <izvorni_sadrzaj>
      <item>GRANIĆ I ČIČMIR d.o.o. za iznajmljivanje i servisiranje aparata za zabavu i zabavnih igara, Magistrala-Solin 23, 21000 Split</item>
    </izvorni_sadrzaj>
    <derivirana_varijabla naziv="DomainObject.Predmet.ProtuStrankaListFormatedWithAdress_1">
      <item>GRANIĆ I ČIČMIR d.o.o. za iznajmljivanje i servisiranje aparata za zabavu i zabavnih igara, Magistrala-Solin 23, 21000 Split</item>
    </derivirana_varijabla>
  </DomainObject.Predmet.ProtuStrankaListFormatedWithAdress>
  <DomainObject.Predmet.ProtuStrankaListFormatedWithAdressOIB>
    <izvorni_sadrzaj>
      <item>GRANIĆ I ČIČMIR d.o.o. za iznajmljivanje i servisiranje aparata za zabavu i zabavnih igara, OIB 73669644384, Magistrala-Solin 23, 21000 Split</item>
    </izvorni_sadrzaj>
    <derivirana_varijabla naziv="DomainObject.Predmet.ProtuStrankaListFormatedWithAdressOIB_1">
      <item>GRANIĆ I ČIČMIR d.o.o. za iznajmljivanje i servisiranje aparata za zabavu i zabavnih igara, OIB 73669644384, Magistrala-Solin 23, 21000 Split</item>
    </derivirana_varijabla>
  </DomainObject.Predmet.ProtuStrankaListFormatedWithAdressOIB>
  <DomainObject.Predmet.ProtuStrankaListNazivFormated>
    <izvorni_sadrzaj>
      <item>GRANIĆ I ČIČMIR d.o.o. za iznajmljivanje i servisiranje aparata za zabavu i zabavnih igara</item>
    </izvorni_sadrzaj>
    <derivirana_varijabla naziv="DomainObject.Predmet.ProtuStrankaListNazivFormated_1">
      <item>GRANIĆ I ČIČMIR d.o.o. za iznajmljivanje i servisiranje aparata za zabavu i zabavnih igara</item>
    </derivirana_varijabla>
  </DomainObject.Predmet.ProtuStrankaListNazivFormated>
  <DomainObject.Predmet.ProtuStrankaListNazivFormatedOIB>
    <izvorni_sadrzaj>
      <item>GRANIĆ I ČIČMIR d.o.o. za iznajmljivanje i servisiranje aparata za zabavu i zabavnih igara, OIB 73669644384</item>
    </izvorni_sadrzaj>
    <derivirana_varijabla naziv="DomainObject.Predmet.ProtuStrankaListNazivFormatedOIB_1">
      <item>GRANIĆ I ČIČMIR d.o.o. za iznajmljivanje i servisiranje aparata za zabavu i zabavnih igara, OIB 73669644384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GRANIĆ I ČIČMIR d.o.o. za iznajmljivanje i servisiranje aparata za zabavu i zabavnih igara</izvorni_sadrzaj>
    <derivirana_varijabla naziv="DomainObject.Predmet.ProtustrankaIDrugi_1">GRANIĆ I ČIČMIR d.o.o. za iznajmljivanje i servisiranje aparata za zabavu i zabavnih igara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GRANIĆ I ČIČMIR d.o.o. za iznajmljivanje i servisiranje aparata za zabavu i zabavnih igara, OIB 73669644384, Magistrala-Solin 23, 21000 Split</izvorni_sadrzaj>
    <derivirana_varijabla naziv="DomainObject.Predmet.ProtustrankaIDrugiAdressOIB_1">GRANIĆ I ČIČMIR d.o.o. za iznajmljivanje i servisiranje aparata za zabavu i zabavnih igara, OIB 73669644384, Magistrala-Solin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GRANIĆ I ČIČMIR d.o.o. za iznajmljivanje i servisiranje aparata za zabavu i zabavnih igara</item>
      <item>FINANCIJSKA AGENCIJA, RC SPLIT</item>
    </izvorni_sadrzaj>
    <derivirana_varijabla naziv="DomainObject.Predmet.SudioniciListNaziv_1">
      <item>GRANIĆ I ČIČMIR d.o.o. za iznajmljivanje i servisiranje aparata za zabavu i zabavnih igara</item>
      <item>FINANCIJSKA AGENCIJA, RC SPLIT</item>
    </derivirana_varijabla>
  </DomainObject.Predmet.SudioniciListNaziv>
  <DomainObject.Predmet.SudioniciListAdressOIB>
    <izvorni_sadrzaj>
      <item>GRANIĆ I ČIČMIR d.o.o. za iznajmljivanje i servisiranje aparata za zabavu i zabavnih igara, OIB 73669644384, Magistrala-Solin 23,21000 Split</item>
      <item>FINANCIJSKA AGENCIJA, RC SPLIT, OIB 85821130368, Mažuranićevo šetalište 24b,21000 Split</item>
    </izvorni_sadrzaj>
    <derivirana_varijabla naziv="DomainObject.Predmet.SudioniciListAdressOIB_1">
      <item>GRANIĆ I ČIČMIR d.o.o. za iznajmljivanje i servisiranje aparata za zabavu i zabavnih igara, OIB 73669644384, Magistrala-Solin 23,21000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73669644384</item>
      <item>, OIB 85821130368</item>
    </izvorni_sadrzaj>
    <derivirana_varijabla naziv="DomainObject.Predmet.SudioniciListNazivOIB_1">
      <item>, OIB 73669644384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610E49-AFC4-4BCC-A9FE-C669F78591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326</properties:Words>
  <properties:Characters>1828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2016-11-24T08:07:00Z</dcterms:created>
  <dc:creator>nmarkovic</dc:creator>
  <cp:lastModifiedBy>Ana Golub Gruić</cp:lastModifiedBy>
  <cp:lastPrinted>2016-12-28T12:49:00Z</cp:lastPrinted>
  <dcterms:modified xmlns:xsi="http://www.w3.org/2001/XMLSchema-instance" xsi:type="dcterms:W3CDTF">2016-12-28T13:39:00Z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