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760d31" w14:paraId="9760d31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FD66E6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St-516/2016-21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FC1473" w:rsidP="006E7510" w:rsidR="00FC1473">
      <w:pPr>
        <w:spacing w:lineRule="auto" w:line="240" w:after="0"/>
        <w:jc w:val="center"/>
      </w:pPr>
    </w:p>
    <w:p w:rsidRDefault="00DD3197" w:rsidP="00DD3197" w:rsidR="00DD3197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FD66E6">
        <w:t xml:space="preserve">LAVA d.o.o., Okrugli Vrh 73/a, Sveti Juraj na </w:t>
      </w:r>
      <w:proofErr w:type="spellStart"/>
      <w:r w:rsidR="00FD66E6">
        <w:t>Bregu</w:t>
      </w:r>
      <w:proofErr w:type="spellEnd"/>
      <w:r w:rsidR="00FD66E6">
        <w:t>,</w:t>
      </w:r>
      <w:r>
        <w:t xml:space="preserve"> OIB: </w:t>
      </w:r>
      <w:r w:rsidR="00FD66E6">
        <w:t>46371106588</w:t>
      </w:r>
      <w:r>
        <w:t xml:space="preserve">, dana </w:t>
      </w:r>
      <w:r w:rsidR="00FD66E6">
        <w:t xml:space="preserve">12. srpnja 2018. </w:t>
      </w:r>
    </w:p>
    <w:p w:rsidRDefault="00DD3197" w:rsidP="00741755" w:rsidR="00DF3F46">
      <w:pPr>
        <w:spacing w:lineRule="auto" w:line="240" w:after="0"/>
        <w:ind w:firstLine="708"/>
        <w:jc w:val="both"/>
      </w:pPr>
      <w:r>
        <w:t xml:space="preserve">                     </w:t>
      </w: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EC6AC6">
        <w:t xml:space="preserve"> </w:t>
      </w:r>
      <w:r w:rsidR="00FD66E6">
        <w:t xml:space="preserve">LAVA d.o.o., Okrugli Vrh 73/a, Sveti Juraj na </w:t>
      </w:r>
      <w:proofErr w:type="spellStart"/>
      <w:r w:rsidR="00FD66E6">
        <w:t>Bregu</w:t>
      </w:r>
      <w:proofErr w:type="spellEnd"/>
      <w:r w:rsidR="00FD66E6">
        <w:t>,</w:t>
      </w:r>
      <w:r w:rsidR="00DD3197">
        <w:t xml:space="preserve"> OIB: </w:t>
      </w:r>
      <w:r w:rsidR="00FD66E6">
        <w:t>46371106588</w:t>
      </w:r>
      <w:r w:rsidR="00EC6AC6">
        <w:t xml:space="preserve">, </w:t>
      </w:r>
      <w:r w:rsidRPr="001B1EDE">
        <w:t>s danom</w:t>
      </w:r>
      <w:r w:rsidR="008B3F75" w:rsidRPr="001B1EDE">
        <w:t xml:space="preserve"> </w:t>
      </w:r>
      <w:r w:rsidR="00FD66E6">
        <w:t xml:space="preserve">12. srpnja 2018. </w:t>
      </w:r>
      <w:r w:rsidR="00F2339C" w:rsidRPr="001B1EDE">
        <w:t xml:space="preserve">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AA6DB5">
        <w:t xml:space="preserve"> </w:t>
      </w:r>
      <w:r w:rsidR="00FD66E6">
        <w:t xml:space="preserve">Sanja </w:t>
      </w:r>
      <w:proofErr w:type="spellStart"/>
      <w:r w:rsidR="00FD66E6">
        <w:t>Janči</w:t>
      </w:r>
      <w:proofErr w:type="spellEnd"/>
      <w:r w:rsidR="00FD66E6">
        <w:t xml:space="preserve">, iz Čakovca, Mihovila </w:t>
      </w:r>
      <w:proofErr w:type="spellStart"/>
      <w:r w:rsidR="00FD66E6">
        <w:t>Pavleka</w:t>
      </w:r>
      <w:proofErr w:type="spellEnd"/>
      <w:r w:rsidR="00FD66E6">
        <w:t xml:space="preserve"> </w:t>
      </w:r>
      <w:proofErr w:type="spellStart"/>
      <w:r w:rsidR="00FD66E6">
        <w:t>Miškine</w:t>
      </w:r>
      <w:proofErr w:type="spellEnd"/>
      <w:r w:rsidR="00FD66E6">
        <w:t xml:space="preserve"> 25, OIB: 93345021703. </w:t>
      </w:r>
      <w:r w:rsidR="002D5BDD">
        <w:t xml:space="preserve">                     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B53240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FD66E6">
        <w:t xml:space="preserve">LAVA d.o.o., Okrugli Vrh 73/a, Sveti Juraj na </w:t>
      </w:r>
      <w:proofErr w:type="spellStart"/>
      <w:r w:rsidR="00FD66E6">
        <w:t>Bregu</w:t>
      </w:r>
      <w:proofErr w:type="spellEnd"/>
      <w:r w:rsidR="00FD66E6">
        <w:t>, OIB: 46371106588</w:t>
      </w:r>
      <w:r w:rsidR="00FD66E6">
        <w:t>.</w:t>
      </w:r>
    </w:p>
    <w:p w:rsidRDefault="00FD66E6" w:rsidP="004655EA" w:rsidR="00FD66E6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FD66E6" w:rsidRPr="00FD66E6">
        <w:t xml:space="preserve"> </w:t>
      </w:r>
      <w:r w:rsidR="00FD66E6">
        <w:t xml:space="preserve">LAVA d.o.o., Okrugli Vrh 73/a, Sveti Juraj na </w:t>
      </w:r>
      <w:proofErr w:type="spellStart"/>
      <w:r w:rsidR="00FD66E6">
        <w:t>Bregu</w:t>
      </w:r>
      <w:proofErr w:type="spellEnd"/>
      <w:r w:rsidR="00FD66E6">
        <w:t>, OIB: 46371106588</w:t>
      </w:r>
      <w:r w:rsidR="00B53240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FD66E6">
        <w:t>25. ožujka 2016</w:t>
      </w:r>
      <w:r w:rsidR="00B53240">
        <w:t>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FD66E6">
        <w:t xml:space="preserve">1. rujna </w:t>
      </w:r>
      <w:r w:rsidR="00B53240">
        <w:t>2015</w:t>
      </w:r>
      <w:r w:rsidR="00AA6DB5">
        <w:t>.</w:t>
      </w:r>
      <w:r w:rsidR="00F3222E">
        <w:t xml:space="preserve"> ima evidentirane neizvršene osnove za plaćanje u ukupnom iznosu od </w:t>
      </w:r>
      <w:r w:rsidR="00FD66E6">
        <w:t>205</w:t>
      </w:r>
      <w:r w:rsidR="00B53240">
        <w:t>.</w:t>
      </w:r>
      <w:r w:rsidR="00FD66E6">
        <w:t>700,30</w:t>
      </w:r>
      <w:r w:rsidR="00B53240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204470">
      <w:pPr>
        <w:spacing w:lineRule="auto" w:line="240" w:after="0"/>
        <w:jc w:val="both"/>
      </w:pPr>
      <w:r>
        <w:tab/>
        <w:t>Rješenjem ovog suda poslovni broj 2 St-</w:t>
      </w:r>
      <w:r w:rsidR="00FD66E6">
        <w:t xml:space="preserve">516/16-6 od 13. veljače </w:t>
      </w:r>
      <w:r w:rsidR="00204470">
        <w:t xml:space="preserve">2017. pokrenut je prethodni postupak radi utvrđivanja uvjeta za otvaranje stečajnog postupka nad dužnikom. </w:t>
      </w:r>
    </w:p>
    <w:p w:rsidRDefault="00204470" w:rsidP="00D71FC7" w:rsidR="00204470">
      <w:pPr>
        <w:spacing w:lineRule="auto" w:line="240" w:after="0"/>
        <w:jc w:val="both"/>
      </w:pPr>
    </w:p>
    <w:p w:rsidRDefault="00FD66E6" w:rsidP="00204470" w:rsidR="00FB1D1F">
      <w:pPr>
        <w:spacing w:lineRule="auto" w:line="240" w:after="0"/>
        <w:ind w:firstLine="708"/>
        <w:jc w:val="both"/>
      </w:pPr>
      <w:r>
        <w:lastRenderedPageBreak/>
        <w:t>Prilikom dostave pismena zakonskom zastupniku dužnika sud je utvrdio da je isti preminuo</w:t>
      </w:r>
      <w:r w:rsidR="00204470">
        <w:t>, stoga je Rješenjem broj 2 St-</w:t>
      </w:r>
      <w:r>
        <w:t>516/16-</w:t>
      </w:r>
      <w:proofErr w:type="spellStart"/>
      <w:r>
        <w:t>16</w:t>
      </w:r>
      <w:proofErr w:type="spellEnd"/>
      <w:r>
        <w:t xml:space="preserve"> od 27. rujna 2017. imenovana privremena stečajna upraviteljica</w:t>
      </w:r>
      <w:r w:rsidR="00204470">
        <w:t xml:space="preserve"> Lidij</w:t>
      </w:r>
      <w:r>
        <w:t>a</w:t>
      </w:r>
      <w:r w:rsidR="00204470">
        <w:t xml:space="preserve"> </w:t>
      </w:r>
      <w:proofErr w:type="spellStart"/>
      <w:r w:rsidR="00204470">
        <w:t>Lesar</w:t>
      </w:r>
      <w:proofErr w:type="spellEnd"/>
      <w:r w:rsidR="00204470">
        <w:t xml:space="preserve"> iz Čakovca, Travnička 26, OIB: 29389899347. </w:t>
      </w:r>
    </w:p>
    <w:p w:rsidRDefault="00FB1D1F" w:rsidP="00D71FC7" w:rsidR="00FB1D1F">
      <w:pPr>
        <w:spacing w:lineRule="auto" w:line="240" w:after="0"/>
        <w:jc w:val="both"/>
      </w:pPr>
    </w:p>
    <w:p w:rsidRDefault="00FB1D1F" w:rsidP="00FB1D1F" w:rsidR="00FB1D1F">
      <w:pPr>
        <w:spacing w:lineRule="auto" w:line="240" w:after="0"/>
        <w:ind w:firstLine="708"/>
        <w:jc w:val="both"/>
      </w:pPr>
      <w:r>
        <w:t>Privremen</w:t>
      </w:r>
      <w:r w:rsidR="00204470">
        <w:t>a</w:t>
      </w:r>
      <w:r>
        <w:t xml:space="preserve"> stečajn</w:t>
      </w:r>
      <w:r w:rsidR="00204470">
        <w:t xml:space="preserve">a </w:t>
      </w:r>
      <w:r>
        <w:t>upravitelj</w:t>
      </w:r>
      <w:r w:rsidR="00204470">
        <w:t>ica je</w:t>
      </w:r>
      <w:r>
        <w:t xml:space="preserve"> u svom izvješću od </w:t>
      </w:r>
      <w:r w:rsidR="00FD66E6">
        <w:t>27. listopada 2</w:t>
      </w:r>
      <w:r w:rsidR="00204470">
        <w:t>017.</w:t>
      </w:r>
      <w:r>
        <w:t xml:space="preserve"> nave</w:t>
      </w:r>
      <w:r w:rsidR="00204470">
        <w:t>la</w:t>
      </w:r>
      <w:r>
        <w:t xml:space="preserve"> da dužnik nema imovine niti sredstava za pokriće troškova stečajnog postupka radi čega je predloži</w:t>
      </w:r>
      <w:r w:rsidR="00204470">
        <w:t>la</w:t>
      </w:r>
      <w:r>
        <w:t xml:space="preserve"> da sud donese rješenje o istovremenom otvaranju i</w:t>
      </w:r>
      <w:r w:rsidR="00933491">
        <w:t xml:space="preserve"> </w:t>
      </w:r>
      <w:r w:rsidR="00204470">
        <w:t>zaključenju stečajnog postupka.</w:t>
      </w:r>
    </w:p>
    <w:p w:rsidRDefault="00FB1D1F" w:rsidP="00FB1D1F" w:rsidR="00FB1D1F">
      <w:pPr>
        <w:spacing w:lineRule="auto" w:line="240" w:after="0"/>
        <w:ind w:firstLine="708"/>
        <w:jc w:val="both"/>
      </w:pPr>
    </w:p>
    <w:p w:rsidRDefault="00076878" w:rsidP="00933491" w:rsidR="00DE0388" w:rsidRPr="002D5BDD">
      <w:pPr>
        <w:spacing w:lineRule="auto" w:line="240" w:after="0"/>
        <w:ind w:firstLine="708"/>
        <w:jc w:val="both"/>
      </w:pPr>
      <w:r w:rsidRPr="002D5BDD">
        <w:t xml:space="preserve">Sud je tijekom postupka </w:t>
      </w:r>
      <w:proofErr w:type="spellStart"/>
      <w:r w:rsidRPr="002D5BDD">
        <w:t>ovosudnim</w:t>
      </w:r>
      <w:proofErr w:type="spellEnd"/>
      <w:r w:rsidRPr="002D5BDD">
        <w:t xml:space="preserve"> rješenjem </w:t>
      </w:r>
      <w:r w:rsidR="003B2888" w:rsidRPr="002D5BDD">
        <w:t xml:space="preserve">2 </w:t>
      </w:r>
      <w:r w:rsidR="00DF3F46" w:rsidRPr="002D5BDD">
        <w:t>St-</w:t>
      </w:r>
      <w:r w:rsidR="00FD66E6">
        <w:t>516/2016-20 od 6. lipnja 2018.</w:t>
      </w:r>
      <w:r w:rsidR="00AA6DB5" w:rsidRPr="002D5BDD">
        <w:t xml:space="preserve"> </w:t>
      </w:r>
      <w:r w:rsidR="00703FE2" w:rsidRPr="002D5BDD">
        <w:t>o</w:t>
      </w:r>
      <w:r w:rsidRPr="002D5BDD">
        <w:t>bjavljen</w:t>
      </w:r>
      <w:r w:rsidR="00F2339C" w:rsidRPr="002D5BDD">
        <w:t>im</w:t>
      </w:r>
      <w:r w:rsidRPr="002D5BDD">
        <w:t xml:space="preserve"> na e-Oglasnoj ploči suda</w:t>
      </w:r>
      <w:r w:rsidR="00F2339C" w:rsidRPr="002D5BDD">
        <w:t xml:space="preserve">, </w:t>
      </w:r>
      <w:r w:rsidR="00DE0388" w:rsidRPr="002D5BDD">
        <w:t xml:space="preserve">pozvao sve osobe koje imaju pravni interes da se provede stečajni postupak nad </w:t>
      </w:r>
      <w:r w:rsidRPr="002D5BDD">
        <w:t>dužnikom</w:t>
      </w:r>
      <w:r w:rsidR="00DE0388" w:rsidRPr="002D5BDD">
        <w:t xml:space="preserve">, da u roku od 15 dana uplate predujam u iznosu od </w:t>
      </w:r>
      <w:r w:rsidR="00636215" w:rsidRPr="002D5BDD">
        <w:t>9.200,00</w:t>
      </w:r>
      <w:r w:rsidR="00DE0388" w:rsidRPr="002D5BDD">
        <w:t xml:space="preserve"> kn za pokriće troškova stečajnog postupka. </w:t>
      </w:r>
    </w:p>
    <w:p w:rsidRDefault="00DE0388" w:rsidP="00DE0388" w:rsidR="00DE0388" w:rsidRPr="002D5BDD">
      <w:pPr>
        <w:spacing w:lineRule="auto" w:line="240" w:after="0"/>
        <w:jc w:val="both"/>
      </w:pPr>
    </w:p>
    <w:p w:rsidRDefault="00076878" w:rsidP="00DE0388" w:rsidR="00DE0388" w:rsidRPr="002D5BDD">
      <w:pPr>
        <w:spacing w:lineRule="auto" w:line="240" w:after="0"/>
        <w:jc w:val="both"/>
      </w:pPr>
      <w:r w:rsidRPr="002D5BDD">
        <w:tab/>
        <w:t xml:space="preserve">Kako dužnik ne spori da nema imovine za namirenje troškova stečajnog postupka, </w:t>
      </w:r>
      <w:r w:rsidR="00DE0388" w:rsidRPr="002D5BDD">
        <w:t xml:space="preserve">ispunili su se uvjeti iz odredbe čl. </w:t>
      </w:r>
      <w:r w:rsidR="0036728D" w:rsidRPr="002D5BDD">
        <w:t>132</w:t>
      </w:r>
      <w:r w:rsidR="00DE0388" w:rsidRPr="002D5BDD">
        <w:t>. st. 1.</w:t>
      </w:r>
      <w:r w:rsidR="0036728D" w:rsidRPr="002D5BDD">
        <w:t xml:space="preserve"> i 2.</w:t>
      </w:r>
      <w:r w:rsidR="00DE0388" w:rsidRPr="002D5BDD">
        <w:t xml:space="preserve"> </w:t>
      </w:r>
      <w:r w:rsidR="00DB4AE2" w:rsidRPr="002D5BDD">
        <w:t xml:space="preserve">Stečajnog zakona </w:t>
      </w:r>
      <w:r w:rsidR="00703FE2" w:rsidRPr="002D5BDD">
        <w:t>(</w:t>
      </w:r>
      <w:r w:rsidR="00DB4AE2" w:rsidRPr="002D5BDD">
        <w:t>„N</w:t>
      </w:r>
      <w:r w:rsidR="0036728D" w:rsidRPr="002D5BDD">
        <w:t>arodne novine“ broj 71/15,</w:t>
      </w:r>
      <w:r w:rsidR="00703FE2" w:rsidRPr="002D5BDD">
        <w:t xml:space="preserve"> 104/17, dalje SZ</w:t>
      </w:r>
      <w:r w:rsidR="0036728D" w:rsidRPr="002D5BDD">
        <w:t>)</w:t>
      </w:r>
      <w:r w:rsidR="00DE0388" w:rsidRPr="002D5BDD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 w:rsidRPr="002D5BDD">
      <w:pPr>
        <w:spacing w:lineRule="auto" w:line="240" w:after="0"/>
        <w:jc w:val="both"/>
      </w:pPr>
    </w:p>
    <w:p w:rsidRDefault="00DE0388" w:rsidP="00DE0388" w:rsidR="00DE0388" w:rsidRPr="002D5BDD">
      <w:pPr>
        <w:spacing w:lineRule="auto" w:line="240" w:after="0"/>
        <w:jc w:val="both"/>
      </w:pPr>
      <w:r w:rsidRPr="002D5BDD">
        <w:tab/>
      </w:r>
      <w:r w:rsidR="00076878" w:rsidRPr="002D5BDD">
        <w:t>Kako u</w:t>
      </w:r>
      <w:r w:rsidRPr="002D5BDD">
        <w:t xml:space="preserve"> ostavljenom roku, nitko od zainteresiranih osoba nije uplatio traženi predujam,</w:t>
      </w:r>
      <w:r w:rsidR="000C5186" w:rsidRPr="002D5BDD">
        <w:t xml:space="preserve"> to je temeljem odredbe</w:t>
      </w:r>
      <w:r w:rsidRPr="002D5BDD">
        <w:t xml:space="preserve"> čl. </w:t>
      </w:r>
      <w:r w:rsidR="0036728D" w:rsidRPr="002D5BDD">
        <w:t>132. st.1. i 2.</w:t>
      </w:r>
      <w:r w:rsidRPr="002D5BDD">
        <w:t xml:space="preserve"> </w:t>
      </w:r>
      <w:r w:rsidR="0036728D" w:rsidRPr="002D5BDD">
        <w:t>Stečajnog zakona</w:t>
      </w:r>
      <w:r w:rsidR="000C5186" w:rsidRPr="002D5BDD">
        <w:t xml:space="preserve"> valjalo odlučiti kao u izreci</w:t>
      </w:r>
      <w:r w:rsidRPr="002D5BDD">
        <w:t xml:space="preserve">. </w:t>
      </w: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2D5BDD">
      <w:pPr>
        <w:spacing w:lineRule="auto" w:line="240" w:after="0"/>
        <w:jc w:val="center"/>
      </w:pPr>
      <w:r w:rsidRPr="002D5BDD">
        <w:t>U Varaždinu</w:t>
      </w:r>
      <w:r w:rsidR="00703FE2" w:rsidRPr="002D5BDD">
        <w:t xml:space="preserve"> </w:t>
      </w:r>
      <w:r w:rsidR="00FD66E6">
        <w:t xml:space="preserve">12. srpnja 2018. </w:t>
      </w:r>
      <w:r w:rsidR="0029485F" w:rsidRPr="002D5BDD">
        <w:t xml:space="preserve">  </w:t>
      </w:r>
    </w:p>
    <w:p w:rsidRDefault="00F2339C" w:rsidP="0091204E" w:rsidR="00F2339C" w:rsidRPr="002D5BDD">
      <w:pPr>
        <w:spacing w:lineRule="auto" w:line="240" w:after="0"/>
        <w:jc w:val="center"/>
      </w:pPr>
    </w:p>
    <w:p w:rsidRDefault="00F2339C" w:rsidP="00703FE2" w:rsidR="00F2339C" w:rsidRPr="002D5BDD">
      <w:pPr>
        <w:spacing w:lineRule="auto" w:line="240" w:after="0"/>
        <w:ind w:left="4956"/>
        <w:jc w:val="center"/>
      </w:pPr>
      <w:r w:rsidRPr="002D5BDD">
        <w:t>Sutkinja</w:t>
      </w:r>
    </w:p>
    <w:p w:rsidRDefault="00021187" w:rsidP="00703FE2" w:rsidR="00021187" w:rsidRPr="002D5BDD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 w:rsidRPr="002D5BDD">
        <w:t>Melita Poljanec Bubaš</w:t>
      </w:r>
      <w:r w:rsidR="00741755">
        <w:t>, v.r.</w:t>
      </w:r>
    </w:p>
    <w:p w:rsidRDefault="00741755" w:rsidP="00703FE2" w:rsidR="00741755">
      <w:pPr>
        <w:spacing w:lineRule="auto" w:line="240" w:after="0"/>
        <w:ind w:left="4956"/>
        <w:jc w:val="center"/>
      </w:pPr>
    </w:p>
    <w:p w:rsidRDefault="00741755" w:rsidP="00703FE2" w:rsidR="00741755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D5BDD" w:rsidP="00F2339C" w:rsidR="002D5BDD">
      <w:pPr>
        <w:spacing w:lineRule="auto" w:line="240" w:after="0"/>
        <w:jc w:val="both"/>
      </w:pPr>
    </w:p>
    <w:p w:rsidRDefault="00102FFA" w:rsidP="00F2339C" w:rsidR="003D2DEA" w:rsidRPr="00DB115E">
      <w:pPr>
        <w:spacing w:lineRule="auto" w:line="240" w:after="0"/>
        <w:jc w:val="both"/>
        <w:rPr>
          <w:color w:val="FF0000"/>
        </w:rPr>
      </w:pP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  <w:r w:rsidRPr="00DB115E">
        <w:rPr>
          <w:color w:val="FF0000"/>
        </w:rPr>
        <w:tab/>
      </w:r>
    </w:p>
    <w:p w:rsidRDefault="00703FE2" w:rsidP="00F2339C" w:rsidR="004655EA" w:rsidRPr="002D5BDD">
      <w:pPr>
        <w:spacing w:lineRule="auto" w:line="240" w:after="0"/>
        <w:ind w:firstLine="708"/>
      </w:pPr>
      <w:r w:rsidRPr="002D5BDD">
        <w:t xml:space="preserve">Uputa o pravnom lijeku:     </w:t>
      </w:r>
    </w:p>
    <w:p w:rsidRDefault="00B92760" w:rsidP="0091204E" w:rsidR="004655EA" w:rsidRPr="002D5BDD">
      <w:pPr>
        <w:spacing w:lineRule="auto" w:line="240" w:after="0"/>
        <w:jc w:val="both"/>
      </w:pPr>
      <w:r w:rsidRPr="002D5BDD">
        <w:tab/>
      </w:r>
      <w:r w:rsidR="004655EA" w:rsidRPr="002D5BDD">
        <w:t>Protiv ovoga rješenja može se podnijeti žalba u roku od osam dana,</w:t>
      </w:r>
      <w:r w:rsidR="00DE0388" w:rsidRPr="002D5BDD">
        <w:t xml:space="preserve"> od isteka roka od osam dana od dana objave ovog rješenja </w:t>
      </w:r>
      <w:r w:rsidR="00636215" w:rsidRPr="002D5BDD">
        <w:t>na e oglasnoj ploči suda</w:t>
      </w:r>
      <w:r w:rsidR="004655EA" w:rsidRPr="002D5BDD">
        <w:t xml:space="preserve"> pis</w:t>
      </w:r>
      <w:r w:rsidR="00512337" w:rsidRPr="002D5BDD">
        <w:t>ano</w:t>
      </w:r>
      <w:r w:rsidR="004655EA" w:rsidRPr="002D5BDD">
        <w:t xml:space="preserve"> u </w:t>
      </w:r>
      <w:r w:rsidR="00512337" w:rsidRPr="002D5BDD">
        <w:t>četiri</w:t>
      </w:r>
      <w:r w:rsidR="004655EA" w:rsidRPr="002D5BDD">
        <w:t xml:space="preserve"> primjerka, putem ovoga suda, Visokom trgovačkom sudu RH.                     </w:t>
      </w:r>
    </w:p>
    <w:p w:rsidRDefault="00B65FC7" w:rsidP="0091204E" w:rsidR="004655EA" w:rsidRPr="002D5BDD">
      <w:pPr>
        <w:spacing w:lineRule="auto" w:line="240" w:after="0"/>
        <w:jc w:val="both"/>
      </w:pPr>
      <w:r w:rsidRPr="002D5BDD">
        <w:tab/>
      </w:r>
      <w:r w:rsidR="004655EA" w:rsidRPr="002D5BDD">
        <w:t xml:space="preserve">Protiv točke I. ovoga rješenja žalbu može podnijeti osoba koja je bila zastupnik po zakonu dužnika pravne osobe do dana nastupanja pravnih posljedica otvaranja stečajnog postupka (čl. </w:t>
      </w:r>
      <w:r w:rsidRPr="002D5BDD">
        <w:t>128</w:t>
      </w:r>
      <w:r w:rsidR="004655EA" w:rsidRPr="002D5BDD">
        <w:t xml:space="preserve">. st. </w:t>
      </w:r>
      <w:r w:rsidR="00DE0388" w:rsidRPr="002D5BDD">
        <w:t>8</w:t>
      </w:r>
      <w:r w:rsidR="004655EA" w:rsidRPr="002D5BDD">
        <w:t>. SZ-a).</w:t>
      </w:r>
    </w:p>
    <w:p w:rsidRDefault="00C677EE" w:rsidP="0091204E" w:rsidR="00C677EE" w:rsidRPr="00DB115E">
      <w:pPr>
        <w:spacing w:lineRule="auto" w:line="240" w:after="0"/>
        <w:jc w:val="both"/>
        <w:rPr>
          <w:color w:val="FF0000"/>
        </w:rPr>
      </w:pPr>
    </w:p>
    <w:p w:rsidRDefault="005F330C" w:rsidP="006E7510" w:rsidR="005F330C" w:rsidRPr="002D5BDD">
      <w:pPr>
        <w:spacing w:lineRule="auto" w:line="240" w:after="0"/>
      </w:pPr>
      <w:r w:rsidRPr="002D5BDD">
        <w:t>DNA:</w:t>
      </w:r>
    </w:p>
    <w:p w:rsidRDefault="005F330C" w:rsidP="00D67F11" w:rsidR="00D67F11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>Financijska agencija</w:t>
      </w:r>
      <w:r w:rsidR="00204470">
        <w:t xml:space="preserve">, </w:t>
      </w:r>
      <w:r w:rsidR="00DB4AE2" w:rsidRPr="002D5BDD">
        <w:t>Augusta Cesarca 2, Varaždin</w:t>
      </w:r>
    </w:p>
    <w:p w:rsidRDefault="0029485F" w:rsidP="00A640C6" w:rsidR="00DF3F46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Stečajn</w:t>
      </w:r>
      <w:r w:rsidR="00204470">
        <w:t xml:space="preserve">a upraviteljica </w:t>
      </w:r>
      <w:r w:rsidR="00FD66E6">
        <w:t xml:space="preserve">Sanja </w:t>
      </w:r>
      <w:proofErr w:type="spellStart"/>
      <w:r w:rsidR="00FD66E6">
        <w:t>Janči</w:t>
      </w:r>
      <w:proofErr w:type="spellEnd"/>
      <w:r w:rsidR="00FD66E6">
        <w:t xml:space="preserve">, iz Čakovca, Mihovila </w:t>
      </w:r>
      <w:proofErr w:type="spellStart"/>
      <w:r w:rsidR="00FD66E6">
        <w:t>Pavleka</w:t>
      </w:r>
      <w:proofErr w:type="spellEnd"/>
      <w:r w:rsidR="00FD66E6">
        <w:t xml:space="preserve"> </w:t>
      </w:r>
      <w:proofErr w:type="spellStart"/>
      <w:r w:rsidR="00FD66E6">
        <w:t>Miškine</w:t>
      </w:r>
      <w:proofErr w:type="spellEnd"/>
      <w:r w:rsidR="00FD66E6">
        <w:t xml:space="preserve"> 25</w:t>
      </w:r>
      <w:r w:rsidR="002D5BDD">
        <w:t xml:space="preserve">                     </w:t>
      </w:r>
    </w:p>
    <w:p w:rsidRDefault="006D1AD8" w:rsidP="005F330C" w:rsidR="009E79C9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D</w:t>
      </w:r>
      <w:r w:rsidR="003B2888" w:rsidRPr="002D5BDD">
        <w:t xml:space="preserve">užnik </w:t>
      </w:r>
      <w:r w:rsidR="00FD66E6">
        <w:t xml:space="preserve">LAVA </w:t>
      </w:r>
      <w:r w:rsidR="00204470">
        <w:t>d.o.o.</w:t>
      </w:r>
      <w:r w:rsidR="00AA6DB5" w:rsidRPr="002D5BDD">
        <w:t>, pu</w:t>
      </w:r>
      <w:r w:rsidR="00231967" w:rsidRPr="002D5BDD">
        <w:t xml:space="preserve">tem e-oglasne ploče suda </w:t>
      </w:r>
      <w:r w:rsidR="00856378" w:rsidRPr="002D5BDD">
        <w:t xml:space="preserve">            </w:t>
      </w:r>
      <w:r w:rsidRPr="002D5BDD">
        <w:t xml:space="preserve">                                           </w:t>
      </w:r>
    </w:p>
    <w:p w:rsidRDefault="005F330C" w:rsidP="005F330C" w:rsidR="00D67F11" w:rsidRPr="002D5BDD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2D5BDD">
        <w:t>Županijsko državno odvjetništvo u Varaždinu, Građansko upravni odjel</w:t>
      </w:r>
    </w:p>
    <w:p w:rsidRDefault="003B2888" w:rsidP="005F330C" w:rsidR="003B2888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>Ministarstvo fin</w:t>
      </w:r>
      <w:bookmarkStart w:name="_GoBack" w:id="0"/>
      <w:bookmarkEnd w:id="0"/>
      <w:r w:rsidRPr="002D5BDD">
        <w:t xml:space="preserve">ancija, Porezna uprava, </w:t>
      </w:r>
      <w:r w:rsidR="006D1AD8" w:rsidRPr="002D5BDD">
        <w:t xml:space="preserve">Područni ured </w:t>
      </w:r>
      <w:r w:rsidR="00204470">
        <w:t xml:space="preserve">Čakovec, O. </w:t>
      </w:r>
      <w:proofErr w:type="spellStart"/>
      <w:r w:rsidR="00204470">
        <w:t>Keršovanija</w:t>
      </w:r>
      <w:proofErr w:type="spellEnd"/>
      <w:r w:rsidR="00204470">
        <w:t xml:space="preserve"> 11                                     </w:t>
      </w:r>
    </w:p>
    <w:p w:rsidRDefault="00204470" w:rsidP="005F330C" w:rsidR="005F330C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Sudski registar ovog suda </w:t>
      </w:r>
      <w:r w:rsidR="003B2888" w:rsidRPr="002D5BDD">
        <w:t>– odmah i po pravomoćnosti</w:t>
      </w:r>
    </w:p>
    <w:p w:rsidRDefault="006E7510" w:rsidP="00EA770E" w:rsidR="00744185" w:rsidRPr="002D5BDD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2D5BDD">
        <w:t>e</w:t>
      </w:r>
      <w:r w:rsidR="00636215" w:rsidRPr="002D5BDD">
        <w:t>-</w:t>
      </w:r>
      <w:r w:rsidRPr="002D5BDD">
        <w:t>O</w:t>
      </w:r>
      <w:r w:rsidR="00636215" w:rsidRPr="002D5BDD">
        <w:t>glasna ploča suda</w:t>
      </w:r>
      <w:r w:rsidR="00646C58" w:rsidRPr="002D5BDD">
        <w:t xml:space="preserve"> </w:t>
      </w:r>
      <w:r w:rsidR="009E79C9" w:rsidRPr="002D5BDD">
        <w:t xml:space="preserve"> </w:t>
      </w:r>
    </w:p>
    <w:p w:rsidRDefault="006D1AD8" w:rsidP="003F0FBC" w:rsidR="006D1AD8" w:rsidRPr="002D5BDD">
      <w:pPr>
        <w:pStyle w:val="Odlomakpopisa"/>
        <w:spacing w:lineRule="auto" w:line="240" w:after="0"/>
        <w:ind w:left="786"/>
        <w:jc w:val="both"/>
      </w:pPr>
    </w:p>
    <w:sectPr w:rsidSect="006E7510" w:rsidR="006D1AD8" w:rsidRPr="002D5BDD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755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32E65" w:rsidR="00FD66E6" w:rsidRPr="00703FE2">
      <w:trPr>
        <w:jc w:val="right"/>
      </w:trPr>
      <w:tc>
        <w:tcPr>
          <w:tcW w:type="dxa" w:w="4320"/>
        </w:tcPr>
        <w:p w:rsidRDefault="00FD66E6" w:rsidP="00B32E65" w:rsidR="00FD66E6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St-516/2016-21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B1EDE"/>
    <w:rsid w:val="001C613A"/>
    <w:rsid w:val="001D41AF"/>
    <w:rsid w:val="001E7E5C"/>
    <w:rsid w:val="001F4E2F"/>
    <w:rsid w:val="00202437"/>
    <w:rsid w:val="00204470"/>
    <w:rsid w:val="00231967"/>
    <w:rsid w:val="00246AB4"/>
    <w:rsid w:val="002538A8"/>
    <w:rsid w:val="00272FC1"/>
    <w:rsid w:val="00276B68"/>
    <w:rsid w:val="0029485F"/>
    <w:rsid w:val="002D5BDD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C088B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1755"/>
    <w:rsid w:val="00744185"/>
    <w:rsid w:val="00746617"/>
    <w:rsid w:val="007606F2"/>
    <w:rsid w:val="00763711"/>
    <w:rsid w:val="00765415"/>
    <w:rsid w:val="007C6BD0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33491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53240"/>
    <w:rsid w:val="00B65FC7"/>
    <w:rsid w:val="00B80AFA"/>
    <w:rsid w:val="00B92760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677EE"/>
    <w:rsid w:val="00C76CAE"/>
    <w:rsid w:val="00C82E02"/>
    <w:rsid w:val="00CB09BE"/>
    <w:rsid w:val="00CB3BB8"/>
    <w:rsid w:val="00CD3B4C"/>
    <w:rsid w:val="00CF7A8A"/>
    <w:rsid w:val="00D31FBB"/>
    <w:rsid w:val="00D67F11"/>
    <w:rsid w:val="00D71E85"/>
    <w:rsid w:val="00D71FC7"/>
    <w:rsid w:val="00D80A55"/>
    <w:rsid w:val="00D85811"/>
    <w:rsid w:val="00D92662"/>
    <w:rsid w:val="00DB115E"/>
    <w:rsid w:val="00DB4AE2"/>
    <w:rsid w:val="00DB6555"/>
    <w:rsid w:val="00DC2075"/>
    <w:rsid w:val="00DC2D0E"/>
    <w:rsid w:val="00DD3197"/>
    <w:rsid w:val="00DE0388"/>
    <w:rsid w:val="00DF3F46"/>
    <w:rsid w:val="00DF45C9"/>
    <w:rsid w:val="00E01330"/>
    <w:rsid w:val="00E10DE4"/>
    <w:rsid w:val="00EA770E"/>
    <w:rsid w:val="00EB2694"/>
    <w:rsid w:val="00EB45BF"/>
    <w:rsid w:val="00EC6AC6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1D1F"/>
    <w:rsid w:val="00FB2FF2"/>
    <w:rsid w:val="00FC1473"/>
    <w:rsid w:val="00FD3E68"/>
    <w:rsid w:val="00FD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D6D47-C33A-469F-AD32-D319CFE39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3857</properties:Characters>
  <properties:Lines>32</properties:Lines>
  <properties:Paragraphs>9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2018-07-12T06:21:00Z</cp:lastPrinted>
  <dcterms:modified xmlns:xsi="http://www.w3.org/2001/XMLSchema-instance" xsi:type="dcterms:W3CDTF">2018-07-12T06:21:00Z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