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55a4" w14:paraId="42055a4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33672C">
        <w:rPr>
          <w:szCs w:val="24"/>
        </w:rPr>
        <w:t>ZANATKOMERC d.o.o., Gorica, Kamenolom Gorica 1, OIB:31871209730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AD4173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33672C">
        <w:rPr>
          <w:sz w:val="24"/>
          <w:szCs w:val="24"/>
          <w:lang w:val="hr-HR"/>
        </w:rPr>
        <w:t>LUKA UDŽENIJA, Zadar, Obala kneza Branimira 27,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33672C">
        <w:rPr>
          <w:sz w:val="24"/>
          <w:szCs w:val="24"/>
          <w:lang w:val="hr-HR"/>
        </w:rPr>
        <w:t>74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3672C" w:rsidR="0033672C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33672C" w:rsidRPr="0033672C">
        <w:rPr>
          <w:sz w:val="24"/>
          <w:szCs w:val="24"/>
        </w:rPr>
        <w:t>ZANATKOMERC d.o.o., Gorica, Kamenolom Gorica 1.</w:t>
      </w:r>
    </w:p>
    <w:p w:rsidRDefault="0049238A" w:rsidP="0033672C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AD4173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F72E9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3672C">
        <w:rPr>
          <w:szCs w:val="24"/>
        </w:rPr>
        <w:t>LUKA UDŽENIJA, Zadar, Obala kneza Branimira 27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AD4173" w:rsidP="00C754BB" w:rsidR="00AD4173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B04D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33672C">
      <w:rPr>
        <w:sz w:val="24"/>
        <w:szCs w:val="24"/>
        <w:lang w:val="hr-HR"/>
      </w:rPr>
      <w:t>74</w:t>
    </w:r>
    <w:r w:rsidR="00222D7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</w:t>
    </w:r>
    <w:r w:rsidR="0033672C">
      <w:rPr>
        <w:sz w:val="24"/>
        <w:szCs w:val="24"/>
        <w:lang w:val="hr-HR"/>
      </w:rPr>
      <w:t>74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3672C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A5181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D4173"/>
    <w:rsid w:val="00AE21DC"/>
    <w:rsid w:val="00B11191"/>
    <w:rsid w:val="00B17CD4"/>
    <w:rsid w:val="00B22FEB"/>
    <w:rsid w:val="00BB04D1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A6200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4D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4D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4D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4D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4D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4D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4D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4D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3211380.31</izvorni_sadrzaj>
    <derivirana_varijabla naziv="DomainObject.Predmet.TrenutnaVrijednost_1">3211380.31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</izvorni_sadrzaj>
    <derivirana_varijabla naziv="DomainObject.Predmet.SudioniciListNaziv_1">
      <item>FINA</item>
      <item>ZANATKOMERC društvo s ograničenom odgovonošću za građevinarstvo i trgovinu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1,23206 Gorica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1,23206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</izvorni_sadrzaj>
    <derivirana_varijabla naziv="DomainObject.Predmet.SudioniciListNazivOIB_1">
      <item>, OIB 85821130368</item>
      <item>, OIB 31871209730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33938-188B-402A-8B01-433CF7DEC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1648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2016-03-23T08:57:00Z</dcterms:created>
  <dc:creator>Ante Kačić</dc:creator>
  <cp:lastModifiedBy>Merlina Klišmanić</cp:lastModifiedBy>
  <cp:lastPrinted>2016-03-23T08:46:00Z</cp:lastPrinted>
  <dcterms:modified xmlns:xsi="http://www.w3.org/2001/XMLSchema-instance" xsi:type="dcterms:W3CDTF">2016-04-07T05:58:00Z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