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bde2" w14:paraId="9cdbde2" w:rsidRDefault="00272916" w:rsidP="00272916" w:rsidR="00272916" w:rsidRPr="001D58C0">
      <w:pPr>
        <w:jc w:val="right"/>
        <w15:collapsed w:val="false"/>
      </w:pPr>
      <w:bookmarkStart w:name="_GoBack" w:id="0"/>
      <w:bookmarkEnd w:id="0"/>
      <w:r w:rsidRPr="001D58C0">
        <w:t>Posl. br.: 1 St-</w:t>
      </w:r>
      <w:r w:rsidR="000616EA">
        <w:t>314</w:t>
      </w:r>
      <w:r w:rsidR="000A52DE">
        <w:t>/</w:t>
      </w:r>
      <w:r w:rsidR="007F1B4C">
        <w:t>20</w:t>
      </w:r>
      <w:r w:rsidR="00BC6BF7">
        <w:t>16</w:t>
      </w:r>
      <w:r w:rsidRPr="001D58C0">
        <w:t>-</w:t>
      </w:r>
      <w:r w:rsidR="00B46320">
        <w:t>98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0616EA" w:rsidP="000616EA" w:rsidR="000616EA" w:rsidRPr="000616EA">
      <w:pPr>
        <w:keepNext/>
        <w:tabs>
          <w:tab w:pos="2835" w:val="left"/>
        </w:tabs>
        <w:ind w:right="6237" w:left="426"/>
        <w:jc w:val="center"/>
        <w:outlineLvl w:val="5"/>
        <w:rPr>
          <w:bCs/>
          <w:lang w:eastAsia="en-US"/>
        </w:rPr>
      </w:pPr>
      <w:r w:rsidRPr="000616EA">
        <w:rPr>
          <w:bCs/>
          <w:lang w:eastAsia="en-US"/>
        </w:rPr>
        <w:t>Republika  Hrvatska</w:t>
      </w:r>
    </w:p>
    <w:p w:rsidRDefault="000616EA" w:rsidP="000616EA" w:rsidR="000616EA" w:rsidRPr="000616EA">
      <w:pPr>
        <w:tabs>
          <w:tab w:pos="2835" w:val="left"/>
        </w:tabs>
        <w:ind w:right="6237" w:left="426"/>
        <w:jc w:val="center"/>
        <w:rPr>
          <w:bCs/>
          <w:lang w:eastAsia="en-US"/>
        </w:rPr>
      </w:pPr>
      <w:r w:rsidRPr="000616EA">
        <w:rPr>
          <w:bCs/>
          <w:lang w:eastAsia="en-US"/>
        </w:rPr>
        <w:t>Trgovački sud u Zadru</w:t>
      </w:r>
    </w:p>
    <w:p w:rsidRDefault="000616EA" w:rsidP="000616EA" w:rsidR="000616EA" w:rsidRPr="000616EA">
      <w:pPr>
        <w:tabs>
          <w:tab w:pos="2410" w:val="left"/>
          <w:tab w:pos="2835" w:val="left"/>
        </w:tabs>
        <w:ind w:right="6237" w:left="426"/>
        <w:jc w:val="center"/>
        <w:rPr>
          <w:bCs/>
          <w:lang w:eastAsia="en-US"/>
        </w:rPr>
      </w:pPr>
      <w:r w:rsidRPr="000616EA">
        <w:rPr>
          <w:bCs/>
          <w:lang w:eastAsia="en-US"/>
        </w:rPr>
        <w:t>Dr. Franje Tuđmana 35</w:t>
      </w:r>
    </w:p>
    <w:p w:rsidRDefault="000616EA" w:rsidP="000616EA" w:rsidR="000616EA" w:rsidRPr="000616EA">
      <w:pPr>
        <w:tabs>
          <w:tab w:pos="2410" w:val="left"/>
          <w:tab w:pos="2835" w:val="left"/>
        </w:tabs>
        <w:ind w:right="6237" w:left="426"/>
        <w:jc w:val="center"/>
        <w:rPr>
          <w:bCs/>
          <w:lang w:eastAsia="en-US"/>
        </w:rPr>
      </w:pPr>
      <w:r w:rsidRPr="000616EA">
        <w:rPr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3B5C41" w:rsidRPr="00625171">
        <w:rPr>
          <w:lang w:eastAsia="en-US"/>
        </w:rPr>
        <w:t>Stečajna masa iza</w:t>
      </w:r>
      <w:r w:rsidR="003B5C41">
        <w:rPr>
          <w:lang w:eastAsia="en-US"/>
        </w:rPr>
        <w:t xml:space="preserve"> OTOČKE VILE d.o.o. u stečaju</w:t>
      </w:r>
      <w:r w:rsidR="003B5C41" w:rsidRPr="00625171">
        <w:rPr>
          <w:lang w:eastAsia="en-US"/>
        </w:rPr>
        <w:t>, sada sa sjedištem u Zadru, Miroslava Krleže 1 e, OIB: 31371387800</w:t>
      </w:r>
      <w:r w:rsidR="000616EA">
        <w:rPr>
          <w:lang w:eastAsia="en-US"/>
        </w:rPr>
        <w:t>, zastupano</w:t>
      </w:r>
      <w:r w:rsidR="000616EA" w:rsidRPr="00625171">
        <w:rPr>
          <w:lang w:eastAsia="en-US"/>
        </w:rPr>
        <w:t xml:space="preserve"> po stečajnom upravitelju Branku Moriću</w:t>
      </w:r>
      <w:r w:rsidR="00FA20A3" w:rsidRPr="00006969">
        <w:t>,</w:t>
      </w:r>
      <w:r w:rsidRPr="001D58C0">
        <w:t xml:space="preserve"> dana </w:t>
      </w:r>
      <w:r w:rsidR="00E22079">
        <w:t>8</w:t>
      </w:r>
      <w:r w:rsidR="00F05665">
        <w:t>.</w:t>
      </w:r>
      <w:r w:rsidR="005249E5">
        <w:t xml:space="preserve"> </w:t>
      </w:r>
      <w:r w:rsidR="000616EA">
        <w:t>prosinca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 xml:space="preserve">Nalaže se Financijskoj agenciji postupiti po </w:t>
      </w:r>
      <w:r w:rsidR="006B06D5">
        <w:rPr>
          <w:szCs w:val="24"/>
        </w:rPr>
        <w:t>rješenju o namirenju pod poslovnim brojem 1St-</w:t>
      </w:r>
      <w:r w:rsidR="000616EA">
        <w:rPr>
          <w:szCs w:val="24"/>
        </w:rPr>
        <w:t>314</w:t>
      </w:r>
      <w:r w:rsidR="006B06D5">
        <w:rPr>
          <w:szCs w:val="24"/>
        </w:rPr>
        <w:t>/2016-</w:t>
      </w:r>
      <w:r w:rsidR="000616EA">
        <w:rPr>
          <w:szCs w:val="24"/>
        </w:rPr>
        <w:t>94</w:t>
      </w:r>
      <w:r w:rsidR="006B06D5">
        <w:rPr>
          <w:szCs w:val="24"/>
        </w:rPr>
        <w:t xml:space="preserve"> od </w:t>
      </w:r>
      <w:r w:rsidR="000616EA">
        <w:rPr>
          <w:szCs w:val="24"/>
        </w:rPr>
        <w:t>28</w:t>
      </w:r>
      <w:r w:rsidR="006B06D5">
        <w:rPr>
          <w:szCs w:val="24"/>
        </w:rPr>
        <w:t xml:space="preserve">. </w:t>
      </w:r>
      <w:r w:rsidR="000616EA">
        <w:rPr>
          <w:szCs w:val="24"/>
        </w:rPr>
        <w:t>studenog</w:t>
      </w:r>
      <w:r w:rsidR="006B06D5">
        <w:rPr>
          <w:szCs w:val="24"/>
        </w:rPr>
        <w:t xml:space="preserve"> 2017. i </w:t>
      </w:r>
      <w:r w:rsidR="006B06D5" w:rsidRPr="00B46320">
        <w:rPr>
          <w:szCs w:val="24"/>
        </w:rPr>
        <w:t>ispravku rješenja o namirenju pod poslovnim brojem 1St-</w:t>
      </w:r>
      <w:r w:rsidR="000616EA" w:rsidRPr="00B46320">
        <w:rPr>
          <w:szCs w:val="24"/>
        </w:rPr>
        <w:t>314</w:t>
      </w:r>
      <w:r w:rsidR="006B06D5" w:rsidRPr="00B46320">
        <w:rPr>
          <w:szCs w:val="24"/>
        </w:rPr>
        <w:t>/2016-</w:t>
      </w:r>
      <w:r w:rsidR="00B46320">
        <w:rPr>
          <w:szCs w:val="24"/>
        </w:rPr>
        <w:t>97</w:t>
      </w:r>
      <w:r w:rsidR="006B06D5" w:rsidRPr="00B46320">
        <w:rPr>
          <w:szCs w:val="24"/>
        </w:rPr>
        <w:t xml:space="preserve"> od </w:t>
      </w:r>
      <w:r w:rsidR="00E22079">
        <w:rPr>
          <w:szCs w:val="24"/>
        </w:rPr>
        <w:t>8</w:t>
      </w:r>
      <w:r w:rsidR="006B06D5" w:rsidRPr="00B46320">
        <w:rPr>
          <w:szCs w:val="24"/>
        </w:rPr>
        <w:t xml:space="preserve">. </w:t>
      </w:r>
      <w:r w:rsidR="00B46320">
        <w:rPr>
          <w:szCs w:val="24"/>
        </w:rPr>
        <w:t>prosinca</w:t>
      </w:r>
      <w:r w:rsidR="006B06D5" w:rsidRPr="00B46320">
        <w:rPr>
          <w:szCs w:val="24"/>
        </w:rPr>
        <w:t xml:space="preserve"> 2017</w:t>
      </w:r>
      <w:r w:rsidR="000A52DE" w:rsidRPr="00B46320">
        <w:rPr>
          <w:szCs w:val="24"/>
        </w:rPr>
        <w:t>.</w:t>
      </w:r>
    </w:p>
    <w:p w:rsidRDefault="001D58C0" w:rsidP="001D58C0" w:rsidR="001D58C0" w:rsidRPr="001D58C0"/>
    <w:p w:rsidRDefault="001D58C0" w:rsidP="001D58C0" w:rsidR="001D58C0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6B06D5" w:rsidP="006B06D5" w:rsidR="006B06D5" w:rsidRPr="00BD4609"/>
    <w:p w:rsidRDefault="00F05665" w:rsidP="00473311" w:rsidR="00F05665">
      <w:pPr>
        <w:ind w:firstLine="708"/>
        <w:jc w:val="both"/>
      </w:pPr>
      <w:r w:rsidRPr="00BD4609">
        <w:t>Financijska agencija je postupajući po rješenju ovog suda 1St-</w:t>
      </w:r>
      <w:r w:rsidR="000616EA">
        <w:t>314</w:t>
      </w:r>
      <w:r w:rsidRPr="00BD4609">
        <w:t>/16-</w:t>
      </w:r>
      <w:r w:rsidR="000616EA">
        <w:t>94</w:t>
      </w:r>
      <w:r w:rsidR="00E22079">
        <w:t xml:space="preserve"> izvijestila sud da navedeno rješenje</w:t>
      </w:r>
      <w:r w:rsidR="00BB21AE">
        <w:t xml:space="preserve"> ne može</w:t>
      </w:r>
      <w:r w:rsidRPr="00BD4609">
        <w:t xml:space="preserve"> provesti jer da </w:t>
      </w:r>
      <w:r w:rsidR="00E22079">
        <w:t xml:space="preserve">između ostalog </w:t>
      </w:r>
      <w:r w:rsidRPr="00BD4609">
        <w:t>rješenje ne</w:t>
      </w:r>
      <w:r w:rsidR="00BD4609" w:rsidRPr="00BD4609">
        <w:t xml:space="preserve"> sadrži: ''vrstu predmeta prodaje''</w:t>
      </w:r>
      <w:r w:rsidR="00BD4609">
        <w:t>.</w:t>
      </w:r>
    </w:p>
    <w:p w:rsidRDefault="00BB21AE" w:rsidP="00473311" w:rsidR="00BB21AE">
      <w:pPr>
        <w:ind w:firstLine="708"/>
        <w:jc w:val="both"/>
      </w:pPr>
      <w:r>
        <w:t xml:space="preserve">Iz točke I. </w:t>
      </w:r>
      <w:r w:rsidR="00BD4609">
        <w:t>rješenja broj 1St-</w:t>
      </w:r>
      <w:r w:rsidR="000616EA">
        <w:t>314</w:t>
      </w:r>
      <w:r w:rsidR="00BD4609">
        <w:t>/2016-</w:t>
      </w:r>
      <w:r w:rsidR="000616EA">
        <w:t>94</w:t>
      </w:r>
      <w:r w:rsidR="00BD4609">
        <w:t xml:space="preserve"> proizlazi da je riječ o d</w:t>
      </w:r>
      <w:r>
        <w:t>iobi kupovnine ostvarene prodajom</w:t>
      </w:r>
      <w:r w:rsidR="00BD4609">
        <w:t xml:space="preserve"> nekretnine koja</w:t>
      </w:r>
      <w:r>
        <w:t xml:space="preserve"> nekretnina</w:t>
      </w:r>
      <w:r w:rsidR="00BD4609">
        <w:t xml:space="preserve"> je pobliže označena u nastavku toga rješenja. </w:t>
      </w:r>
    </w:p>
    <w:p w:rsidRDefault="00BB21AE" w:rsidP="00473311" w:rsidR="00BB21AE">
      <w:pPr>
        <w:ind w:firstLine="708"/>
        <w:jc w:val="both"/>
      </w:pPr>
      <w:r>
        <w:t>Pravilnikom o načinu i postupku provedbe prodaje nekretnina i  pokretnina u ovršnom postupku (Narodne novine 156/14) i to čl. 1. alineja 2 je propisano da Pravilnik uređuje provedbu prodaje nekretnina i pokretnina. Prema tome je za zaključiti da se pojam vrsta predmeta prodaje može odnositi isključivo na nekretnine i pokretnine, pri čemu Pravilnik ne razrađuje razdiobu pojma ''nekretnine''.</w:t>
      </w:r>
    </w:p>
    <w:p w:rsidRDefault="00BB21AE" w:rsidP="00BB21AE" w:rsidR="00BB21AE">
      <w:pPr>
        <w:ind w:firstLine="708"/>
        <w:jc w:val="both"/>
      </w:pPr>
      <w:r>
        <w:t xml:space="preserve">Slijedom navedenog </w:t>
      </w:r>
      <w:r w:rsidR="00BD4609">
        <w:t>nije jasno što FINA-i znači pojam ''vrsta predmeta prodaj</w:t>
      </w:r>
      <w:r>
        <w:t xml:space="preserve">e'' kad je već u točci I. navedenih rješenja naznačeno da je riječ o prodaji nekretnine pobliže označene katastarskom česticom, zk uloškom i svim potrebnim podacima kako bi se ista identificirala. </w:t>
      </w:r>
    </w:p>
    <w:p w:rsidRDefault="00BB21AE" w:rsidP="00BB21AE" w:rsidR="00F05665" w:rsidRPr="00BB21AE">
      <w:pPr>
        <w:ind w:firstLine="708"/>
        <w:jc w:val="both"/>
      </w:pPr>
      <w:r>
        <w:t xml:space="preserve">Kako je stoga prema stavu ovog suda u rješenjima sadržano sve neophodno za postupanje po istima, to Vam se nalaže i postupiti po istome. </w:t>
      </w:r>
    </w:p>
    <w:p w:rsidRDefault="00473311" w:rsidP="00473311" w:rsidR="00473311" w:rsidRPr="00BB21AE">
      <w:pPr>
        <w:jc w:val="both"/>
      </w:pPr>
      <w:r w:rsidRPr="00BB21AE">
        <w:tab/>
        <w:t xml:space="preserve">Zbog navedenog, na temelju </w:t>
      </w:r>
      <w:r w:rsidR="00BB21AE" w:rsidRPr="00BB21AE">
        <w:t>čl. 18. st. 2. Stečajnog zakona</w:t>
      </w:r>
      <w:r w:rsidRPr="00BB21AE">
        <w:t>, odlučeno je kao u izreci.</w:t>
      </w:r>
    </w:p>
    <w:p w:rsidRDefault="00473311" w:rsidP="00473311" w:rsidR="00473311" w:rsidRPr="006B06D5">
      <w:pPr>
        <w:pStyle w:val="Tijeloteksta"/>
        <w:rPr>
          <w:b/>
        </w:rPr>
      </w:pPr>
    </w:p>
    <w:p w:rsidRDefault="00F369FC" w:rsidP="00F369FC" w:rsidR="00F369FC" w:rsidRPr="006B06D5">
      <w:pPr>
        <w:jc w:val="both"/>
        <w:rPr>
          <w:b/>
        </w:rPr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473311" w:rsidRPr="006B06D5">
        <w:t xml:space="preserve">Zadru, </w:t>
      </w:r>
      <w:r w:rsidR="00E22079">
        <w:t>8</w:t>
      </w:r>
      <w:r w:rsidR="00BB21AE">
        <w:t>.</w:t>
      </w:r>
      <w:r w:rsidR="006B06D5" w:rsidRPr="006B06D5">
        <w:t xml:space="preserve"> </w:t>
      </w:r>
      <w:r w:rsidR="000616EA">
        <w:t>prosinca</w:t>
      </w:r>
      <w:r w:rsidR="00473311" w:rsidRPr="006B06D5">
        <w:t xml:space="preserve"> </w:t>
      </w:r>
      <w:r w:rsidRPr="006B06D5">
        <w:t>2017.</w:t>
      </w:r>
    </w:p>
    <w:p w:rsidRDefault="00F369FC" w:rsidP="00F369FC" w:rsidR="00F369FC" w:rsidRPr="006B06D5"/>
    <w:p w:rsidRDefault="000616EA" w:rsidP="00F369FC" w:rsidR="00F369FC" w:rsidRPr="006B06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F369FC" w:rsidP="00F369FC" w:rsidR="00F369FC" w:rsidRPr="006B06D5">
      <w:pPr>
        <w:jc w:val="right"/>
      </w:pPr>
      <w:r w:rsidRPr="006B06D5">
        <w:t>Ardena Bajlo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0616EA" w:rsidP="00F369FC" w:rsidR="00F369FC" w:rsidRPr="006B06D5">
      <w:r>
        <w:t>Pouka o pravnom lijeku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F369FC" w:rsidP="00BB21AE" w:rsidR="00F369FC" w:rsidRPr="00BB21AE">
      <w:r w:rsidRPr="006B06D5">
        <w:t>- Financijska agencija RC</w:t>
      </w:r>
      <w:r w:rsidR="00BB21AE">
        <w:t xml:space="preserve"> Split,  putem e oglasne ploče</w:t>
      </w:r>
    </w:p>
    <w:p w:rsidRDefault="001E203A" w:rsidP="00F369FC" w:rsidR="001E203A" w:rsidRPr="006B06D5">
      <w:pPr>
        <w:jc w:val="both"/>
        <w:rPr>
          <w:b/>
        </w:rPr>
      </w:pPr>
    </w:p>
    <w:sectPr w:rsidR="001E203A" w:rsidRPr="006B06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616EA"/>
    <w:rsid w:val="000A52DE"/>
    <w:rsid w:val="000D1175"/>
    <w:rsid w:val="001D58C0"/>
    <w:rsid w:val="001E203A"/>
    <w:rsid w:val="002275DA"/>
    <w:rsid w:val="002340FD"/>
    <w:rsid w:val="002661F6"/>
    <w:rsid w:val="00272916"/>
    <w:rsid w:val="003B5C41"/>
    <w:rsid w:val="00473311"/>
    <w:rsid w:val="005249E5"/>
    <w:rsid w:val="005844DD"/>
    <w:rsid w:val="00591E71"/>
    <w:rsid w:val="006B06D5"/>
    <w:rsid w:val="006B4A1A"/>
    <w:rsid w:val="006F72AB"/>
    <w:rsid w:val="007D567C"/>
    <w:rsid w:val="007E0EE0"/>
    <w:rsid w:val="007F1B4C"/>
    <w:rsid w:val="00890016"/>
    <w:rsid w:val="008C564C"/>
    <w:rsid w:val="008F580E"/>
    <w:rsid w:val="009D180C"/>
    <w:rsid w:val="00A33A37"/>
    <w:rsid w:val="00A5774F"/>
    <w:rsid w:val="00B46320"/>
    <w:rsid w:val="00B94D87"/>
    <w:rsid w:val="00BB21AE"/>
    <w:rsid w:val="00BC6BF7"/>
    <w:rsid w:val="00BD4609"/>
    <w:rsid w:val="00C8063F"/>
    <w:rsid w:val="00D57315"/>
    <w:rsid w:val="00E22079"/>
    <w:rsid w:val="00E80F20"/>
    <w:rsid w:val="00E838F4"/>
    <w:rsid w:val="00F05665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0616EA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0616EA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D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D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D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D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0616EA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0616EA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D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D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D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D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OTOČKE VILE d.o.o. za usluge</izvorni_sadrzaj>
    <derivirana_varijabla naziv="DomainObject.Predmet.ProtustrankaFormated_1">  OTOČKE VILE d.o.o. za usluge</derivirana_varijabla>
  </DomainObject.Predmet.ProtustrankaFormated>
  <DomainObject.Predmet.ProtustrankaFormatedOIB>
    <izvorni_sadrzaj>  OTOČKE VILE d.o.o. za usluge, OIB 72323900045</izvorni_sadrzaj>
    <derivirana_varijabla naziv="DomainObject.Predmet.ProtustrankaFormatedOIB_1">  OTOČKE VILE d.o.o. za usluge, OIB 72323900045</derivirana_varijabla>
  </DomainObject.Predmet.ProtustrankaFormatedOIB>
  <DomainObject.Predmet.ProtustrankaFormatedWithAdress>
    <izvorni_sadrzaj> OTOČKE VILE d.o.o. za usluge, Savar/bb, Brbinj</izvorni_sadrzaj>
    <derivirana_varijabla naziv="DomainObject.Predmet.ProtustrankaFormatedWithAdress_1"> OTOČKE VILE d.o.o. za usluge, Savar/bb, Brbinj</derivirana_varijabla>
  </DomainObject.Predmet.ProtustrankaFormatedWithAdress>
  <DomainObject.Predmet.ProtustrankaFormatedWithAdressOIB>
    <izvorni_sadrzaj> OTOČKE VILE d.o.o. za usluge, OIB 72323900045, Savar/bb, Brbinj</izvorni_sadrzaj>
    <derivirana_varijabla naziv="DomainObject.Predmet.ProtustrankaFormatedWithAdressOIB_1"> OTOČKE VILE d.o.o. za usluge, OIB 72323900045, Savar/bb, Brbinj</derivirana_varijabla>
  </DomainObject.Predmet.ProtustrankaFormatedWithAdressOIB>
  <DomainObject.Predmet.ProtustrankaWithAdress>
    <izvorni_sadrzaj>OTOČKE VILE d.o.o. za usluge Savar/bb, Brbinj</izvorni_sadrzaj>
    <derivirana_varijabla naziv="DomainObject.Predmet.ProtustrankaWithAdress_1">OTOČKE VILE d.o.o. za usluge Savar/bb, Brbinj</derivirana_varijabla>
  </DomainObject.Predmet.ProtustrankaWithAdress>
  <DomainObject.Predmet.ProtustrankaWithAdressOIB>
    <izvorni_sadrzaj>OTOČKE VILE d.o.o. za usluge, OIB 72323900045, Savar/bb, Brbinj</izvorni_sadrzaj>
    <derivirana_varijabla naziv="DomainObject.Predmet.ProtustrankaWithAdressOIB_1">OTOČKE VILE d.o.o. za usluge, OIB 72323900045, Savar/bb, Brbinj</derivirana_varijabla>
  </DomainObject.Predmet.ProtustrankaWithAdressOIB>
  <DomainObject.Predmet.ProtustrankaNazivFormated>
    <izvorni_sadrzaj>OTOČKE VILE d.o.o. za usluge</izvorni_sadrzaj>
    <derivirana_varijabla naziv="DomainObject.Predmet.ProtustrankaNazivFormated_1">OTOČKE VILE d.o.o. za usluge</derivirana_varijabla>
  </DomainObject.Predmet.ProtustrankaNazivFormated>
  <DomainObject.Predmet.ProtustrankaNazivFormatedOIB>
    <izvorni_sadrzaj>OTOČKE VILE d.o.o. za usluge, OIB 72323900045</izvorni_sadrzaj>
    <derivirana_varijabla naziv="DomainObject.Predmet.ProtustrankaNazivFormatedOIB_1">OTOČKE VILE d.o.o. za usluge, OIB 72323900045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OTOČKE VILE d.o.o. za usluge</item>
    </izvorni_sadrzaj>
    <derivirana_varijabla naziv="DomainObject.Predmet.ProtuStrankaListFormated_1">
      <item>OTOČKE VILE d.o.o. za usluge</item>
    </derivirana_varijabla>
  </DomainObject.Predmet.ProtuStrankaListFormated>
  <DomainObject.Predmet.ProtuStrankaListFormatedOIB>
    <izvorni_sadrzaj>
      <item>OTOČKE VILE d.o.o. za usluge, OIB 72323900045</item>
    </izvorni_sadrzaj>
    <derivirana_varijabla naziv="DomainObject.Predmet.ProtuStrankaListFormatedOIB_1">
      <item>OTOČKE VILE d.o.o. za usluge, OIB 72323900045</item>
    </derivirana_varijabla>
  </DomainObject.Predmet.ProtuStrankaListFormatedOIB>
  <DomainObject.Predmet.ProtuStrankaListFormatedWithAdress>
    <izvorni_sadrzaj>
      <item>OTOČKE VILE d.o.o. za usluge, Savar/bb, Brbinj</item>
    </izvorni_sadrzaj>
    <derivirana_varijabla naziv="DomainObject.Predmet.ProtuStrankaListFormatedWithAdress_1">
      <item>OTOČKE VILE d.o.o. za usluge, Savar/bb, Brbinj</item>
    </derivirana_varijabla>
  </DomainObject.Predmet.ProtuStrankaListFormatedWithAdress>
  <DomainObject.Predmet.ProtuStrankaListFormatedWithAdressOIB>
    <izvorni_sadrzaj>
      <item>OTOČKE VILE d.o.o. za usluge, OIB 72323900045, Savar/bb, Brbinj</item>
    </izvorni_sadrzaj>
    <derivirana_varijabla naziv="DomainObject.Predmet.ProtuStrankaListFormatedWithAdressOIB_1">
      <item>OTOČKE VILE d.o.o. za usluge, OIB 72323900045, Savar/bb, Brbinj</item>
    </derivirana_varijabla>
  </DomainObject.Predmet.ProtuStrankaListFormatedWithAdressOIB>
  <DomainObject.Predmet.ProtuStrankaListNazivFormated>
    <izvorni_sadrzaj>
      <item>OTOČKE VILE d.o.o. za usluge</item>
    </izvorni_sadrzaj>
    <derivirana_varijabla naziv="DomainObject.Predmet.ProtuStrankaListNazivFormated_1">
      <item>OTOČKE VILE d.o.o. za usluge</item>
    </derivirana_varijabla>
  </DomainObject.Predmet.ProtuStrankaListNazivFormated>
  <DomainObject.Predmet.ProtuStrankaListNazivFormatedOIB>
    <izvorni_sadrzaj>
      <item>OTOČKE VILE d.o.o. za usluge, OIB 72323900045</item>
    </izvorni_sadrzaj>
    <derivirana_varijabla naziv="DomainObject.Predmet.ProtuStrankaListNazivFormatedOIB_1">
      <item>OTOČKE VILE d.o.o. za usluge, OIB 72323900045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OTOČKE VILE d.o.o. za usluge</izvorni_sadrzaj>
    <derivirana_varijabla naziv="DomainObject.Predmet.ProtustrankaIDrugi_1">OTOČKE VILE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OTOČKE VILE d.o.o. za usluge, OIB 72323900045, Savar/bb, Brbinj</izvorni_sadrzaj>
    <derivirana_varijabla naziv="DomainObject.Predmet.ProtustrankaIDrugiAdressOIB_1">OTOČKE VILE d.o.o. za usluge, OIB 72323900045, Savar/bb,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OTOČKE VILE d.o.o. za usluge</item>
      <item>FINA REGIONALNI CENTAR ZAGREB</item>
    </izvorni_sadrzaj>
    <derivirana_varijabla naziv="DomainObject.Predmet.SudioniciListNaziv_1">
      <item>OTOČKE VILE d.o.o. za usluge</item>
      <item>FINA REGIONALNI CENTAR ZAGREB</item>
    </derivirana_varijabla>
  </DomainObject.Predmet.SudioniciListNaziv>
  <DomainObject.Predmet.SudioniciListAdressOIB>
    <izvorni_sadrzaj>
      <item>OTOČKE VILE d.o.o. za usluge, OIB 72323900045, Savar/bb,Brbinj</item>
      <item>FINA REGIONALNI CENTAR ZAGREB, OIB 85821130368</item>
    </izvorni_sadrzaj>
    <derivirana_varijabla naziv="DomainObject.Predmet.SudioniciListAdressOIB_1">
      <item>OTOČKE VILE d.o.o. za usluge, OIB 72323900045, Savar/bb,Brbinj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72323900045</item>
      <item>, OIB 85821130368</item>
    </izvorni_sadrzaj>
    <derivirana_varijabla naziv="DomainObject.Predmet.SudioniciListNazivOIB_1">
      <item>, OIB 72323900045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1832</properties:Characters>
  <properties:Lines>60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2017-12-08T06:57:00Z</dcterms:created>
  <dc:creator>Martina Kalmeta</dc:creator>
  <cp:lastModifiedBy>Nena Mužanović</cp:lastModifiedBy>
  <cp:lastPrinted>2017-08-23T08:16:00Z</cp:lastPrinted>
  <dcterms:modified xmlns:xsi="http://www.w3.org/2001/XMLSchema-instance" xsi:type="dcterms:W3CDTF">2017-12-11T10:11:00Z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