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28a0" w14:paraId="1e428a0" w:rsidRDefault="00487694" w:rsidP="00487694" w:rsidR="0048769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270" w:rsidP="00487694" w:rsidR="001B5270"/>
    <w:p w:rsidRDefault="00487694" w:rsidP="00487694" w:rsidR="00487694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TRGOVAČKI SUD U OSIJEKU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STALNA SLUŽBA U SLAVONSKOM BRODU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 pobjede 13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Slavonski Brod</w:t>
      </w:r>
    </w:p>
    <w:p w:rsidRDefault="00487694" w:rsidP="00487694" w:rsidR="00487694">
      <w:pPr>
        <w:jc w:val="both"/>
        <w:rPr>
          <w:b/>
        </w:rPr>
      </w:pPr>
    </w:p>
    <w:p w:rsidRDefault="00487694" w:rsidP="00487694" w:rsidR="0048769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87694" w:rsidP="00487694" w:rsidR="00487694">
      <w:pPr>
        <w:jc w:val="center"/>
        <w:rPr>
          <w:b/>
        </w:rPr>
      </w:pPr>
    </w:p>
    <w:p w:rsidRDefault="00487694" w:rsidP="00487694" w:rsidR="00487694">
      <w:pPr>
        <w:jc w:val="center"/>
        <w:rPr>
          <w:b/>
        </w:rPr>
      </w:pPr>
      <w:r>
        <w:rPr>
          <w:b/>
        </w:rPr>
        <w:t>R J E Š E N J E</w:t>
      </w:r>
    </w:p>
    <w:p w:rsidRDefault="001B5270" w:rsidP="00487694" w:rsidR="001B5270">
      <w:pPr>
        <w:jc w:val="center"/>
      </w:pPr>
    </w:p>
    <w:p w:rsidRDefault="00487694" w:rsidP="00487694" w:rsidR="00487694"/>
    <w:p w:rsidRDefault="00487694" w:rsidP="00487694" w:rsidR="00487694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DA4A0F" w:rsidRPr="00DA4A0F">
        <w:t xml:space="preserve">TANKERSKA PLOVIDBA d.o.o. za proizvodnju, prijevoz i usluge "u stečaju", skraćena tvrtka: TANKERSKA PLOVIDBA d.o.o. "u stečaju", </w:t>
      </w:r>
      <w:proofErr w:type="spellStart"/>
      <w:r w:rsidR="00DA4A0F" w:rsidRPr="00DA4A0F">
        <w:t>Ruščica</w:t>
      </w:r>
      <w:proofErr w:type="spellEnd"/>
      <w:r w:rsidR="00DA4A0F" w:rsidRPr="00DA4A0F">
        <w:t xml:space="preserve">, </w:t>
      </w:r>
      <w:proofErr w:type="spellStart"/>
      <w:r w:rsidR="00DA4A0F" w:rsidRPr="00DA4A0F">
        <w:t>Ruščičkih</w:t>
      </w:r>
      <w:proofErr w:type="spellEnd"/>
      <w:r w:rsidR="00DA4A0F" w:rsidRPr="00DA4A0F">
        <w:t xml:space="preserve"> žrtava 45, OIB: 48966440834</w:t>
      </w:r>
      <w:r w:rsidR="00B939E9">
        <w:t>, nakon provedene četvrte</w:t>
      </w:r>
      <w:r>
        <w:t xml:space="preserve"> elektroničke javne</w:t>
      </w:r>
      <w:r w:rsidR="00B939E9">
        <w:t xml:space="preserve"> dražbe u razdoblju od </w:t>
      </w:r>
      <w:r w:rsidR="00741596">
        <w:t>06. srpnja 2018. godine do 26. rujna 2018.</w:t>
      </w:r>
      <w:r w:rsidR="00593EB1">
        <w:t xml:space="preserve">  </w:t>
      </w:r>
      <w:r w:rsidR="00741596">
        <w:t xml:space="preserve">godine </w:t>
      </w:r>
      <w:r>
        <w:t xml:space="preserve">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</w:t>
      </w:r>
      <w:r w:rsidR="00B42E90">
        <w:t xml:space="preserve">i o dosudi </w:t>
      </w:r>
      <w:r w:rsidR="0080032D">
        <w:t>plovila</w:t>
      </w:r>
      <w:r w:rsidR="00F37F20">
        <w:t xml:space="preserve"> </w:t>
      </w:r>
      <w:r w:rsidR="0080032D">
        <w:t>-</w:t>
      </w:r>
      <w:r w:rsidR="00F37F20">
        <w:t xml:space="preserve"> </w:t>
      </w:r>
      <w:r w:rsidR="0080032D">
        <w:t>broda "Mijo"</w:t>
      </w:r>
      <w:r w:rsidR="000A73B5">
        <w:t xml:space="preserve"> (identifikator predmeta prodaje 421)</w:t>
      </w:r>
      <w:r w:rsidR="00B42E90">
        <w:t xml:space="preserve">, dana </w:t>
      </w:r>
      <w:r w:rsidR="0080032D">
        <w:t>03. listopada</w:t>
      </w:r>
      <w:r>
        <w:t xml:space="preserve"> 201</w:t>
      </w:r>
      <w:r w:rsidR="0080032D">
        <w:t>8</w:t>
      </w:r>
      <w:r>
        <w:t>. godine</w:t>
      </w:r>
    </w:p>
    <w:p w:rsidRDefault="00487694" w:rsidP="00487694" w:rsidR="00487694">
      <w:pPr>
        <w:jc w:val="both"/>
      </w:pPr>
    </w:p>
    <w:p w:rsidRDefault="00487694" w:rsidP="00487694" w:rsidR="00487694">
      <w:pPr>
        <w:jc w:val="center"/>
      </w:pPr>
      <w:r>
        <w:t>r i j e š i o   j e</w:t>
      </w:r>
    </w:p>
    <w:p w:rsidRDefault="00487694" w:rsidP="00487694" w:rsidR="00487694"/>
    <w:p w:rsidRDefault="00487694" w:rsidP="00C30688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B939E9">
        <w:t xml:space="preserve"> </w:t>
      </w:r>
      <w:r>
        <w:t xml:space="preserve">Utvrđuje se da je nakon provedene </w:t>
      </w:r>
      <w:r w:rsidR="00510547">
        <w:t>četvrte</w:t>
      </w:r>
      <w:r>
        <w:t xml:space="preserve"> elektro</w:t>
      </w:r>
      <w:r w:rsidR="00540DCA">
        <w:t xml:space="preserve">ničke javne dražbe </w:t>
      </w:r>
      <w:r w:rsidR="000C76E8">
        <w:t>radi prodaje</w:t>
      </w:r>
      <w:r w:rsidR="00540DCA">
        <w:t xml:space="preserve"> broda </w:t>
      </w:r>
      <w:r w:rsidR="00572183">
        <w:t>stečajnog dužnika opterećenog</w:t>
      </w:r>
      <w:r>
        <w:t xml:space="preserve"> </w:t>
      </w:r>
      <w:proofErr w:type="spellStart"/>
      <w:r>
        <w:t>razlučnim</w:t>
      </w:r>
      <w:proofErr w:type="spellEnd"/>
      <w:r>
        <w:t xml:space="preserve"> pravom</w:t>
      </w:r>
      <w:r w:rsidR="00CA4AAB">
        <w:t xml:space="preserve"> ( identifikator predmeta prodaje</w:t>
      </w:r>
      <w:r w:rsidR="006A3A6A">
        <w:t xml:space="preserve"> 421</w:t>
      </w:r>
      <w:r w:rsidR="00CA4AAB">
        <w:t>)</w:t>
      </w:r>
      <w:r>
        <w:t xml:space="preserve"> kupac</w:t>
      </w:r>
      <w:r w:rsidR="006A3A6A">
        <w:t xml:space="preserve"> PZC BROD d.o.o., Slavonski Brod, Nikole Zrinskog 115, OIB 53235973903</w:t>
      </w:r>
      <w:r>
        <w:t xml:space="preserve"> ponudio najve</w:t>
      </w:r>
      <w:r w:rsidR="00B939E9">
        <w:t>ću c</w:t>
      </w:r>
      <w:r w:rsidR="006A3A6A">
        <w:t xml:space="preserve">ijenu u iznosu od 70.001,00 </w:t>
      </w:r>
      <w:r w:rsidR="00593EB1">
        <w:t xml:space="preserve">Kn </w:t>
      </w:r>
      <w:r>
        <w:t>te da su ispunj</w:t>
      </w:r>
      <w:r w:rsidR="006A3A6A">
        <w:t>ene pretpostavke da mu se dosudi</w:t>
      </w:r>
      <w:r>
        <w:t xml:space="preserve"> </w:t>
      </w:r>
      <w:r w:rsidR="006A3A6A">
        <w:t>brod</w:t>
      </w:r>
      <w:r>
        <w:t xml:space="preserve"> </w:t>
      </w:r>
      <w:r w:rsidR="00510547">
        <w:t>i to:</w:t>
      </w:r>
    </w:p>
    <w:p w:rsidRDefault="00C30688" w:rsidP="00C30688" w:rsidR="00C30688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</w:t>
      </w:r>
      <w:r w:rsidR="006A3A6A">
        <w:t>- brod</w:t>
      </w:r>
      <w:r w:rsidR="006A3A6A" w:rsidRPr="006A3A6A">
        <w:t xml:space="preserve"> "MIJO"; vrsta broda: tanker; mjesto gradnje: </w:t>
      </w:r>
      <w:proofErr w:type="spellStart"/>
      <w:r w:rsidR="006A3A6A" w:rsidRPr="006A3A6A">
        <w:t>Koln</w:t>
      </w:r>
      <w:proofErr w:type="spellEnd"/>
      <w:r w:rsidR="006A3A6A" w:rsidRPr="006A3A6A">
        <w:t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Brod,</w:t>
      </w:r>
      <w:r>
        <w:t xml:space="preserve">                     </w:t>
      </w:r>
    </w:p>
    <w:p w:rsidRDefault="00B939E9" w:rsidP="00C30688" w:rsidR="00487694">
      <w:pPr>
        <w:jc w:val="both"/>
      </w:pPr>
      <w:r>
        <w:t xml:space="preserve">           </w:t>
      </w:r>
      <w:r>
        <w:tab/>
      </w:r>
      <w:r>
        <w:tab/>
      </w:r>
    </w:p>
    <w:p w:rsidRDefault="00487694" w:rsidP="00510547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Ponuditelju - kupcu </w:t>
      </w:r>
      <w:r w:rsidR="003232F0">
        <w:t xml:space="preserve"> </w:t>
      </w:r>
      <w:r w:rsidR="003232F0" w:rsidRPr="003232F0">
        <w:t>PZC BROD d.o.o., Slavonski Brod, Nikole Zrinskog 115, OIB 53235973903</w:t>
      </w:r>
      <w:r w:rsidR="003232F0">
        <w:t xml:space="preserve"> nastavno tome dosuđuje</w:t>
      </w:r>
      <w:r>
        <w:t xml:space="preserve"> se </w:t>
      </w:r>
      <w:r w:rsidR="003232F0">
        <w:t>brod</w:t>
      </w:r>
      <w:r w:rsidR="00510547">
        <w:t xml:space="preserve"> i to:</w:t>
      </w:r>
    </w:p>
    <w:p w:rsidRDefault="00C30688" w:rsidP="00510547" w:rsidR="00C30688">
      <w:pPr>
        <w:jc w:val="both"/>
      </w:pPr>
    </w:p>
    <w:p w:rsidRDefault="00C30688" w:rsidP="003232F0" w:rsidR="003232F0" w:rsidRPr="003232F0">
      <w:pPr>
        <w:jc w:val="both"/>
      </w:pPr>
      <w:r>
        <w:t xml:space="preserve"> </w:t>
      </w:r>
      <w:r>
        <w:tab/>
      </w:r>
      <w:r>
        <w:tab/>
      </w:r>
      <w:r w:rsidR="003232F0">
        <w:t>- brod</w:t>
      </w:r>
      <w:r w:rsidR="003232F0" w:rsidRPr="003232F0">
        <w:t xml:space="preserve"> "MIJO"; vrsta broda: tanker; mjesto gradnje: </w:t>
      </w:r>
      <w:proofErr w:type="spellStart"/>
      <w:r w:rsidR="003232F0" w:rsidRPr="003232F0">
        <w:t>Koln</w:t>
      </w:r>
      <w:proofErr w:type="spellEnd"/>
      <w:r w:rsidR="003232F0" w:rsidRPr="003232F0">
        <w:t xml:space="preserve"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</w:t>
      </w:r>
      <w:r w:rsidR="003232F0" w:rsidRPr="003232F0">
        <w:lastRenderedPageBreak/>
        <w:t xml:space="preserve">brodarstva, luka i pomorskog dobra, Lučke kapetanije Slavonski Brod, sada Ministarstva pomorstva, prometa i infrastrukture, Uprave pomorske i unutarnje plovidbe, brodarstva, luka i pomorskog dobra, </w:t>
      </w:r>
      <w:r w:rsidR="00F37F20">
        <w:t>Lučke kapetanije Slavonski Brod.</w:t>
      </w:r>
    </w:p>
    <w:p w:rsidRDefault="00487694" w:rsidP="003232F0" w:rsidR="00487694">
      <w:pPr>
        <w:jc w:val="both"/>
      </w:pPr>
    </w:p>
    <w:p w:rsidRDefault="00487694" w:rsidP="00C87962" w:rsidR="005C5E05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</w:t>
      </w:r>
      <w:r w:rsidR="00FA51E1">
        <w:t xml:space="preserve"> </w:t>
      </w:r>
      <w:proofErr w:type="spellStart"/>
      <w:r w:rsidR="00510547" w:rsidRPr="003E2F89">
        <w:t>K</w:t>
      </w:r>
      <w:r w:rsidRPr="003E2F89">
        <w:t>upovnin</w:t>
      </w:r>
      <w:r w:rsidR="00510547" w:rsidRPr="003E2F89">
        <w:t>a</w:t>
      </w:r>
      <w:proofErr w:type="spellEnd"/>
      <w:r w:rsidR="00FA51E1" w:rsidRPr="003E2F89">
        <w:t xml:space="preserve"> za</w:t>
      </w:r>
      <w:r w:rsidR="00FA51E1">
        <w:rPr>
          <w:b/>
        </w:rPr>
        <w:t xml:space="preserve"> </w:t>
      </w:r>
      <w:r w:rsidR="00CC3EF0">
        <w:t>brod</w:t>
      </w:r>
      <w:r w:rsidR="00FA51E1">
        <w:t xml:space="preserve"> iz točke I  </w:t>
      </w:r>
      <w:r w:rsidR="00F868D1">
        <w:t>ovoga rješenja</w:t>
      </w:r>
      <w:r w:rsidR="003B1F9C">
        <w:t xml:space="preserve"> </w:t>
      </w:r>
      <w:r w:rsidR="00F868D1">
        <w:t>u izno</w:t>
      </w:r>
      <w:r w:rsidR="00FA51E1">
        <w:t>s</w:t>
      </w:r>
      <w:r w:rsidR="00F868D1">
        <w:t>u</w:t>
      </w:r>
      <w:r w:rsidR="00C30688">
        <w:t xml:space="preserve"> od </w:t>
      </w:r>
      <w:r w:rsidR="00CC3EF0">
        <w:t>70</w:t>
      </w:r>
      <w:r w:rsidR="00FA51E1">
        <w:t xml:space="preserve">.001,00 Kn  </w:t>
      </w:r>
      <w:r w:rsidR="003E2F89">
        <w:t xml:space="preserve">platit će se iz sredstava </w:t>
      </w:r>
      <w:r w:rsidR="00224122">
        <w:t>koje je kupac</w:t>
      </w:r>
      <w:r w:rsidR="0074055F">
        <w:t xml:space="preserve"> </w:t>
      </w:r>
      <w:r w:rsidR="006E7B59">
        <w:t>-</w:t>
      </w:r>
      <w:r w:rsidR="00224122">
        <w:t xml:space="preserve"> ponuditelj </w:t>
      </w:r>
      <w:r w:rsidR="00C87962" w:rsidRPr="00C87962">
        <w:t>PZC BROD d.o.o., Slavonski Brod, Nikole Zrinskog 115, OIB 53235973903</w:t>
      </w:r>
      <w:r w:rsidR="00C30688" w:rsidRPr="00C30688">
        <w:t xml:space="preserve"> </w:t>
      </w:r>
      <w:r w:rsidR="006E7B59">
        <w:t xml:space="preserve"> </w:t>
      </w:r>
      <w:r w:rsidR="003E2F89">
        <w:t>polož</w:t>
      </w:r>
      <w:r w:rsidR="00224122">
        <w:t>io po osnovi</w:t>
      </w:r>
      <w:r w:rsidR="003E2F89">
        <w:t xml:space="preserve"> jamčevine na računu Financijske agencije broj </w:t>
      </w:r>
      <w:r w:rsidR="00224122">
        <w:t>HR3323900011300028779</w:t>
      </w:r>
      <w:r w:rsidR="006E7B59">
        <w:t>,</w:t>
      </w:r>
      <w:r w:rsidR="00224122" w:rsidRPr="00224122">
        <w:t xml:space="preserve"> a s obzirom da je novčani iznos uplaćen po osnovi jamčevine veći od </w:t>
      </w:r>
      <w:r w:rsidR="00B42E90">
        <w:t xml:space="preserve">iznosa </w:t>
      </w:r>
      <w:proofErr w:type="spellStart"/>
      <w:r w:rsidR="00224122" w:rsidRPr="00224122">
        <w:t>kupovnine</w:t>
      </w:r>
      <w:proofErr w:type="spellEnd"/>
      <w:r w:rsidR="00C87962">
        <w:t xml:space="preserve"> </w:t>
      </w:r>
      <w:r w:rsidR="00224122">
        <w:tab/>
      </w:r>
      <w:r w:rsidR="00224122">
        <w:tab/>
      </w:r>
    </w:p>
    <w:p w:rsidRDefault="009045AC" w:rsidP="009045AC" w:rsidR="009045AC">
      <w:pPr>
        <w:jc w:val="right"/>
      </w:pPr>
    </w:p>
    <w:p w:rsidRDefault="00113E5E" w:rsidP="00487694" w:rsidR="00EC5E84">
      <w:pPr>
        <w:jc w:val="both"/>
      </w:pPr>
      <w:r>
        <w:tab/>
        <w:t xml:space="preserve">        </w:t>
      </w:r>
      <w:r w:rsidR="00BE02B7">
        <w:t xml:space="preserve"> </w:t>
      </w:r>
      <w:r w:rsidR="00BE02B7">
        <w:tab/>
      </w:r>
      <w:proofErr w:type="spellStart"/>
      <w:r>
        <w:t>Kupovnina</w:t>
      </w:r>
      <w:proofErr w:type="spellEnd"/>
      <w:r>
        <w:t xml:space="preserve"> </w:t>
      </w:r>
      <w:r w:rsidR="0016397E">
        <w:t>za nekretnine i</w:t>
      </w:r>
      <w:r w:rsidR="006A54CD">
        <w:t>z</w:t>
      </w:r>
      <w:r w:rsidR="0016397E">
        <w:t xml:space="preserve"> </w:t>
      </w:r>
      <w:proofErr w:type="spellStart"/>
      <w:r w:rsidR="0016397E">
        <w:t>toč</w:t>
      </w:r>
      <w:proofErr w:type="spellEnd"/>
      <w:r w:rsidR="0016397E">
        <w:t xml:space="preserve">. I </w:t>
      </w:r>
      <w:r w:rsidR="00A57092">
        <w:t xml:space="preserve"> </w:t>
      </w:r>
      <w:r w:rsidR="0016397E">
        <w:t xml:space="preserve"> izreke rješenja </w:t>
      </w:r>
      <w:r w:rsidRPr="00450ABE">
        <w:t>ostaje</w:t>
      </w:r>
      <w:r>
        <w:t xml:space="preserve"> na </w:t>
      </w:r>
      <w:r w:rsidRPr="00816B25">
        <w:t>posebnom računu Agencije otvorenom za primitak jamčevine</w:t>
      </w:r>
      <w:r>
        <w:t xml:space="preserve"> do primitka naloga suda za postupanje s novčanim sredstvima uplaćenim po osnovi jamčevine koja se uračunavaju u </w:t>
      </w:r>
      <w:proofErr w:type="spellStart"/>
      <w:r>
        <w:t>kupovni</w:t>
      </w:r>
      <w:r w:rsidR="0016397E">
        <w:t>nu</w:t>
      </w:r>
      <w:proofErr w:type="spellEnd"/>
      <w:r w:rsidR="0016397E">
        <w:t>.</w:t>
      </w:r>
    </w:p>
    <w:p w:rsidRDefault="00113E5E" w:rsidP="00487694" w:rsidR="00113E5E">
      <w:pPr>
        <w:jc w:val="both"/>
      </w:pPr>
    </w:p>
    <w:p w:rsidRDefault="00224122" w:rsidP="00487694" w:rsidR="00F868D1">
      <w:pPr>
        <w:jc w:val="both"/>
      </w:pPr>
      <w:r>
        <w:t xml:space="preserve"> </w:t>
      </w:r>
      <w:r>
        <w:tab/>
      </w:r>
      <w:r>
        <w:tab/>
      </w:r>
      <w:r w:rsidRPr="00816B25">
        <w:t>Ostatak sredstava</w:t>
      </w:r>
      <w:r>
        <w:t xml:space="preserve"> po osnovi </w:t>
      </w:r>
      <w:r w:rsidR="005C5E05">
        <w:t>upl</w:t>
      </w:r>
      <w:r>
        <w:t>a</w:t>
      </w:r>
      <w:r w:rsidR="005C5E05">
        <w:t>ćen</w:t>
      </w:r>
      <w:r>
        <w:t>e</w:t>
      </w:r>
      <w:r w:rsidR="005C5E05">
        <w:t xml:space="preserve"> jamčevine koji </w:t>
      </w:r>
      <w:r w:rsidR="00925026">
        <w:t>je veći od iznos</w:t>
      </w:r>
      <w:r w:rsidR="00113E5E">
        <w:t>a</w:t>
      </w:r>
      <w:r w:rsidR="00925026">
        <w:t xml:space="preserve"> </w:t>
      </w:r>
      <w:proofErr w:type="spellStart"/>
      <w:r w:rsidR="00925026">
        <w:t>kupovnine</w:t>
      </w:r>
      <w:proofErr w:type="spellEnd"/>
      <w:r w:rsidR="005C132C">
        <w:t xml:space="preserve"> za brod</w:t>
      </w:r>
      <w:r>
        <w:t xml:space="preserve"> iz točke I.</w:t>
      </w:r>
      <w:r w:rsidR="00CA1AA5">
        <w:t xml:space="preserve"> izreke rješenja </w:t>
      </w:r>
      <w:r>
        <w:t xml:space="preserve"> </w:t>
      </w:r>
      <w:r w:rsidR="00BA19ED">
        <w:t>u iznosu od</w:t>
      </w:r>
      <w:r w:rsidR="00A57092">
        <w:t xml:space="preserve"> </w:t>
      </w:r>
      <w:r w:rsidR="005C132C">
        <w:t xml:space="preserve">254.999,00  </w:t>
      </w:r>
      <w:r w:rsidR="00A57092">
        <w:t xml:space="preserve">Kn </w:t>
      </w:r>
      <w:r w:rsidR="00BA19ED">
        <w:t xml:space="preserve"> </w:t>
      </w:r>
      <w:r w:rsidR="00B42E90">
        <w:t xml:space="preserve">Financijska agencija </w:t>
      </w:r>
      <w:r>
        <w:t>vratiti</w:t>
      </w:r>
      <w:r w:rsidR="00B42E90">
        <w:t xml:space="preserve"> će</w:t>
      </w:r>
      <w:r>
        <w:t xml:space="preserve"> kupcu </w:t>
      </w:r>
      <w:r w:rsidR="00912587" w:rsidRPr="00912587">
        <w:t>PZC BROD d.o.o., Slavonski Brod, Nikole Zrinskog 115, OIB 53235973903</w:t>
      </w:r>
      <w:r w:rsidR="00912587">
        <w:t xml:space="preserve"> </w:t>
      </w:r>
      <w:r>
        <w:t>na račun naznačen na prijavi n</w:t>
      </w:r>
      <w:r w:rsidR="00B42E90">
        <w:t xml:space="preserve">a sudjelovanje, a u roku od osam dana od dana zaprimanja </w:t>
      </w:r>
      <w:r w:rsidR="00647EAB">
        <w:t>ovog rješenja s potvrdom</w:t>
      </w:r>
      <w:r w:rsidR="00B42E90">
        <w:t xml:space="preserve"> pravomoćnosti.</w:t>
      </w:r>
    </w:p>
    <w:p w:rsidRDefault="00224122" w:rsidP="00487694" w:rsidR="00224122">
      <w:pPr>
        <w:jc w:val="both"/>
      </w:pPr>
    </w:p>
    <w:p w:rsidRDefault="00224122" w:rsidP="00487694" w:rsidR="00F868D1">
      <w:pPr>
        <w:jc w:val="both"/>
      </w:pPr>
      <w:r>
        <w:tab/>
      </w:r>
      <w:r>
        <w:tab/>
        <w:t xml:space="preserve">IV. </w:t>
      </w:r>
      <w:r w:rsidR="006C46B6" w:rsidRPr="006C46B6">
        <w:t>Nalaže se Financijs</w:t>
      </w:r>
      <w:r w:rsidR="00B42E90">
        <w:t>koj agenciji</w:t>
      </w:r>
      <w:r w:rsidR="006C46B6" w:rsidRPr="006C46B6">
        <w:t xml:space="preserve"> ponuditel</w:t>
      </w:r>
      <w:r w:rsidR="00084CAA">
        <w:t>ju</w:t>
      </w:r>
      <w:r w:rsidR="008448F9">
        <w:t xml:space="preserve"> čija ponuda nije prihvaćena</w:t>
      </w:r>
      <w:r w:rsidR="006C46B6" w:rsidRPr="006C46B6">
        <w:t xml:space="preserve">  </w:t>
      </w:r>
      <w:r w:rsidR="00B62032">
        <w:t>RTC-BROD d.o.o, Slavonski Brod, Trg hrvatskog proljeća 2, OIB 00069627624</w:t>
      </w:r>
      <w:r w:rsidR="006C46B6">
        <w:t xml:space="preserve"> </w:t>
      </w:r>
      <w:r w:rsidR="00084CAA">
        <w:t xml:space="preserve"> </w:t>
      </w:r>
      <w:r w:rsidR="006C46B6" w:rsidRPr="006C46B6">
        <w:t xml:space="preserve">izvršiti povrat  uplaćene jamčevine za sudjelovanje na četvrtoj elektroničkoj javnoj dražbi radi prodaje </w:t>
      </w:r>
      <w:r w:rsidR="001E3F66">
        <w:t xml:space="preserve">broda </w:t>
      </w:r>
      <w:r w:rsidR="006C46B6" w:rsidRPr="006C46B6">
        <w:t xml:space="preserve">stečajnog dužnika ( identifikator predmeta prodaje </w:t>
      </w:r>
      <w:r w:rsidR="001E3F66">
        <w:t>421</w:t>
      </w:r>
      <w:r w:rsidR="006C46B6" w:rsidRPr="006C46B6">
        <w:t xml:space="preserve"> ) u ovoj pravn</w:t>
      </w:r>
      <w:r w:rsidR="00A57092">
        <w:t xml:space="preserve">oj stvari u iznosu od </w:t>
      </w:r>
      <w:r w:rsidR="009329A5">
        <w:t>325.000,00</w:t>
      </w:r>
      <w:r w:rsidR="00A57092">
        <w:t xml:space="preserve"> </w:t>
      </w:r>
      <w:r w:rsidR="006C46B6" w:rsidRPr="006C46B6">
        <w:t>Kn koja je</w:t>
      </w:r>
      <w:r w:rsidR="00825435">
        <w:t xml:space="preserve"> e</w:t>
      </w:r>
      <w:r w:rsidR="006C46B6" w:rsidRPr="006C46B6">
        <w:t>videntirana na posebnom računu  Agencije broj HR33</w:t>
      </w:r>
      <w:r w:rsidR="00084CAA">
        <w:t>23900011300028779, na račun ovog</w:t>
      </w:r>
      <w:r w:rsidR="006C46B6" w:rsidRPr="006C46B6">
        <w:t xml:space="preserve"> ponuditelja naznačen u prijavi na sudjelovanje, a u roku od osam dana</w:t>
      </w:r>
      <w:r w:rsidR="00084CAA">
        <w:t xml:space="preserve"> od dana zapr</w:t>
      </w:r>
      <w:r w:rsidR="00113E5E">
        <w:t>imanja ovog rješenja s potvrdom</w:t>
      </w:r>
      <w:r w:rsidR="00084CAA">
        <w:t xml:space="preserve"> pravomoćnosti.</w:t>
      </w:r>
    </w:p>
    <w:p w:rsidRDefault="00113E5E" w:rsidP="00487694" w:rsidR="00084CAA">
      <w:pPr>
        <w:jc w:val="both"/>
      </w:pPr>
      <w:r>
        <w:t xml:space="preserve">  </w:t>
      </w:r>
      <w:r w:rsidR="00B42E90">
        <w:tab/>
      </w:r>
      <w:r w:rsidR="00B42E90">
        <w:tab/>
      </w:r>
      <w:r w:rsidR="001E767B">
        <w:t xml:space="preserve">             </w:t>
      </w:r>
    </w:p>
    <w:p w:rsidRDefault="00487694" w:rsidP="00510547" w:rsidR="002E7BB8">
      <w:pPr>
        <w:jc w:val="both"/>
      </w:pPr>
      <w:r>
        <w:t xml:space="preserve"> </w:t>
      </w:r>
      <w:r>
        <w:tab/>
        <w:t xml:space="preserve"> </w:t>
      </w:r>
      <w:r>
        <w:tab/>
        <w:t xml:space="preserve"> V. Određuje se upis prava vlasništva u korist kupca </w:t>
      </w:r>
      <w:r w:rsidR="009329A5" w:rsidRPr="009329A5">
        <w:t>PZC BROD d.o.o., Slavonski Brod, Nikole Zrinskog 115, OIB 53235973903</w:t>
      </w:r>
      <w:r w:rsidR="009329A5">
        <w:t xml:space="preserve"> na brodu</w:t>
      </w:r>
      <w:r w:rsidR="00B80751">
        <w:t xml:space="preserve"> i to:</w:t>
      </w:r>
      <w:r w:rsidR="00510547">
        <w:t xml:space="preserve"> </w:t>
      </w:r>
    </w:p>
    <w:p w:rsidRDefault="00AA04DC" w:rsidP="00510547" w:rsidR="00AA04DC">
      <w:pPr>
        <w:jc w:val="both"/>
      </w:pPr>
    </w:p>
    <w:p w:rsidRDefault="00A57092" w:rsidP="009329A5" w:rsidR="009329A5" w:rsidRPr="009329A5">
      <w:pPr>
        <w:jc w:val="both"/>
      </w:pPr>
      <w:r>
        <w:t xml:space="preserve"> </w:t>
      </w:r>
      <w:r>
        <w:tab/>
      </w:r>
      <w:r>
        <w:tab/>
        <w:t xml:space="preserve">  </w:t>
      </w:r>
      <w:r w:rsidR="009329A5" w:rsidRPr="009329A5">
        <w:t>- brod</w:t>
      </w:r>
      <w:r w:rsidR="008448F9">
        <w:t>u</w:t>
      </w:r>
      <w:r w:rsidR="009329A5" w:rsidRPr="009329A5">
        <w:t xml:space="preserve"> "MIJO"; vrsta broda: tanker; mjesto gradnje: </w:t>
      </w:r>
      <w:proofErr w:type="spellStart"/>
      <w:r w:rsidR="009329A5" w:rsidRPr="009329A5">
        <w:t>Koln</w:t>
      </w:r>
      <w:proofErr w:type="spellEnd"/>
      <w:r w:rsidR="009329A5" w:rsidRPr="009329A5">
        <w:t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Brod, sada Ministarstva pomorstva, prometa i infrastrukture, Uprave pomorske i unutarnje plovidbe, brodarstva, luka i pomorskog dobra, Lučke kapetanije Slavonski Brod,</w:t>
      </w:r>
    </w:p>
    <w:p w:rsidRDefault="00510547" w:rsidP="009329A5" w:rsidR="00510547">
      <w:pPr>
        <w:jc w:val="both"/>
      </w:pPr>
    </w:p>
    <w:p w:rsidRDefault="00487694" w:rsidP="00487694" w:rsidR="00487694">
      <w:pPr>
        <w:jc w:val="both"/>
      </w:pPr>
      <w:r>
        <w:t>a nakon pravomoćnosti ovoga rje</w:t>
      </w:r>
      <w:r w:rsidR="00084CAA">
        <w:t>šenja o dosudi</w:t>
      </w:r>
      <w:r w:rsidR="00B47637">
        <w:t>.</w:t>
      </w:r>
    </w:p>
    <w:p w:rsidRDefault="00487694" w:rsidP="00487694" w:rsidR="00487694">
      <w:pPr>
        <w:jc w:val="both"/>
      </w:pPr>
    </w:p>
    <w:p w:rsidRDefault="00487694" w:rsidP="00597116" w:rsidR="00487694">
      <w:pPr>
        <w:ind w:firstLine="1440"/>
        <w:jc w:val="both"/>
      </w:pPr>
      <w:r>
        <w:t>V</w:t>
      </w:r>
      <w:r w:rsidR="00EC5E84">
        <w:t>I</w:t>
      </w:r>
      <w:r w:rsidR="00B2665B">
        <w:t>.</w:t>
      </w:r>
      <w:r>
        <w:t xml:space="preserve"> Određuje se brisanje tereta i prava koja prestaju prodajom u </w:t>
      </w:r>
      <w:r w:rsidR="00A572C4">
        <w:t>Upisni</w:t>
      </w:r>
      <w:r w:rsidR="00892087">
        <w:t>ku brodova unutarnje plovidbe</w:t>
      </w:r>
      <w:r w:rsidR="00A572C4">
        <w:t xml:space="preserve"> Lučke kapetanije Slavonski Brod</w:t>
      </w:r>
      <w:r w:rsidR="00597116">
        <w:t xml:space="preserve"> u rubrici "Hipoteka, privilegij ili drugi tereti i ograničenja"</w:t>
      </w:r>
      <w:r w:rsidR="008448F9">
        <w:t>:</w:t>
      </w:r>
      <w:r>
        <w:t xml:space="preserve">                      </w:t>
      </w:r>
      <w:r w:rsidR="0089576D">
        <w:t xml:space="preserve">  </w:t>
      </w:r>
      <w:r w:rsidR="008E79B8">
        <w:t xml:space="preserve">  </w:t>
      </w:r>
    </w:p>
    <w:p w:rsidRDefault="00A63069" w:rsidP="00487694" w:rsidR="00A63069">
      <w:pPr>
        <w:jc w:val="both"/>
      </w:pPr>
    </w:p>
    <w:p w:rsidRDefault="00B42E90" w:rsidP="00487694" w:rsidR="00A63069">
      <w:pPr>
        <w:jc w:val="both"/>
      </w:pPr>
      <w:r>
        <w:t xml:space="preserve">   </w:t>
      </w:r>
      <w:r w:rsidR="00EC5E84">
        <w:tab/>
      </w:r>
      <w:r w:rsidR="00EC5E84">
        <w:tab/>
      </w:r>
      <w:r w:rsidR="00567294">
        <w:t xml:space="preserve">  -r</w:t>
      </w:r>
      <w:r w:rsidR="00A63069">
        <w:t xml:space="preserve">edni broj </w:t>
      </w:r>
      <w:r w:rsidR="00597116">
        <w:t xml:space="preserve">1. </w:t>
      </w:r>
      <w:r w:rsidR="00D5147C">
        <w:t>- uknjižbe založnog prava u korist Republike Hrvatske Minist</w:t>
      </w:r>
      <w:r w:rsidR="007D52D8">
        <w:t>ar</w:t>
      </w:r>
      <w:r w:rsidR="00D5147C">
        <w:t xml:space="preserve">stva financija Porezne uprave Područni ured Slavonski Brod radi osiguranja novčane tražbine u iznosu od 2.933.736,74 Kn (dvamilijunadevestotridesettritisućesedamstotridesetšesttisućakuna i </w:t>
      </w:r>
      <w:proofErr w:type="spellStart"/>
      <w:r w:rsidR="00D5147C">
        <w:t>sedamdesetčetiri</w:t>
      </w:r>
      <w:proofErr w:type="spellEnd"/>
      <w:r w:rsidR="00DC1F4F">
        <w:tab/>
      </w:r>
      <w:r w:rsidR="00D5147C">
        <w:t xml:space="preserve">lipe) i </w:t>
      </w:r>
      <w:r w:rsidR="00D5147C">
        <w:lastRenderedPageBreak/>
        <w:t xml:space="preserve">to: 2.158.447,45 Kn glavnice i 775.089,29 Kn kamate zajedno sa pripadajućom zakonskom kamatom koja na iznos glavnice teče od </w:t>
      </w:r>
      <w:r w:rsidR="006E5D27">
        <w:t>24. travnja 2012 godine izvršene</w:t>
      </w:r>
      <w:r w:rsidR="00D5147C">
        <w:t xml:space="preserve"> po osnovi Ugovora o založnom pravu </w:t>
      </w:r>
      <w:r w:rsidR="00E45680">
        <w:t xml:space="preserve">br. </w:t>
      </w:r>
      <w:proofErr w:type="spellStart"/>
      <w:r w:rsidR="00E45680">
        <w:t>Ov</w:t>
      </w:r>
      <w:proofErr w:type="spellEnd"/>
      <w:r w:rsidR="00E45680">
        <w:t>-2519/12</w:t>
      </w:r>
      <w:r w:rsidR="006E5D27">
        <w:t xml:space="preserve"> od 23. travnja 2012. godine i r</w:t>
      </w:r>
      <w:r w:rsidR="00E8198A">
        <w:t xml:space="preserve">ješenja </w:t>
      </w:r>
      <w:proofErr w:type="spellStart"/>
      <w:r w:rsidR="00E8198A">
        <w:t>L.K</w:t>
      </w:r>
      <w:proofErr w:type="spellEnd"/>
      <w:r w:rsidR="00E8198A">
        <w:t>. Vukovar klasa: UP/I-345-11/12-01/</w:t>
      </w:r>
      <w:proofErr w:type="spellStart"/>
      <w:r w:rsidR="00E8198A">
        <w:t>01</w:t>
      </w:r>
      <w:proofErr w:type="spellEnd"/>
      <w:r w:rsidR="00E8198A">
        <w:t xml:space="preserve">; </w:t>
      </w:r>
      <w:proofErr w:type="spellStart"/>
      <w:r w:rsidR="00E8198A">
        <w:t>ur</w:t>
      </w:r>
      <w:proofErr w:type="spellEnd"/>
      <w:r w:rsidR="00E8198A">
        <w:t xml:space="preserve">. br.: 530-0309-03-12-2 od 25. travnja 2012. godine. </w:t>
      </w:r>
    </w:p>
    <w:p w:rsidRDefault="007D52D8" w:rsidP="00487694" w:rsidR="007D52D8">
      <w:pPr>
        <w:jc w:val="both"/>
      </w:pPr>
    </w:p>
    <w:p w:rsidRDefault="007D52D8" w:rsidP="00487694" w:rsidR="007D52D8">
      <w:pPr>
        <w:jc w:val="both"/>
      </w:pPr>
      <w:r>
        <w:t xml:space="preserve"> </w:t>
      </w:r>
      <w:r>
        <w:tab/>
      </w:r>
      <w:r>
        <w:tab/>
        <w:t>- redni broj 2 - uknjižbe založnog prava</w:t>
      </w:r>
      <w:r w:rsidR="00734946">
        <w:t xml:space="preserve"> u korist</w:t>
      </w:r>
      <w:r>
        <w:t xml:space="preserve"> </w:t>
      </w:r>
      <w:r w:rsidRPr="007D52D8">
        <w:t>Republike Hrvatske Ministarstva financija Porezne uprave Područni ured Slavonski Brod</w:t>
      </w:r>
      <w:r w:rsidR="007B2D85">
        <w:t xml:space="preserve"> radi osiguranja novčane tražbine u iznosu od 568.374,74 Kn (</w:t>
      </w:r>
      <w:proofErr w:type="spellStart"/>
      <w:r w:rsidR="007B2D85">
        <w:t>petstošezdesetosamtisućatristosedamdestčetirikune</w:t>
      </w:r>
      <w:proofErr w:type="spellEnd"/>
      <w:r w:rsidR="007B2D85">
        <w:t xml:space="preserve"> i </w:t>
      </w:r>
      <w:proofErr w:type="spellStart"/>
      <w:r w:rsidR="007B2D85">
        <w:t>sedamdesetčetirilipe</w:t>
      </w:r>
      <w:proofErr w:type="spellEnd"/>
      <w:r w:rsidR="007B2D85">
        <w:t xml:space="preserve">) </w:t>
      </w:r>
      <w:r w:rsidR="00B5484E">
        <w:t>i to: 563.751,39 glavnice i 4</w:t>
      </w:r>
      <w:r w:rsidR="006E5D27">
        <w:t>.</w:t>
      </w:r>
      <w:r w:rsidR="00B5484E">
        <w:t>62</w:t>
      </w:r>
      <w:r w:rsidR="006E5D27">
        <w:t>3</w:t>
      </w:r>
      <w:r w:rsidR="00B5484E">
        <w:t xml:space="preserve">,35 Kn kamate zajedno sa pripadajućom zakonskom kamatom koja na iznos glavnice teče od 12. ožujka 2014. godine izvršene po osnovi Ugovora o založnom pravu br. </w:t>
      </w:r>
      <w:proofErr w:type="spellStart"/>
      <w:r w:rsidR="00B5484E">
        <w:t>Ov</w:t>
      </w:r>
      <w:proofErr w:type="spellEnd"/>
      <w:r w:rsidR="00B5484E">
        <w:t xml:space="preserve">-1490/14 od 11. ožujka 2014. godine i rješenja L. K. Slavonski Brod klasa: UP/I-345/11/14-01/31; </w:t>
      </w:r>
      <w:proofErr w:type="spellStart"/>
      <w:r w:rsidR="00B5484E">
        <w:t>ur</w:t>
      </w:r>
      <w:proofErr w:type="spellEnd"/>
      <w:r w:rsidR="00B5484E">
        <w:t>. br.: 530-034-3-</w:t>
      </w:r>
      <w:proofErr w:type="spellStart"/>
      <w:r w:rsidR="00B5484E">
        <w:t>3</w:t>
      </w:r>
      <w:proofErr w:type="spellEnd"/>
      <w:r w:rsidR="00B5484E">
        <w:t xml:space="preserve">-14-2 od 11. ožujka 2014. godine </w:t>
      </w:r>
    </w:p>
    <w:p w:rsidRDefault="00B5484E" w:rsidP="00487694" w:rsidR="00B5484E">
      <w:pPr>
        <w:jc w:val="both"/>
      </w:pPr>
    </w:p>
    <w:p w:rsidRDefault="00B5484E" w:rsidP="00487694" w:rsidR="00B5484E">
      <w:pPr>
        <w:jc w:val="both"/>
      </w:pPr>
      <w:r>
        <w:t xml:space="preserve"> </w:t>
      </w:r>
      <w:r>
        <w:tab/>
      </w:r>
      <w:r>
        <w:tab/>
      </w:r>
      <w:r w:rsidR="00C178C6">
        <w:t>UPIS ZABILJEŽBE RADI OTVARANJA STEČAJNOG POSTUPKA</w:t>
      </w:r>
      <w:r w:rsidR="008259C6">
        <w:t xml:space="preserve"> Trgovački sud Osijek Stalna služba </w:t>
      </w:r>
      <w:r w:rsidR="005416F1">
        <w:t xml:space="preserve">u </w:t>
      </w:r>
      <w:r w:rsidR="008259C6">
        <w:t>Slavons</w:t>
      </w:r>
      <w:r w:rsidR="005416F1">
        <w:t>kom</w:t>
      </w:r>
      <w:r w:rsidR="008259C6">
        <w:t xml:space="preserve"> Brod</w:t>
      </w:r>
      <w:r w:rsidR="005416F1">
        <w:t>u, Trg pobjede 13</w:t>
      </w:r>
      <w:r w:rsidR="008259C6">
        <w:t xml:space="preserve"> </w:t>
      </w:r>
    </w:p>
    <w:p w:rsidRDefault="00EF7660" w:rsidP="00487694" w:rsidR="00EF7660">
      <w:pPr>
        <w:jc w:val="both"/>
      </w:pPr>
    </w:p>
    <w:p w:rsidRDefault="00EF7660" w:rsidP="00487694" w:rsidR="00EF7660">
      <w:pPr>
        <w:jc w:val="both"/>
      </w:pPr>
      <w:r>
        <w:t xml:space="preserve"> </w:t>
      </w:r>
      <w:r>
        <w:tab/>
      </w:r>
      <w:r>
        <w:tab/>
        <w:t xml:space="preserve">- redni broj 3 - zabilježbe otvaranja stečajnog postupka nad stečajnim dužnikom TANKERSKA PLOVIDBA d.o.o. iz </w:t>
      </w:r>
      <w:proofErr w:type="spellStart"/>
      <w:r>
        <w:t>Ruščice</w:t>
      </w:r>
      <w:proofErr w:type="spellEnd"/>
      <w:r>
        <w:t xml:space="preserve">, </w:t>
      </w:r>
      <w:proofErr w:type="spellStart"/>
      <w:r>
        <w:t>Ruščičkih</w:t>
      </w:r>
      <w:proofErr w:type="spellEnd"/>
      <w:r>
        <w:t xml:space="preserve"> žrtava 45, OIB 4896440834, zastupan stečajnim upraviteljem Danijelom Stanićem iz Slavonskog Broda, Joze Martinovića 4, OIB 66829629630 izvršene po osnovi rješenja Trgovačkog suda u Osijeku Stalne Službe u Slavonskom Brodu </w:t>
      </w:r>
      <w:proofErr w:type="spellStart"/>
      <w:r>
        <w:t>posl</w:t>
      </w:r>
      <w:proofErr w:type="spellEnd"/>
      <w:r>
        <w:t>. br. 7/St-386/2014-19 od 18. ožujka 2015. godine</w:t>
      </w:r>
      <w:r w:rsidR="002A0C70">
        <w:t xml:space="preserve"> i</w:t>
      </w:r>
      <w:r>
        <w:t xml:space="preserve"> rješenja L. K. Slavonski Brod klasa: UP/I - 345/11/15-01/10; </w:t>
      </w:r>
      <w:proofErr w:type="spellStart"/>
      <w:r>
        <w:t>ur</w:t>
      </w:r>
      <w:proofErr w:type="spellEnd"/>
      <w:r>
        <w:t>. br.: 530-03-4-3-1</w:t>
      </w:r>
      <w:r w:rsidR="00112163">
        <w:t>5-2 od 24. ožujka 2015. godine</w:t>
      </w:r>
    </w:p>
    <w:p w:rsidRDefault="00112163" w:rsidP="00487694" w:rsidR="00112163">
      <w:pPr>
        <w:jc w:val="both"/>
      </w:pPr>
    </w:p>
    <w:p w:rsidRDefault="00112163" w:rsidP="00487694" w:rsidR="00112163">
      <w:pPr>
        <w:jc w:val="both"/>
      </w:pPr>
      <w:r>
        <w:t xml:space="preserve"> </w:t>
      </w:r>
      <w:r>
        <w:tab/>
      </w:r>
      <w:r>
        <w:tab/>
        <w:t xml:space="preserve">- redni broj 4 - zabilježbe prodaje imovine broda "Mijo" stečajnog dužnika </w:t>
      </w:r>
      <w:r w:rsidR="005005FD">
        <w:t>opterećene</w:t>
      </w:r>
      <w:r>
        <w:t xml:space="preserve"> </w:t>
      </w:r>
      <w:proofErr w:type="spellStart"/>
      <w:r>
        <w:t>razlučnim</w:t>
      </w:r>
      <w:proofErr w:type="spellEnd"/>
      <w:r>
        <w:t xml:space="preserve"> pravom koja ulazi u stečajnu masu i koju prodaju provodi Financijska agencija elekt</w:t>
      </w:r>
      <w:r w:rsidR="008448F9">
        <w:t>roničkom javnom dražbom izvršene</w:t>
      </w:r>
      <w:r>
        <w:t xml:space="preserve"> po osnovi rješenja </w:t>
      </w:r>
      <w:r w:rsidRPr="00112163">
        <w:t xml:space="preserve">Trgovačkog suda u Osijeku Stalne Službe u Slavonskom Brodu </w:t>
      </w:r>
      <w:proofErr w:type="spellStart"/>
      <w:r w:rsidRPr="00112163">
        <w:t>posl</w:t>
      </w:r>
      <w:proofErr w:type="spellEnd"/>
      <w:r w:rsidRPr="00112163">
        <w:t>. br. 7/St-386/2014-</w:t>
      </w:r>
      <w:r>
        <w:t>91</w:t>
      </w:r>
      <w:r w:rsidRPr="00112163">
        <w:t xml:space="preserve"> od </w:t>
      </w:r>
      <w:r>
        <w:t>11. prosinca</w:t>
      </w:r>
      <w:r w:rsidRPr="00112163">
        <w:t xml:space="preserve"> 2015. godine</w:t>
      </w:r>
    </w:p>
    <w:p w:rsidRDefault="005005FD" w:rsidP="00487694" w:rsidR="005005FD">
      <w:pPr>
        <w:jc w:val="both"/>
      </w:pPr>
    </w:p>
    <w:p w:rsidRDefault="00487694" w:rsidP="00487694" w:rsidR="00487694">
      <w:pPr>
        <w:ind w:firstLine="1440"/>
        <w:jc w:val="both"/>
      </w:pPr>
      <w:r>
        <w:t>VI</w:t>
      </w:r>
      <w:r w:rsidR="00EC5E84">
        <w:t>I</w:t>
      </w:r>
      <w:r>
        <w:t xml:space="preserve">.  </w:t>
      </w:r>
      <w:r w:rsidR="005005FD">
        <w:t>Brod</w:t>
      </w:r>
      <w:r>
        <w:t xml:space="preserve"> koj</w:t>
      </w:r>
      <w:r w:rsidR="005005FD">
        <w:t>i</w:t>
      </w:r>
      <w:r>
        <w:t xml:space="preserve"> </w:t>
      </w:r>
      <w:r w:rsidR="005005FD">
        <w:t>je</w:t>
      </w:r>
      <w:r>
        <w:t xml:space="preserve"> predmetom ovog rješenja predat će se kupcu zaključkom o predaji nakon što ovo rješenje postaje </w:t>
      </w:r>
      <w:r w:rsidR="00AC4B27">
        <w:t>pravomoćno</w:t>
      </w:r>
      <w:r w:rsidR="00C856B7">
        <w:t>.</w:t>
      </w:r>
    </w:p>
    <w:p w:rsidRDefault="00487694" w:rsidP="00487694" w:rsidR="00487694">
      <w:pPr>
        <w:jc w:val="both"/>
      </w:pPr>
    </w:p>
    <w:p w:rsidRDefault="00487694" w:rsidP="00785541" w:rsidR="00785541" w:rsidRPr="00785541">
      <w:pPr>
        <w:jc w:val="both"/>
      </w:pPr>
      <w:r>
        <w:t xml:space="preserve"> </w:t>
      </w:r>
      <w:r>
        <w:tab/>
      </w:r>
      <w:r>
        <w:tab/>
        <w:t>VI</w:t>
      </w:r>
      <w:r w:rsidR="00EC5E84">
        <w:t>I</w:t>
      </w:r>
      <w:r w:rsidR="00652426">
        <w:t>I. U</w:t>
      </w:r>
      <w:r w:rsidR="00652426" w:rsidRPr="00652426">
        <w:t xml:space="preserve"> Upisniku brodova unutarnje plovidbe Lučke kapetanije Slavonski Brod</w:t>
      </w:r>
      <w:r w:rsidR="006C4123">
        <w:t xml:space="preserve"> u G</w:t>
      </w:r>
      <w:r w:rsidR="00652426">
        <w:t>lavnoj knjizi</w:t>
      </w:r>
      <w:r w:rsidR="006C4123">
        <w:t>:</w:t>
      </w:r>
      <w:r w:rsidR="00652426">
        <w:t xml:space="preserve"> II</w:t>
      </w:r>
      <w:r w:rsidR="006C4123">
        <w:t>,</w:t>
      </w:r>
      <w:r w:rsidR="00652426">
        <w:t xml:space="preserve"> broj uloška 25</w:t>
      </w:r>
      <w:r w:rsidR="006C4123">
        <w:t>,</w:t>
      </w:r>
      <w:r w:rsidR="00652426">
        <w:t xml:space="preserve"> </w:t>
      </w:r>
      <w:r w:rsidR="006C4123">
        <w:t>broj stranice 95-98</w:t>
      </w:r>
      <w:r w:rsidR="00532945">
        <w:t>, pozivni znak: 238 969340, upisni list 03/2013-17.09.2013</w:t>
      </w:r>
      <w:r w:rsidR="00B2665B">
        <w:t xml:space="preserve">   </w:t>
      </w:r>
    </w:p>
    <w:p w:rsidRDefault="00785541" w:rsidP="00487694" w:rsidR="000E20BA">
      <w:pPr>
        <w:jc w:val="both"/>
      </w:pPr>
      <w:r w:rsidRPr="00785541">
        <w:t xml:space="preserve">                        </w:t>
      </w:r>
    </w:p>
    <w:p w:rsidRDefault="00487694" w:rsidP="00487694" w:rsidR="00487694">
      <w:pPr>
        <w:jc w:val="both"/>
      </w:pPr>
      <w:r>
        <w:t>za</w:t>
      </w:r>
      <w:r w:rsidR="008448F9">
        <w:t>bilježit će se dosuda broda</w:t>
      </w:r>
      <w:r w:rsidR="005C132C">
        <w:t xml:space="preserve"> kupcu</w:t>
      </w:r>
      <w:r>
        <w:t xml:space="preserve"> po osnovi ovoga rješenja.</w:t>
      </w:r>
    </w:p>
    <w:p w:rsidRDefault="00487694" w:rsidP="00487694" w:rsidR="00487694">
      <w:pPr>
        <w:jc w:val="both"/>
      </w:pPr>
    </w:p>
    <w:p w:rsidRDefault="00EC5E84" w:rsidP="00487694" w:rsidR="00487694">
      <w:pPr>
        <w:ind w:firstLine="1440"/>
        <w:jc w:val="both"/>
      </w:pPr>
      <w:r>
        <w:t>IX</w:t>
      </w:r>
      <w:r w:rsidR="00487694">
        <w:t>. Upis prava vlasništva iz točke V. ovog rješenja te upise iz točke V</w:t>
      </w:r>
      <w:r>
        <w:t>I</w:t>
      </w:r>
      <w:r w:rsidR="00487694">
        <w:t>. izreke ovog rješenja prove</w:t>
      </w:r>
      <w:r w:rsidR="001A239D">
        <w:t xml:space="preserve">st će </w:t>
      </w:r>
      <w:r w:rsidR="005D3F03">
        <w:t>Lučka kapetanija Slavonski Brod</w:t>
      </w:r>
      <w:r w:rsidR="00487694">
        <w:t xml:space="preserve"> po pravomoćnosti ovog rješenja i na temelju potvrde o uplati </w:t>
      </w:r>
      <w:proofErr w:type="spellStart"/>
      <w:r w:rsidR="00487694">
        <w:t>kupovnine</w:t>
      </w:r>
      <w:proofErr w:type="spellEnd"/>
      <w:r w:rsidR="00487694">
        <w:t>, dok će upis zabilježbe dosude iz točke VI</w:t>
      </w:r>
      <w:r>
        <w:t>I</w:t>
      </w:r>
      <w:r w:rsidR="00487694">
        <w:t>I</w:t>
      </w:r>
      <w:r w:rsidR="00487694">
        <w:rPr>
          <w:b/>
        </w:rPr>
        <w:t xml:space="preserve">. </w:t>
      </w:r>
      <w:r w:rsidR="00487694">
        <w:t xml:space="preserve">ovoga rješenja </w:t>
      </w:r>
      <w:r w:rsidR="00527242">
        <w:t>Lučka kapetanija Slavonski Brod</w:t>
      </w:r>
      <w:r w:rsidR="00487694">
        <w:t xml:space="preserve"> izvršiti i prije pravomoćnosti rješenja, a po zaprimanju rješenja.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 xml:space="preserve"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487694" w:rsidP="00487694" w:rsidR="00487694">
      <w:pPr>
        <w:jc w:val="both"/>
      </w:pPr>
    </w:p>
    <w:p w:rsidRDefault="00487694" w:rsidP="00487694" w:rsidR="001B5270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EC5E84">
        <w:t>I</w:t>
      </w:r>
      <w:r>
        <w:t xml:space="preserve">. Ovo rješenje o dosudi nekretnine kupcu dostavit će se Financijskoj agenciji s potvrdom pravomoćnosti radi objave rješenja na mrežnim stranicama Agencije.           </w:t>
      </w:r>
    </w:p>
    <w:p w:rsidRDefault="00487694" w:rsidP="00487694" w:rsidR="00487694">
      <w:pPr>
        <w:jc w:val="both"/>
      </w:pPr>
      <w:r>
        <w:t xml:space="preserve">                    </w:t>
      </w:r>
    </w:p>
    <w:p w:rsidRDefault="00487694" w:rsidP="00487694" w:rsidR="00487694">
      <w:pPr>
        <w:jc w:val="right"/>
      </w:pPr>
    </w:p>
    <w:p w:rsidRDefault="00487694" w:rsidP="00487694" w:rsidR="00487694">
      <w:pPr>
        <w:jc w:val="center"/>
      </w:pPr>
      <w:r>
        <w:t>Obrazloženje</w:t>
      </w:r>
    </w:p>
    <w:p w:rsidRDefault="001B5270" w:rsidP="00487694" w:rsidR="001B5270">
      <w:pPr>
        <w:jc w:val="center"/>
      </w:pP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>Pravomoćnim rješenj</w:t>
      </w:r>
      <w:r w:rsidR="00363CB4">
        <w:t>i</w:t>
      </w:r>
      <w:r>
        <w:t>m</w:t>
      </w:r>
      <w:r w:rsidR="00363CB4">
        <w:t>a</w:t>
      </w:r>
      <w:r>
        <w:t xml:space="preserve"> poslovni broj 7/St-</w:t>
      </w:r>
      <w:r w:rsidR="00363CB4">
        <w:t>386/2014-91 od 11. prosinca 2015</w:t>
      </w:r>
      <w:r>
        <w:t xml:space="preserve">. godine </w:t>
      </w:r>
      <w:r w:rsidR="00363CB4">
        <w:t xml:space="preserve">i </w:t>
      </w:r>
      <w:proofErr w:type="spellStart"/>
      <w:r w:rsidR="00363CB4">
        <w:t>posl</w:t>
      </w:r>
      <w:proofErr w:type="spellEnd"/>
      <w:r w:rsidR="00363CB4">
        <w:t xml:space="preserve">. br. 7/St-386/2014- </w:t>
      </w:r>
      <w:r w:rsidR="00F8282D">
        <w:t xml:space="preserve">190 od 25. kolovoza 2017. godine </w:t>
      </w:r>
      <w:r>
        <w:t xml:space="preserve">određeno je da će se imovina stečajnog dužnika opterećena </w:t>
      </w:r>
      <w:proofErr w:type="spellStart"/>
      <w:r>
        <w:t>razlučnim</w:t>
      </w:r>
      <w:proofErr w:type="spellEnd"/>
      <w:r>
        <w:t xml:space="preserve"> </w:t>
      </w:r>
      <w:r w:rsidR="008448F9">
        <w:t xml:space="preserve">pravom koja čini stečajnu masu  i to </w:t>
      </w:r>
      <w:r w:rsidR="00F8282D">
        <w:t xml:space="preserve"> brod " Mijo" </w:t>
      </w:r>
      <w:r>
        <w:t xml:space="preserve">prodavati u stečajnom postupku sukladno odredbi čl. 247. Stečajnog zakona ( NN 71/15 ) elektroničkom javnom dražbom koju prodaju će provesti Financijska agencija.  </w:t>
      </w:r>
    </w:p>
    <w:p w:rsidRDefault="00487694" w:rsidP="00487694" w:rsidR="00487694">
      <w:pPr>
        <w:ind w:firstLine="1416"/>
        <w:jc w:val="both"/>
      </w:pPr>
      <w:r>
        <w:t>Zaključkom poslovni broj 7/St-</w:t>
      </w:r>
      <w:r w:rsidR="00B03998">
        <w:t>386/2014-120</w:t>
      </w:r>
      <w:r>
        <w:t xml:space="preserve"> od </w:t>
      </w:r>
      <w:r w:rsidR="00B03998">
        <w:t>09. ožujka 2016</w:t>
      </w:r>
      <w:r>
        <w:t xml:space="preserve">. godine utvrđena je vrijednost </w:t>
      </w:r>
      <w:r w:rsidR="008F7EE8">
        <w:t>broda</w:t>
      </w:r>
      <w:r w:rsidR="00B47637">
        <w:t xml:space="preserve"> u iznosu od </w:t>
      </w:r>
      <w:r w:rsidR="008F7EE8">
        <w:t>6.500.000,00</w:t>
      </w:r>
      <w:r w:rsidR="00B47637">
        <w:t xml:space="preserve"> Kn</w:t>
      </w:r>
      <w:r w:rsidR="00E20517">
        <w:t xml:space="preserve"> </w:t>
      </w:r>
      <w:r>
        <w:t xml:space="preserve">za potrebe prodaje koju će  provesti Financijska agencija elektroničkom javnom dražbom, te je tako određeno da se na </w:t>
      </w:r>
      <w:r w:rsidR="000E20BA">
        <w:t>četvrtoj</w:t>
      </w:r>
      <w:r>
        <w:t xml:space="preserve"> elektroničkoj dražbi </w:t>
      </w:r>
      <w:r w:rsidR="00FD2408">
        <w:t>brod</w:t>
      </w:r>
      <w:r w:rsidR="000E20BA">
        <w:t xml:space="preserve"> prodaj</w:t>
      </w:r>
      <w:r w:rsidR="00FD2408">
        <w:t>e</w:t>
      </w:r>
      <w:r w:rsidR="000E20BA">
        <w:t xml:space="preserve"> po početnoj cijeni od jedne kune.</w:t>
      </w:r>
    </w:p>
    <w:p w:rsidRDefault="00C856B7" w:rsidP="005C56D5" w:rsidR="009045AC">
      <w:pPr>
        <w:ind w:firstLine="1416"/>
        <w:jc w:val="both"/>
      </w:pPr>
      <w:r>
        <w:t xml:space="preserve"> Nakon provedenog</w:t>
      </w:r>
      <w:r w:rsidR="00487694">
        <w:t xml:space="preserve"> </w:t>
      </w:r>
      <w:r w:rsidR="005C56D5">
        <w:t xml:space="preserve">drugog </w:t>
      </w:r>
      <w:r>
        <w:t xml:space="preserve">postupka </w:t>
      </w:r>
      <w:r w:rsidR="00487694">
        <w:t>elektroničke javne dražbe</w:t>
      </w:r>
      <w:r w:rsidR="002227DD">
        <w:t xml:space="preserve"> </w:t>
      </w:r>
      <w:r w:rsidR="00487694">
        <w:t>Financijska agencija izv</w:t>
      </w:r>
      <w:r w:rsidR="00DD084D">
        <w:t xml:space="preserve">ijestila je sud da su na </w:t>
      </w:r>
      <w:r w:rsidR="00487694">
        <w:t xml:space="preserve"> </w:t>
      </w:r>
      <w:r w:rsidR="00DD084D">
        <w:t>četvrtoj elektroničkoj javnoj dražbi</w:t>
      </w:r>
      <w:r w:rsidR="00487694">
        <w:t xml:space="preserve"> koja je započela  </w:t>
      </w:r>
      <w:r w:rsidR="000D7D02">
        <w:t>06. srpnja 2018.</w:t>
      </w:r>
      <w:r w:rsidR="000E20BA">
        <w:t xml:space="preserve"> godine i završila 2</w:t>
      </w:r>
      <w:r w:rsidR="000D7D02">
        <w:t>6</w:t>
      </w:r>
      <w:r w:rsidR="00487694">
        <w:t xml:space="preserve">. </w:t>
      </w:r>
      <w:r w:rsidR="000D7D02">
        <w:t>rujna 2018.</w:t>
      </w:r>
      <w:r w:rsidR="00E20517">
        <w:t xml:space="preserve"> </w:t>
      </w:r>
      <w:r w:rsidR="000E20BA">
        <w:t>godine</w:t>
      </w:r>
      <w:r w:rsidR="0014060E">
        <w:t xml:space="preserve"> za </w:t>
      </w:r>
      <w:r w:rsidR="000D7D02">
        <w:t>brod</w:t>
      </w:r>
      <w:r w:rsidR="0014060E">
        <w:t xml:space="preserve"> </w:t>
      </w:r>
      <w:r w:rsidR="00E20517">
        <w:t>( id</w:t>
      </w:r>
      <w:r w:rsidR="007646E1">
        <w:t>e</w:t>
      </w:r>
      <w:r w:rsidR="00E20517">
        <w:t xml:space="preserve">ntifikator </w:t>
      </w:r>
      <w:r w:rsidR="0009114E">
        <w:t xml:space="preserve">predmeta </w:t>
      </w:r>
      <w:r w:rsidR="00E20517">
        <w:t xml:space="preserve">prodaje </w:t>
      </w:r>
      <w:r w:rsidR="000D7D02">
        <w:t>421</w:t>
      </w:r>
      <w:r w:rsidR="00E20517">
        <w:t xml:space="preserve">  ) </w:t>
      </w:r>
      <w:r w:rsidR="000E20BA">
        <w:t>valjane ponude</w:t>
      </w:r>
      <w:r w:rsidR="000A2400">
        <w:t xml:space="preserve"> u nadmetanju</w:t>
      </w:r>
      <w:r w:rsidR="000E20BA">
        <w:t xml:space="preserve"> dali </w:t>
      </w:r>
      <w:r w:rsidR="00487694">
        <w:t>ponuditelj</w:t>
      </w:r>
      <w:r w:rsidR="00727816">
        <w:t>i</w:t>
      </w:r>
      <w:r w:rsidR="00487694">
        <w:t xml:space="preserve"> </w:t>
      </w:r>
      <w:r w:rsidR="000A2400" w:rsidRPr="000A2400">
        <w:t>PZC BROD d.o.o., Slavonski Brod, Nikole Zrinskog 115, OIB 53235973903</w:t>
      </w:r>
      <w:r w:rsidR="000A2400">
        <w:t xml:space="preserve"> </w:t>
      </w:r>
      <w:r w:rsidR="0097211B">
        <w:t xml:space="preserve">u iznosu od </w:t>
      </w:r>
      <w:r w:rsidR="000A2400">
        <w:t>70.001,00</w:t>
      </w:r>
      <w:r w:rsidR="007646E1">
        <w:t xml:space="preserve"> Kn </w:t>
      </w:r>
      <w:r w:rsidR="001C2E97">
        <w:t xml:space="preserve">i </w:t>
      </w:r>
      <w:r w:rsidR="001C2E97" w:rsidRPr="001C2E97">
        <w:t>RTC-BROD d.o.o, Slavonski Brod, Trg hrvatskog proljeća 2, OIB 00069627624</w:t>
      </w:r>
      <w:r w:rsidR="008448F9">
        <w:t xml:space="preserve"> u iznosu od 60.001,00 Kn</w:t>
      </w:r>
      <w:r w:rsidR="001C2E97">
        <w:t xml:space="preserve"> </w:t>
      </w:r>
      <w:r w:rsidR="000E20BA">
        <w:t>iz čega proizlazi da je najveću val</w:t>
      </w:r>
      <w:r w:rsidR="008448F9">
        <w:t>janu ponudu za kupnju broda</w:t>
      </w:r>
      <w:r w:rsidR="000E20BA">
        <w:t xml:space="preserve"> dao ponuditelj</w:t>
      </w:r>
      <w:r w:rsidR="000E20BA" w:rsidRPr="000E20BA">
        <w:t xml:space="preserve"> </w:t>
      </w:r>
      <w:r w:rsidR="001C2E97" w:rsidRPr="001C2E97">
        <w:t>PZC BROD d.o.o., Slavonski Brod, Nikole Zrinskog 115, OIB 53235973903</w:t>
      </w:r>
      <w:r w:rsidR="00785541" w:rsidRPr="00785541">
        <w:t xml:space="preserve"> u iznosu od </w:t>
      </w:r>
      <w:r w:rsidR="001C2E97">
        <w:t>70</w:t>
      </w:r>
      <w:r w:rsidR="00785541" w:rsidRPr="00785541">
        <w:t>.001,00 Kn</w:t>
      </w:r>
      <w:r w:rsidR="0097211B">
        <w:t>.</w:t>
      </w:r>
    </w:p>
    <w:p w:rsidRDefault="00487694" w:rsidP="00487694" w:rsidR="00F22E8C">
      <w:pPr>
        <w:jc w:val="both"/>
      </w:pPr>
      <w:r>
        <w:t xml:space="preserve"> </w:t>
      </w:r>
      <w:r>
        <w:tab/>
      </w:r>
      <w:r>
        <w:tab/>
        <w:t xml:space="preserve"> Kako je zaključkom poslovni broj 7/St-</w:t>
      </w:r>
      <w:r w:rsidR="00383A20">
        <w:t>386/2014-120</w:t>
      </w:r>
      <w:r>
        <w:t xml:space="preserve"> od </w:t>
      </w:r>
      <w:r w:rsidR="00383A20">
        <w:t>0</w:t>
      </w:r>
      <w:r>
        <w:t xml:space="preserve">9. </w:t>
      </w:r>
      <w:r w:rsidR="00383A20">
        <w:t>ožujka</w:t>
      </w:r>
      <w:r>
        <w:t xml:space="preserve"> 2016. godine utvrđeno da se </w:t>
      </w:r>
      <w:r w:rsidR="001106DF">
        <w:t xml:space="preserve">brod </w:t>
      </w:r>
      <w:r>
        <w:t xml:space="preserve"> na </w:t>
      </w:r>
      <w:r w:rsidR="0097211B">
        <w:t>četvrtoj</w:t>
      </w:r>
      <w:r>
        <w:t xml:space="preserve"> elektroničkoj dražbi</w:t>
      </w:r>
      <w:r w:rsidR="00486265">
        <w:t xml:space="preserve">  prod</w:t>
      </w:r>
      <w:r w:rsidR="001106DF">
        <w:t>aje</w:t>
      </w:r>
      <w:r w:rsidR="00CD6156">
        <w:t xml:space="preserve"> po početnoj cijeni od 1,00 Kn</w:t>
      </w:r>
      <w:r w:rsidR="0057647C">
        <w:t>,</w:t>
      </w:r>
      <w:r>
        <w:t xml:space="preserve"> iznos</w:t>
      </w:r>
      <w:r w:rsidR="00486265">
        <w:t xml:space="preserve"> od </w:t>
      </w:r>
      <w:r w:rsidR="001106DF">
        <w:t>70</w:t>
      </w:r>
      <w:r w:rsidR="00785541">
        <w:t>.001,00</w:t>
      </w:r>
      <w:r w:rsidR="00486265">
        <w:t xml:space="preserve"> Kn koji je</w:t>
      </w:r>
      <w:r>
        <w:t xml:space="preserve"> kupac </w:t>
      </w:r>
      <w:r w:rsidR="00501A6F" w:rsidRPr="00501A6F">
        <w:t>PZC BROD d.o.o., Slavonski Brod, Nikole Zrinskog 115, OIB 53235973903</w:t>
      </w:r>
      <w:r w:rsidR="00501A6F">
        <w:t xml:space="preserve"> </w:t>
      </w:r>
      <w:r>
        <w:t>valjano ponudio u postupku elektroničke javne dražbe</w:t>
      </w:r>
      <w:r w:rsidR="00D938EC">
        <w:t xml:space="preserve"> za </w:t>
      </w:r>
      <w:r w:rsidR="00501A6F">
        <w:t>brod</w:t>
      </w:r>
      <w:r w:rsidR="00D938EC">
        <w:t xml:space="preserve"> </w:t>
      </w:r>
      <w:r w:rsidR="00CD6156">
        <w:t xml:space="preserve"> predstavlja veći iznos  </w:t>
      </w:r>
      <w:r w:rsidR="00E56E07">
        <w:t xml:space="preserve">ponude od ponude </w:t>
      </w:r>
      <w:r w:rsidR="00501A6F">
        <w:t>drugog</w:t>
      </w:r>
      <w:r w:rsidR="00E56E07">
        <w:t xml:space="preserve"> ponuditelja, pa su</w:t>
      </w:r>
      <w:r>
        <w:t xml:space="preserve"> ispunjeni uvjeti da m</w:t>
      </w:r>
      <w:r w:rsidR="008448F9">
        <w:t>u se predmetni</w:t>
      </w:r>
      <w:r w:rsidR="00F22E8C">
        <w:t xml:space="preserve"> </w:t>
      </w:r>
      <w:r w:rsidR="008729C8">
        <w:t>brod</w:t>
      </w:r>
      <w:r w:rsidR="00F22E8C">
        <w:t xml:space="preserve"> dosud</w:t>
      </w:r>
      <w:r w:rsidR="008729C8">
        <w:t>i</w:t>
      </w:r>
      <w:r w:rsidR="00F22E8C">
        <w:t>.</w:t>
      </w:r>
    </w:p>
    <w:p w:rsidRDefault="00F22E8C" w:rsidP="00487694" w:rsidR="00487694">
      <w:pPr>
        <w:jc w:val="both"/>
      </w:pPr>
      <w:r>
        <w:t xml:space="preserve">  </w:t>
      </w:r>
      <w:r>
        <w:tab/>
        <w:t xml:space="preserve">            Nadalje, ka</w:t>
      </w:r>
      <w:r w:rsidR="00BB0CC5">
        <w:t>ko iznos uplaćene jamčevine za brod</w:t>
      </w:r>
      <w:r>
        <w:t xml:space="preserve"> </w:t>
      </w:r>
      <w:r w:rsidR="0057647C">
        <w:t>koji je uplatio kupac čija</w:t>
      </w:r>
      <w:r w:rsidR="008448F9">
        <w:t xml:space="preserve"> je ponuda prihvaćena</w:t>
      </w:r>
      <w:r w:rsidR="0057647C">
        <w:t xml:space="preserve"> premašuje iznos </w:t>
      </w:r>
      <w:proofErr w:type="spellStart"/>
      <w:r w:rsidR="0057647C">
        <w:t>kupovnine</w:t>
      </w:r>
      <w:proofErr w:type="spellEnd"/>
      <w:r w:rsidR="0057647C">
        <w:t xml:space="preserve">  </w:t>
      </w:r>
      <w:r>
        <w:t>za ove n</w:t>
      </w:r>
      <w:r w:rsidR="00CD6156">
        <w:t>ek</w:t>
      </w:r>
      <w:r w:rsidR="00110BAE">
        <w:t>retnine određeno je da će se</w:t>
      </w:r>
      <w:r>
        <w:t xml:space="preserve"> kupoprodajna cijena za </w:t>
      </w:r>
      <w:r w:rsidR="00BB0CC5">
        <w:t>brod</w:t>
      </w:r>
      <w:r>
        <w:t xml:space="preserve"> platiti iz sredstva pol</w:t>
      </w:r>
      <w:r w:rsidR="00442BAE">
        <w:t>o</w:t>
      </w:r>
      <w:r w:rsidR="00110BAE">
        <w:t>žene jamčevine</w:t>
      </w:r>
      <w:r w:rsidR="00E56E07">
        <w:t xml:space="preserve"> koja se nalaz</w:t>
      </w:r>
      <w:r w:rsidR="003926DA">
        <w:t>e</w:t>
      </w:r>
      <w:r w:rsidR="00E56E07">
        <w:t xml:space="preserve"> na pos</w:t>
      </w:r>
      <w:r w:rsidR="003926DA">
        <w:t>e</w:t>
      </w:r>
      <w:r w:rsidR="00E56E07">
        <w:t>bnom računu Agencije</w:t>
      </w:r>
      <w:r w:rsidR="003926DA">
        <w:t xml:space="preserve"> dok će se preostali iznos sredstva uplaćen po osnovi jamčevine koji je veći od iznosa </w:t>
      </w:r>
      <w:proofErr w:type="spellStart"/>
      <w:r w:rsidR="003926DA">
        <w:t>kupovnine</w:t>
      </w:r>
      <w:proofErr w:type="spellEnd"/>
      <w:r w:rsidR="003926DA">
        <w:t xml:space="preserve"> vratiti kupcu.</w:t>
      </w:r>
      <w:r w:rsidR="00CD6156">
        <w:t xml:space="preserve"> Odlučeno je,</w:t>
      </w:r>
      <w:r w:rsidR="00442BAE">
        <w:t xml:space="preserve"> nadalje</w:t>
      </w:r>
      <w:r w:rsidR="00CD6156">
        <w:t>,</w:t>
      </w:r>
      <w:r w:rsidR="00442BAE">
        <w:t xml:space="preserve"> i da će sredstva koje su po osnovni jamčevine u svrhu</w:t>
      </w:r>
      <w:r w:rsidR="008448F9">
        <w:t xml:space="preserve"> sudjelovanja na dražbi uplatio</w:t>
      </w:r>
      <w:r w:rsidR="00110BAE">
        <w:t xml:space="preserve"> </w:t>
      </w:r>
      <w:r w:rsidR="008448F9">
        <w:t>ponuditelj čija</w:t>
      </w:r>
      <w:r w:rsidR="00442BAE">
        <w:t xml:space="preserve"> ponuda nije prihvaćena vr</w:t>
      </w:r>
      <w:r w:rsidR="008448F9">
        <w:t>atiti ponuditelju.</w:t>
      </w:r>
      <w:r w:rsidR="00442BAE">
        <w:t xml:space="preserve"> </w:t>
      </w:r>
      <w:r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 w:rsidR="00EC5E84">
        <w:tab/>
        <w:t xml:space="preserve">Nastavno tome, upise iz točke </w:t>
      </w:r>
      <w:r>
        <w:t>V. i V</w:t>
      </w:r>
      <w:r w:rsidR="00EC5E84">
        <w:t>I</w:t>
      </w:r>
      <w:r>
        <w:t>. ovoga rješenja prov</w:t>
      </w:r>
      <w:r w:rsidR="00E37060">
        <w:t xml:space="preserve">est će </w:t>
      </w:r>
      <w:r w:rsidR="00BB0CC5">
        <w:t>Lučka kapetanija Slavonski Brod</w:t>
      </w:r>
      <w:r>
        <w:t xml:space="preserve"> po pravomoćnosti ovoga rješenja, a radi provedbe ovih upisa </w:t>
      </w:r>
      <w:r w:rsidR="00BB0CC5">
        <w:t xml:space="preserve">Lučkoj kapetaniji Slavonski Brod </w:t>
      </w:r>
      <w:r>
        <w:t xml:space="preserve">dostaviti će se rješenje o dosudi s klauzulom pravomoćnosti i potvrda o uplati </w:t>
      </w:r>
      <w:proofErr w:type="spellStart"/>
      <w:r>
        <w:t>kupovnine</w:t>
      </w:r>
      <w:proofErr w:type="spellEnd"/>
      <w:r>
        <w:t>, dok će zabilježbu  dosude određenu u točci VII</w:t>
      </w:r>
      <w:r w:rsidR="003F46A1">
        <w:t>I</w:t>
      </w:r>
      <w:r>
        <w:t>. izreke rj</w:t>
      </w:r>
      <w:r w:rsidR="00E37060">
        <w:t xml:space="preserve">ešenja </w:t>
      </w:r>
      <w:r w:rsidR="00BB0CC5">
        <w:t>Lučka kapetanija Slavonski Brod</w:t>
      </w:r>
      <w:r>
        <w:t xml:space="preserve"> provesti odmah po zaprimanju ovoga rješenja. </w:t>
      </w:r>
    </w:p>
    <w:p w:rsidRDefault="00487694" w:rsidP="00487694" w:rsidR="001B5270">
      <w:pPr>
        <w:jc w:val="both"/>
      </w:pPr>
      <w:r>
        <w:t xml:space="preserve"> </w:t>
      </w:r>
      <w:r>
        <w:tab/>
      </w:r>
      <w:r>
        <w:tab/>
        <w:t>Stoga je na temelju odredbe čl. 247. Stečajnog zakona (NN 71/15) i uz primjenu odredbi članaka 103. do 108. Ovršnog zakona ( NN 112/15, 25/13 i 93/14)</w:t>
      </w:r>
      <w:r w:rsidR="00CD6156">
        <w:t xml:space="preserve"> te </w:t>
      </w:r>
    </w:p>
    <w:p w:rsidRDefault="001B5270" w:rsidP="00487694" w:rsidR="001B5270">
      <w:pPr>
        <w:jc w:val="both"/>
      </w:pPr>
    </w:p>
    <w:p w:rsidRDefault="001B5270" w:rsidP="00487694" w:rsidR="001B5270">
      <w:pPr>
        <w:jc w:val="both"/>
      </w:pPr>
    </w:p>
    <w:p w:rsidRDefault="001B5270" w:rsidP="00487694" w:rsidR="001B5270">
      <w:pPr>
        <w:jc w:val="both"/>
      </w:pPr>
    </w:p>
    <w:p w:rsidRDefault="001B5270" w:rsidP="00487694" w:rsidR="001B5270">
      <w:pPr>
        <w:jc w:val="both"/>
      </w:pPr>
    </w:p>
    <w:p w:rsidRDefault="00CD6156" w:rsidP="00487694" w:rsidR="00487694">
      <w:pPr>
        <w:jc w:val="both"/>
      </w:pPr>
      <w:r>
        <w:lastRenderedPageBreak/>
        <w:t>primjenu odredbi</w:t>
      </w:r>
      <w:r w:rsidR="0085058A">
        <w:t xml:space="preserve"> čl. 13. , čl. 26. i 27.</w:t>
      </w:r>
      <w:r>
        <w:t xml:space="preserve">  Pravilnika</w:t>
      </w:r>
      <w:r w:rsidR="000E48F5">
        <w:t xml:space="preserve"> o načinu i postupku provedbe prodaje nekretnina i </w:t>
      </w:r>
      <w:r>
        <w:t xml:space="preserve"> </w:t>
      </w:r>
      <w:r w:rsidR="000E48F5">
        <w:t>pokretnina u ovršnom postupku ( NN 156/14)</w:t>
      </w:r>
      <w:r w:rsidR="00487694">
        <w:t xml:space="preserve"> odlučeno kao u izreci rješenja. </w:t>
      </w:r>
    </w:p>
    <w:p w:rsidRDefault="00487694" w:rsidP="00487694" w:rsidR="00487694">
      <w:pPr>
        <w:jc w:val="both"/>
      </w:pPr>
      <w:r>
        <w:t xml:space="preserve">                      </w:t>
      </w:r>
    </w:p>
    <w:p w:rsidRDefault="00DC1F4F" w:rsidP="00487694" w:rsidR="00DC1F4F">
      <w:pPr>
        <w:jc w:val="both"/>
      </w:pPr>
    </w:p>
    <w:p w:rsidRDefault="00EC5E84" w:rsidP="00487694" w:rsidR="00487694">
      <w:pPr>
        <w:jc w:val="center"/>
      </w:pPr>
      <w:r>
        <w:t xml:space="preserve">U Slavonskom Brodu </w:t>
      </w:r>
      <w:r w:rsidR="00BB0CC5">
        <w:t>03. listopada 2018</w:t>
      </w:r>
      <w:r w:rsidR="00487694">
        <w:t xml:space="preserve">. </w:t>
      </w:r>
      <w:r w:rsidR="00DC1F4F">
        <w:t>godine</w:t>
      </w:r>
    </w:p>
    <w:p w:rsidRDefault="00DC1F4F" w:rsidP="00487694" w:rsidR="00DC1F4F">
      <w:pPr>
        <w:jc w:val="center"/>
      </w:pPr>
    </w:p>
    <w:p w:rsidRDefault="00D82362" w:rsidP="00487694" w:rsidR="00D82362"/>
    <w:p w:rsidRDefault="00487694" w:rsidP="00487694" w:rsidR="00487694">
      <w:r>
        <w:t xml:space="preserve">                                                                                                       </w:t>
      </w:r>
      <w:r w:rsidR="00BB0CC5">
        <w:t>Stečajna sutkinja</w:t>
      </w:r>
    </w:p>
    <w:p w:rsidRDefault="00487694" w:rsidP="00487694" w:rsidR="00487694">
      <w:r>
        <w:t xml:space="preserve">                                                                                                          Mirna Vujčić</w:t>
      </w:r>
    </w:p>
    <w:p w:rsidRDefault="00487694" w:rsidP="00487694" w:rsidR="00487694"/>
    <w:p w:rsidRDefault="00487694" w:rsidP="00487694" w:rsidR="00487694">
      <w:pPr>
        <w:rPr>
          <w:b/>
          <w:sz w:val="20"/>
          <w:szCs w:val="20"/>
        </w:rPr>
      </w:pPr>
    </w:p>
    <w:p w:rsidRDefault="00487694" w:rsidP="00487694" w:rsidR="00487694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805EBA" w:rsidP="00487694" w:rsidR="00487694">
      <w:r w:rsidRPr="00805EBA">
        <w:t>DNA</w:t>
      </w:r>
    </w:p>
    <w:p w:rsidRDefault="00487694" w:rsidP="00487694" w:rsidR="00487694">
      <w:r>
        <w:t>1. Rješenje nepravomoćno</w:t>
      </w:r>
    </w:p>
    <w:p w:rsidRDefault="00487694" w:rsidP="00487694" w:rsidR="00487694">
      <w:r>
        <w:t>2. Rješenje objaviti na mrežnoj stranici e-Oglasna ploča sudova, te dostaviti:</w:t>
      </w:r>
    </w:p>
    <w:p w:rsidRDefault="00487694" w:rsidP="00487694" w:rsidR="00487694">
      <w:r>
        <w:t>- kupcu</w:t>
      </w:r>
      <w:r w:rsidR="00D82362">
        <w:t xml:space="preserve"> </w:t>
      </w:r>
    </w:p>
    <w:p w:rsidRDefault="00487694" w:rsidP="00487694" w:rsidR="00487694">
      <w:r>
        <w:t>- stečajnom upravitelju</w:t>
      </w:r>
    </w:p>
    <w:p w:rsidRDefault="00487694" w:rsidP="00487694" w:rsidR="00487694">
      <w:r>
        <w:t xml:space="preserve">- </w:t>
      </w:r>
      <w:r w:rsidR="002B3FCB">
        <w:t>Lučkoj kapetaniji Slavonski Brod</w:t>
      </w:r>
      <w:r w:rsidR="00AC1E2B">
        <w:t xml:space="preserve"> uz dopis</w:t>
      </w:r>
    </w:p>
    <w:p w:rsidRDefault="00487694" w:rsidP="00487694" w:rsidR="00487694">
      <w:r>
        <w:t xml:space="preserve">- ŽDO </w:t>
      </w:r>
      <w:proofErr w:type="spellStart"/>
      <w:r>
        <w:t>Gr</w:t>
      </w:r>
      <w:proofErr w:type="spellEnd"/>
      <w:r>
        <w:t xml:space="preserve">. </w:t>
      </w:r>
      <w:proofErr w:type="spellStart"/>
      <w:r>
        <w:t>upr</w:t>
      </w:r>
      <w:proofErr w:type="spellEnd"/>
      <w:r>
        <w:t>. odjel Sl. Brod</w:t>
      </w:r>
    </w:p>
    <w:p w:rsidRDefault="00487694" w:rsidP="00487694" w:rsidR="00487694">
      <w:r>
        <w:t xml:space="preserve">- Poreznoj upravi </w:t>
      </w:r>
      <w:r w:rsidR="002B3FCB">
        <w:t>Slavonski Brod</w:t>
      </w:r>
      <w:r>
        <w:t>,  po pravomoćnosti</w:t>
      </w:r>
    </w:p>
    <w:p w:rsidRDefault="002B3FCB" w:rsidP="00487694" w:rsidR="00F20CDB">
      <w:r>
        <w:t>- ponuditelju</w:t>
      </w:r>
      <w:r w:rsidR="00A437B6">
        <w:t xml:space="preserve"> čij</w:t>
      </w:r>
      <w:r>
        <w:t>a ponuda</w:t>
      </w:r>
      <w:r w:rsidR="00A437B6">
        <w:t xml:space="preserve"> ni</w:t>
      </w:r>
      <w:r>
        <w:t>je</w:t>
      </w:r>
      <w:r w:rsidR="00A437B6">
        <w:t xml:space="preserve"> prihvaćen</w:t>
      </w:r>
      <w:r>
        <w:t>a</w:t>
      </w:r>
      <w:r w:rsidR="00D82362">
        <w:t xml:space="preserve"> </w:t>
      </w:r>
      <w:r w:rsidR="00FD161B">
        <w:t>–</w:t>
      </w:r>
      <w:r w:rsidR="00D82362">
        <w:t xml:space="preserve"> </w:t>
      </w:r>
      <w:r>
        <w:t>RTC BROD</w:t>
      </w:r>
      <w:r w:rsidR="00FD161B">
        <w:t xml:space="preserve"> d.o.o</w:t>
      </w:r>
      <w:r w:rsidR="00F20CDB">
        <w:t>.</w:t>
      </w:r>
      <w:r w:rsidR="00A9419D">
        <w:t>, Sl. Brod</w:t>
      </w:r>
    </w:p>
    <w:p w:rsidRDefault="00487694" w:rsidP="00487694" w:rsidR="00487694">
      <w:r>
        <w:t>3. Kalendar 15 dana</w:t>
      </w:r>
    </w:p>
    <w:p w:rsidRDefault="00487694" w:rsidP="00487694" w:rsidR="00487694">
      <w:r>
        <w:t xml:space="preserve">  </w:t>
      </w:r>
    </w:p>
    <w:p w:rsidRDefault="00487694" w:rsidP="00487694" w:rsidR="00487694"/>
    <w:p w:rsidRDefault="00487694" w:rsidP="00487694" w:rsidR="00487694"/>
    <w:p w:rsidRDefault="00487694" w:rsidP="00487694" w:rsidR="00487694"/>
    <w:p w:rsidRDefault="00487694" w:rsidP="00487694" w:rsidR="00487694"/>
    <w:p w:rsidRDefault="00DB052E" w:rsidP="00487694" w:rsidR="00DB052E" w:rsidRPr="00487694"/>
    <w:sectPr w:rsidR="00DB052E" w:rsidRPr="0048769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057" w:rsidP="001B5270" w:rsidR="00CB3057">
      <w:r>
        <w:separator/>
      </w:r>
    </w:p>
  </w:endnote>
  <w:endnote w:id="0" w:type="continuationSeparator">
    <w:p w:rsidRDefault="00CB3057" w:rsidP="001B5270" w:rsidR="00CB3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057" w:rsidP="001B5270" w:rsidR="00CB3057">
      <w:r>
        <w:separator/>
      </w:r>
    </w:p>
  </w:footnote>
  <w:footnote w:id="0" w:type="continuationSeparator">
    <w:p w:rsidRDefault="00CB3057" w:rsidP="001B5270" w:rsidR="00CB3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270" w:rsidP="001B5270" w:rsidR="001B5270">
    <w:pPr>
      <w:pStyle w:val="Zaglavlje"/>
      <w:jc w:val="right"/>
    </w:pPr>
    <w:r w:rsidRPr="001B5270">
      <w:rPr>
        <w:b/>
      </w:rPr>
      <w:t xml:space="preserve">Broj:7/ St-386/2014-217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30A"/>
    <w:multiLevelType w:val="hybridMultilevel"/>
    <w:tmpl w:val="AD9A6F64"/>
    <w:lvl w:tplc="550290F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61C35B7"/>
    <w:multiLevelType w:val="hybridMultilevel"/>
    <w:tmpl w:val="73F4DF16"/>
    <w:lvl w:tplc="2778AA80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34CD511E"/>
    <w:multiLevelType w:val="hybridMultilevel"/>
    <w:tmpl w:val="3B1AB59C"/>
    <w:lvl w:tplc="B8AC3DE8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EE600DC"/>
    <w:multiLevelType w:val="hybridMultilevel"/>
    <w:tmpl w:val="12580708"/>
    <w:lvl w:tplc="96D4D438" w:ilvl="0">
      <w:start w:val="2"/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abstractNum w:abstractNumId="4">
    <w:nsid w:val="5E2B7416"/>
    <w:multiLevelType w:val="hybridMultilevel"/>
    <w:tmpl w:val="3134E5F0"/>
    <w:lvl w:tplc="DFBE2E58" w:ilvl="0">
      <w:start w:val="2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5">
    <w:nsid w:val="65B766F9"/>
    <w:multiLevelType w:val="hybridMultilevel"/>
    <w:tmpl w:val="B77A5836"/>
    <w:lvl w:tplc="A32A021E" w:ilvl="0">
      <w:start w:val="1"/>
      <w:numFmt w:val="lowerLetter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71F758BA"/>
    <w:multiLevelType w:val="hybridMultilevel"/>
    <w:tmpl w:val="20CC9538"/>
    <w:lvl w:tplc="053651F2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abstractNum w:abstractNumId="7">
    <w:nsid w:val="75656953"/>
    <w:multiLevelType w:val="hybridMultilevel"/>
    <w:tmpl w:val="F16EBA38"/>
    <w:lvl w:tplc="F36CFACC" w:ilvl="0">
      <w:start w:val="2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75CA0885"/>
    <w:multiLevelType w:val="hybridMultilevel"/>
    <w:tmpl w:val="8CE6F00E"/>
    <w:lvl w:tplc="6DDAB45A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7626688D"/>
    <w:multiLevelType w:val="hybridMultilevel"/>
    <w:tmpl w:val="78943176"/>
    <w:lvl w:tplc="84F073F8" w:ilvl="0">
      <w:start w:val="1"/>
      <w:numFmt w:val="lowerLetter"/>
      <w:lvlText w:val="%1)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0">
    <w:nsid w:val="76C65D18"/>
    <w:multiLevelType w:val="hybridMultilevel"/>
    <w:tmpl w:val="D1702C88"/>
    <w:lvl w:tplc="26F018C0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694"/>
    <w:rsid w:val="000068F1"/>
    <w:rsid w:val="000271E8"/>
    <w:rsid w:val="00030A3A"/>
    <w:rsid w:val="00037FE0"/>
    <w:rsid w:val="00084CAA"/>
    <w:rsid w:val="0009114E"/>
    <w:rsid w:val="000A2400"/>
    <w:rsid w:val="000A73B5"/>
    <w:rsid w:val="000B1BEF"/>
    <w:rsid w:val="000C75F6"/>
    <w:rsid w:val="000C76E8"/>
    <w:rsid w:val="000D7D02"/>
    <w:rsid w:val="000E0E7A"/>
    <w:rsid w:val="000E20BA"/>
    <w:rsid w:val="000E48F5"/>
    <w:rsid w:val="000E734F"/>
    <w:rsid w:val="001106DF"/>
    <w:rsid w:val="00110BAE"/>
    <w:rsid w:val="00112163"/>
    <w:rsid w:val="00113E5E"/>
    <w:rsid w:val="0011701A"/>
    <w:rsid w:val="0014060E"/>
    <w:rsid w:val="0016397E"/>
    <w:rsid w:val="00170E0E"/>
    <w:rsid w:val="001714FC"/>
    <w:rsid w:val="00184550"/>
    <w:rsid w:val="001A239D"/>
    <w:rsid w:val="001B5270"/>
    <w:rsid w:val="001C2E97"/>
    <w:rsid w:val="001E3F66"/>
    <w:rsid w:val="001E4FAE"/>
    <w:rsid w:val="001E767B"/>
    <w:rsid w:val="0022116E"/>
    <w:rsid w:val="002227DD"/>
    <w:rsid w:val="00224122"/>
    <w:rsid w:val="00225612"/>
    <w:rsid w:val="00242CB9"/>
    <w:rsid w:val="002462C1"/>
    <w:rsid w:val="00264B42"/>
    <w:rsid w:val="00285693"/>
    <w:rsid w:val="002A0C70"/>
    <w:rsid w:val="002B3FCB"/>
    <w:rsid w:val="002C48C0"/>
    <w:rsid w:val="002C694B"/>
    <w:rsid w:val="002D69AE"/>
    <w:rsid w:val="002E0CAB"/>
    <w:rsid w:val="002E7BB8"/>
    <w:rsid w:val="00322049"/>
    <w:rsid w:val="003232F0"/>
    <w:rsid w:val="003307AB"/>
    <w:rsid w:val="003343B4"/>
    <w:rsid w:val="003442C9"/>
    <w:rsid w:val="00363CB4"/>
    <w:rsid w:val="00383A20"/>
    <w:rsid w:val="003926DA"/>
    <w:rsid w:val="003A00CD"/>
    <w:rsid w:val="003A7323"/>
    <w:rsid w:val="003B1F9C"/>
    <w:rsid w:val="003B7CAE"/>
    <w:rsid w:val="003D202E"/>
    <w:rsid w:val="003E2F89"/>
    <w:rsid w:val="003F46A1"/>
    <w:rsid w:val="00442BAE"/>
    <w:rsid w:val="00450ABE"/>
    <w:rsid w:val="00470D99"/>
    <w:rsid w:val="00486265"/>
    <w:rsid w:val="00487694"/>
    <w:rsid w:val="004F0E5A"/>
    <w:rsid w:val="005005FD"/>
    <w:rsid w:val="00501A6F"/>
    <w:rsid w:val="00510547"/>
    <w:rsid w:val="00527242"/>
    <w:rsid w:val="00532945"/>
    <w:rsid w:val="00540DCA"/>
    <w:rsid w:val="005416F1"/>
    <w:rsid w:val="005562AA"/>
    <w:rsid w:val="00567294"/>
    <w:rsid w:val="00572183"/>
    <w:rsid w:val="0057647C"/>
    <w:rsid w:val="00593EB1"/>
    <w:rsid w:val="00597116"/>
    <w:rsid w:val="005C132C"/>
    <w:rsid w:val="005C500D"/>
    <w:rsid w:val="005C56D5"/>
    <w:rsid w:val="005C5E05"/>
    <w:rsid w:val="005D3F03"/>
    <w:rsid w:val="005D5523"/>
    <w:rsid w:val="005F0D71"/>
    <w:rsid w:val="00630162"/>
    <w:rsid w:val="00640375"/>
    <w:rsid w:val="00643830"/>
    <w:rsid w:val="00647EAB"/>
    <w:rsid w:val="00652426"/>
    <w:rsid w:val="00683C55"/>
    <w:rsid w:val="00685FAE"/>
    <w:rsid w:val="00693FA1"/>
    <w:rsid w:val="006A3A6A"/>
    <w:rsid w:val="006A54CD"/>
    <w:rsid w:val="006C4123"/>
    <w:rsid w:val="006C46B6"/>
    <w:rsid w:val="006D1717"/>
    <w:rsid w:val="006E5D27"/>
    <w:rsid w:val="006E7B59"/>
    <w:rsid w:val="00727816"/>
    <w:rsid w:val="00734946"/>
    <w:rsid w:val="0074055F"/>
    <w:rsid w:val="007411E7"/>
    <w:rsid w:val="00741596"/>
    <w:rsid w:val="00755799"/>
    <w:rsid w:val="007646E1"/>
    <w:rsid w:val="00785541"/>
    <w:rsid w:val="007B2D85"/>
    <w:rsid w:val="007C0F79"/>
    <w:rsid w:val="007D52D8"/>
    <w:rsid w:val="007E4AFC"/>
    <w:rsid w:val="0080032D"/>
    <w:rsid w:val="00805EBA"/>
    <w:rsid w:val="00816B25"/>
    <w:rsid w:val="00822363"/>
    <w:rsid w:val="00825435"/>
    <w:rsid w:val="008259C6"/>
    <w:rsid w:val="008448F9"/>
    <w:rsid w:val="0085058A"/>
    <w:rsid w:val="008729C8"/>
    <w:rsid w:val="00892087"/>
    <w:rsid w:val="0089576D"/>
    <w:rsid w:val="008C273F"/>
    <w:rsid w:val="008E79B8"/>
    <w:rsid w:val="008F5392"/>
    <w:rsid w:val="008F7EE8"/>
    <w:rsid w:val="0090328F"/>
    <w:rsid w:val="009045AC"/>
    <w:rsid w:val="00912587"/>
    <w:rsid w:val="009177A4"/>
    <w:rsid w:val="0092028F"/>
    <w:rsid w:val="00925026"/>
    <w:rsid w:val="009329A5"/>
    <w:rsid w:val="00955B29"/>
    <w:rsid w:val="00964270"/>
    <w:rsid w:val="00971E73"/>
    <w:rsid w:val="0097211B"/>
    <w:rsid w:val="00990463"/>
    <w:rsid w:val="009A1A9E"/>
    <w:rsid w:val="009B0512"/>
    <w:rsid w:val="009D1343"/>
    <w:rsid w:val="009E5AE4"/>
    <w:rsid w:val="00A1671E"/>
    <w:rsid w:val="00A437B6"/>
    <w:rsid w:val="00A57092"/>
    <w:rsid w:val="00A572C4"/>
    <w:rsid w:val="00A63069"/>
    <w:rsid w:val="00A65500"/>
    <w:rsid w:val="00A92D47"/>
    <w:rsid w:val="00A9419D"/>
    <w:rsid w:val="00AA04DC"/>
    <w:rsid w:val="00AB4777"/>
    <w:rsid w:val="00AC1E2B"/>
    <w:rsid w:val="00AC4B27"/>
    <w:rsid w:val="00B03998"/>
    <w:rsid w:val="00B2665B"/>
    <w:rsid w:val="00B42E90"/>
    <w:rsid w:val="00B4650A"/>
    <w:rsid w:val="00B47637"/>
    <w:rsid w:val="00B5484E"/>
    <w:rsid w:val="00B62032"/>
    <w:rsid w:val="00B80751"/>
    <w:rsid w:val="00B939E9"/>
    <w:rsid w:val="00B95196"/>
    <w:rsid w:val="00BA19ED"/>
    <w:rsid w:val="00BA7D64"/>
    <w:rsid w:val="00BB0CC5"/>
    <w:rsid w:val="00BD77B9"/>
    <w:rsid w:val="00BE02B7"/>
    <w:rsid w:val="00BE0714"/>
    <w:rsid w:val="00C178C6"/>
    <w:rsid w:val="00C25CBE"/>
    <w:rsid w:val="00C30688"/>
    <w:rsid w:val="00C70665"/>
    <w:rsid w:val="00C856B7"/>
    <w:rsid w:val="00C87962"/>
    <w:rsid w:val="00CA1AA5"/>
    <w:rsid w:val="00CA2F6A"/>
    <w:rsid w:val="00CA4AAB"/>
    <w:rsid w:val="00CB3057"/>
    <w:rsid w:val="00CC3EF0"/>
    <w:rsid w:val="00CD5FCE"/>
    <w:rsid w:val="00CD6025"/>
    <w:rsid w:val="00CD6156"/>
    <w:rsid w:val="00CF4B25"/>
    <w:rsid w:val="00D5147C"/>
    <w:rsid w:val="00D8132C"/>
    <w:rsid w:val="00D82362"/>
    <w:rsid w:val="00D82ADB"/>
    <w:rsid w:val="00D938EC"/>
    <w:rsid w:val="00DA4A0F"/>
    <w:rsid w:val="00DB052E"/>
    <w:rsid w:val="00DC1F4F"/>
    <w:rsid w:val="00DC53B8"/>
    <w:rsid w:val="00DD084D"/>
    <w:rsid w:val="00E20517"/>
    <w:rsid w:val="00E22F09"/>
    <w:rsid w:val="00E37060"/>
    <w:rsid w:val="00E45680"/>
    <w:rsid w:val="00E56E07"/>
    <w:rsid w:val="00E60DFA"/>
    <w:rsid w:val="00E648F1"/>
    <w:rsid w:val="00E668EB"/>
    <w:rsid w:val="00E8198A"/>
    <w:rsid w:val="00EA09C9"/>
    <w:rsid w:val="00EA4B02"/>
    <w:rsid w:val="00EA59C8"/>
    <w:rsid w:val="00EC5E84"/>
    <w:rsid w:val="00EF4BFE"/>
    <w:rsid w:val="00EF7660"/>
    <w:rsid w:val="00F20CDB"/>
    <w:rsid w:val="00F22E8C"/>
    <w:rsid w:val="00F37F20"/>
    <w:rsid w:val="00F747B4"/>
    <w:rsid w:val="00F74C64"/>
    <w:rsid w:val="00F8282D"/>
    <w:rsid w:val="00F868D1"/>
    <w:rsid w:val="00FA51E1"/>
    <w:rsid w:val="00FB7103"/>
    <w:rsid w:val="00FD161B"/>
    <w:rsid w:val="00FD2408"/>
    <w:rsid w:val="00F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6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52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52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6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52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52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52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3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9780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802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004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17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3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310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0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331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84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7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11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9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8751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570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150018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12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63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31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1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19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76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9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5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73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21993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3785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99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68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64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308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01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479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2364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752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1159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973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0247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23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9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61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49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0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6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65006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044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298590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4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58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2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04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70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61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5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A6914-6197-476E-950D-9AE150342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1878</properties:Words>
  <properties:Characters>10694</properties:Characters>
  <properties:Lines>233</properties:Lines>
  <properties:Paragraphs>59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2018-10-03T08:53:00Z</dcterms:created>
  <dc:creator>wsadmin</dc:creator>
  <cp:lastModifiedBy>wsadmin</cp:lastModifiedBy>
  <cp:lastPrinted>2018-10-03T09:32:00Z</cp:lastPrinted>
  <dcterms:modified xmlns:xsi="http://www.w3.org/2001/XMLSchema-instance" xsi:type="dcterms:W3CDTF">2018-10-03T09:35:00Z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(st-386-2014 od 03.10.2018. -TANKERSKA PLOVIDBA RJEŠENJE DOSUDA-KUPOVNINA IZ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