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b09cc" w14:paraId="89b09cc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>
        <w:t xml:space="preserve">od </w:t>
      </w:r>
      <w:r w:rsidR="00646146">
        <w:t>8</w:t>
      </w:r>
      <w:r w:rsidR="00C572D2">
        <w:t xml:space="preserve">. </w:t>
      </w:r>
      <w:r w:rsidR="00646146">
        <w:t xml:space="preserve">studenog </w:t>
      </w:r>
      <w:r w:rsidR="00C572D2">
        <w:t>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646146">
        <w:t>MORE ADRIATIC d.o.o., Šibenik, Obala Jerka Šižgorića 1, OIB:47345664731</w:t>
      </w:r>
      <w:r w:rsidR="0039437A" w:rsidRPr="0039437A">
        <w:t>,</w:t>
      </w:r>
      <w:r w:rsidR="00EF3F9E">
        <w:t xml:space="preserve"> </w:t>
      </w:r>
      <w:r w:rsidR="00DC228A">
        <w:t>1</w:t>
      </w:r>
      <w:r w:rsidR="00A45777">
        <w:t>7</w:t>
      </w:r>
      <w:r w:rsidR="003825AE">
        <w:t xml:space="preserve">. </w:t>
      </w:r>
      <w:r w:rsidR="00640FE9">
        <w:t xml:space="preserve">ožujka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646146">
        <w:t>MORE ADRIATIC d.o.o., Šibenik, Obala Jerka Šižgorića 1, OIB:47345664731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59024B">
        <w:t>1</w:t>
      </w:r>
      <w:r w:rsidR="00A45777">
        <w:t>7</w:t>
      </w:r>
      <w:r w:rsidR="003825AE">
        <w:t xml:space="preserve">. </w:t>
      </w:r>
      <w:r w:rsidR="00640FE9">
        <w:t xml:space="preserve">ožujka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DC228A">
        <w:rPr>
          <w:color w:themeColor="text1" w:val="000000"/>
        </w:rPr>
        <w:t>1</w:t>
      </w:r>
      <w:r w:rsidR="00646146">
        <w:rPr>
          <w:color w:themeColor="text1" w:val="000000"/>
        </w:rPr>
        <w:t>4</w:t>
      </w:r>
      <w:r w:rsidR="00DC228A">
        <w:rPr>
          <w:color w:themeColor="text1" w:val="000000"/>
        </w:rPr>
        <w:t>,</w:t>
      </w:r>
      <w:r w:rsidR="00A45777">
        <w:rPr>
          <w:color w:themeColor="text1" w:val="000000"/>
        </w:rPr>
        <w:t>1</w:t>
      </w:r>
      <w:r w:rsidR="00DC228A">
        <w:rPr>
          <w:color w:themeColor="text1" w:val="000000"/>
        </w:rPr>
        <w:t>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646146">
        <w:t>Hrvoje Kraljičković iz Zagreba, Trg hrvatskih velikana 4, OIB: 63875916042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646146">
        <w:t>MORE ADRIATIC d.o.o., Šibenik, Obala Jerka Šižgorića 1, OIB:47345664731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646146">
        <w:t>8</w:t>
      </w:r>
      <w:r w:rsidR="00C572D2">
        <w:t xml:space="preserve">. </w:t>
      </w:r>
      <w:r w:rsidR="00646146">
        <w:t xml:space="preserve">studenog </w:t>
      </w:r>
      <w:r w:rsidR="00C572D2">
        <w:t>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646146">
        <w:t>3</w:t>
      </w:r>
      <w:r w:rsidR="0079567A" w:rsidRPr="00EF3F9E">
        <w:t>.</w:t>
      </w:r>
      <w:r w:rsidR="00E34074">
        <w:t xml:space="preserve"> </w:t>
      </w:r>
      <w:r w:rsidR="00646146">
        <w:t xml:space="preserve">studenog </w:t>
      </w:r>
      <w:r w:rsidR="0079567A" w:rsidRPr="00EF3F9E">
        <w:t>201</w:t>
      </w:r>
      <w:r w:rsidR="000B20D2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646146">
        <w:t>6.788,56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8F0E0D">
        <w:t xml:space="preserve">jedan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646146">
        <w:t xml:space="preserve">Erste &amp; Steiermärkische Bank </w:t>
      </w:r>
      <w:r w:rsidR="008B52BA">
        <w:t>d.d.</w:t>
      </w:r>
      <w:r w:rsidR="00B84B6D" w:rsidRPr="00EF3F9E">
        <w:t xml:space="preserve"> </w:t>
      </w:r>
      <w:r w:rsidR="00193657" w:rsidRPr="00EF3F9E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646146">
        <w:t>16</w:t>
      </w:r>
      <w:r w:rsidR="00131DF8">
        <w:t xml:space="preserve">. </w:t>
      </w:r>
      <w:r w:rsidR="0059024B">
        <w:t xml:space="preserve">prosinca </w:t>
      </w:r>
      <w:r>
        <w:t xml:space="preserve">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DC228A">
        <w:t>1</w:t>
      </w:r>
      <w:r w:rsidR="00A45777">
        <w:t>7</w:t>
      </w:r>
      <w:r w:rsidR="008F0E0D">
        <w:t>.</w:t>
      </w:r>
      <w:r w:rsidRPr="00131DF8">
        <w:t xml:space="preserve"> </w:t>
      </w:r>
      <w:r w:rsidR="003767D7">
        <w:t xml:space="preserve">ožujka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646146">
        <w:t>6.834,04</w:t>
      </w:r>
      <w:r w:rsidR="00DC228A">
        <w:t xml:space="preserve"> </w:t>
      </w:r>
      <w:r w:rsidR="00EF3F9E">
        <w:t xml:space="preserve">kuna </w:t>
      </w:r>
      <w:r w:rsidR="00EE0861">
        <w:t xml:space="preserve">u neprekinutom razdoblju od </w:t>
      </w:r>
      <w:r w:rsidR="00646146">
        <w:t>253</w:t>
      </w:r>
      <w:r w:rsidR="00EF3F9E">
        <w:t xml:space="preserve"> </w:t>
      </w:r>
      <w:r w:rsidR="00EE0861">
        <w:t>dan</w:t>
      </w:r>
      <w:r w:rsidR="0043755F">
        <w:t>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59024B">
        <w:t>1</w:t>
      </w:r>
      <w:r w:rsidR="00A45777">
        <w:t>7</w:t>
      </w:r>
      <w:r>
        <w:t xml:space="preserve">. </w:t>
      </w:r>
      <w:r w:rsidR="00640FE9">
        <w:t xml:space="preserve">ožujka </w:t>
      </w:r>
      <w:r w:rsidR="0039437A">
        <w:t>2017</w:t>
      </w:r>
      <w:r>
        <w:t xml:space="preserve">.  </w:t>
      </w:r>
    </w:p>
    <w:p w:rsidRDefault="00A45777" w:rsidP="00A45777" w:rsidR="00A45777">
      <w:pPr>
        <w:jc w:val="both"/>
      </w:pPr>
    </w:p>
    <w:p w:rsidRDefault="00A45777" w:rsidP="00646146" w:rsidR="00A4577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A45777" w:rsidP="00646146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</w:p>
    <w:p w:rsidRDefault="00C81F50" w:rsidP="0027280F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C509EF" w:rsidP="00646146" w:rsidR="00C509EF">
      <w:pPr>
        <w:tabs>
          <w:tab w:pos="3815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640FE9" w:rsidP="00640FE9" w:rsidR="00640FE9">
      <w:pPr>
        <w:ind w:firstLine="360"/>
        <w:jc w:val="both"/>
      </w:pPr>
      <w:r>
        <w:t>DN-a: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Zadru</w:t>
      </w:r>
      <w:r w:rsidRPr="00B52512">
        <w:t xml:space="preserve">, Građansko-upravnom odjelu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02B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DC228A">
      <w:t xml:space="preserve">Poslovni broj: 5 </w:t>
    </w:r>
    <w:r w:rsidR="00DC228A" w:rsidRPr="008C3132">
      <w:t>St-</w:t>
    </w:r>
    <w:r w:rsidR="00DC228A">
      <w:t>1</w:t>
    </w:r>
    <w:r w:rsidR="00646146">
      <w:t>117</w:t>
    </w:r>
    <w:r w:rsidR="00DC228A">
      <w:t>/16-10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646146">
      <w:t>1117/16-10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D02BA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280F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4E27"/>
    <w:rsid w:val="0059024B"/>
    <w:rsid w:val="00591C0E"/>
    <w:rsid w:val="00592BEA"/>
    <w:rsid w:val="00597EAD"/>
    <w:rsid w:val="005B55EC"/>
    <w:rsid w:val="005C637D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40FE9"/>
    <w:rsid w:val="00646146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2DBD"/>
    <w:rsid w:val="00814233"/>
    <w:rsid w:val="00821286"/>
    <w:rsid w:val="008455B6"/>
    <w:rsid w:val="008503D7"/>
    <w:rsid w:val="00861573"/>
    <w:rsid w:val="00862CC5"/>
    <w:rsid w:val="008663D8"/>
    <w:rsid w:val="008828D3"/>
    <w:rsid w:val="00894966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66D1"/>
    <w:rsid w:val="00A45777"/>
    <w:rsid w:val="00A5296F"/>
    <w:rsid w:val="00A5362F"/>
    <w:rsid w:val="00A61301"/>
    <w:rsid w:val="00A725FD"/>
    <w:rsid w:val="00A73C9A"/>
    <w:rsid w:val="00A80711"/>
    <w:rsid w:val="00A83487"/>
    <w:rsid w:val="00A91121"/>
    <w:rsid w:val="00A95955"/>
    <w:rsid w:val="00AA5237"/>
    <w:rsid w:val="00AB60EF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C228A"/>
    <w:rsid w:val="00DD0823"/>
    <w:rsid w:val="00DD118B"/>
    <w:rsid w:val="00DD5088"/>
    <w:rsid w:val="00DD56B2"/>
    <w:rsid w:val="00DD5973"/>
    <w:rsid w:val="00DF52BC"/>
    <w:rsid w:val="00E0197B"/>
    <w:rsid w:val="00E0298A"/>
    <w:rsid w:val="00E130D3"/>
    <w:rsid w:val="00E2239F"/>
    <w:rsid w:val="00E3022A"/>
    <w:rsid w:val="00E34074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02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02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02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02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02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02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02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02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02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02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1117</izvorni_sadrzaj>
    <derivirana_varijabla naziv="DomainObject.Predmet.Broj_1">1117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St-1117/2016</izvorni_sadrzaj>
    <derivirana_varijabla naziv="DomainObject.Predmet.OznakaBroj_1">St-1117/2016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MORE ADRIATIC društvo s ograničenom odgovornošću za opskrbu jahti, turistička agencija</izvorni_sadrzaj>
    <derivirana_varijabla naziv="DomainObject.Predmet.ProtustrankaFormated_1">  MORE ADRIATIC društvo s ograničenom odgovornošću za opskrbu jahti, turistička agencija</derivirana_varijabla>
  </DomainObject.Predmet.ProtustrankaFormated>
  <DomainObject.Predmet.ProtustrankaFormatedOIB>
    <izvorni_sadrzaj>  MORE ADRIATIC društvo s ograničenom odgovornošću za opskrbu jahti, turistička agencija, OIB 47345664731</izvorni_sadrzaj>
    <derivirana_varijabla naziv="DomainObject.Predmet.ProtustrankaFormatedOIB_1">  MORE ADRIATIC društvo s ograničenom odgovornošću za opskrbu jahti, turistička agencija, OIB 47345664731</derivirana_varijabla>
  </DomainObject.Predmet.ProtustrankaFormatedOIB>
  <DomainObject.Predmet.ProtustrankaFormatedWithAdress>
    <izvorni_sadrzaj> MORE ADRIATIC društvo s ograničenom odgovornošću za opskrbu jahti, turistička agencija, Obala Jerka Šižgorića 1 , 22000 Šibenik</izvorni_sadrzaj>
    <derivirana_varijabla naziv="DomainObject.Predmet.ProtustrankaFormatedWithAdress_1"> MORE ADRIATIC društvo s ograničenom odgovornošću za opskrbu jahti, turistička agencija, Obala Jerka Šižgorića 1 , 22000 Šibenik</derivirana_varijabla>
  </DomainObject.Predmet.ProtustrankaFormatedWithAdress>
  <DomainObject.Predmet.ProtustrankaFormatedWithAdressOIB>
    <izvorni_sadrzaj> MORE ADRIATIC društvo s ograničenom odgovornošću za opskrbu jahti, turistička agencija, OIB 47345664731, Obala Jerka Šižgorića 1 , 22000 Šibenik</izvorni_sadrzaj>
    <derivirana_varijabla naziv="DomainObject.Predmet.ProtustrankaFormatedWithAdressOIB_1"> MORE ADRIATIC društvo s ograničenom odgovornošću za opskrbu jahti, turistička agencija, OIB 47345664731, Obala Jerka Šižgorića 1 , 22000 Šibenik</derivirana_varijabla>
  </DomainObject.Predmet.ProtustrankaFormatedWithAdressOIB>
  <DomainObject.Predmet.ProtustrankaWithAdress>
    <izvorni_sadrzaj>MORE ADRIATIC društvo s ograničenom odgovornošću za opskrbu jahti, turistička agencija Obala Jerka Šižgorića 1 , 22000 Šibenik</izvorni_sadrzaj>
    <derivirana_varijabla naziv="DomainObject.Predmet.ProtustrankaWithAdress_1">MORE ADRIATIC društvo s ograničenom odgovornošću za opskrbu jahti, turistička agencija Obala Jerka Šižgorića 1 , 22000 Šibenik</derivirana_varijabla>
  </DomainObject.Predmet.ProtustrankaWithAdress>
  <DomainObject.Predmet.ProtustrankaWithAdressOIB>
    <izvorni_sadrzaj>MORE ADRIATIC društvo s ograničenom odgovornošću za opskrbu jahti, turistička agencija, OIB 47345664731, Obala Jerka Šižgorića 1 , 22000 Šibenik</izvorni_sadrzaj>
    <derivirana_varijabla naziv="DomainObject.Predmet.ProtustrankaWithAdressOIB_1">MORE ADRIATIC društvo s ograničenom odgovornošću za opskrbu jahti, turistička agencija, OIB 47345664731, Obala Jerka Šižgorića 1 , 22000 Šibenik</derivirana_varijabla>
  </DomainObject.Predmet.ProtustrankaWithAdressOIB>
  <DomainObject.Predmet.ProtustrankaNazivFormated>
    <izvorni_sadrzaj>MORE ADRIATIC društvo s ograničenom odgovornošću za opskrbu jahti, turistička agencija</izvorni_sadrzaj>
    <derivirana_varijabla naziv="DomainObject.Predmet.ProtustrankaNazivFormated_1">MORE ADRIATIC društvo s ograničenom odgovornošću za opskrbu jahti, turistička agencija</derivirana_varijabla>
  </DomainObject.Predmet.ProtustrankaNazivFormated>
  <DomainObject.Predmet.ProtustrankaNazivFormatedOIB>
    <izvorni_sadrzaj>MORE ADRIATIC društvo s ograničenom odgovornošću za opskrbu jahti, turistička agencija, OIB 47345664731</izvorni_sadrzaj>
    <derivirana_varijabla naziv="DomainObject.Predmet.ProtustrankaNazivFormatedOIB_1">MORE ADRIATIC društvo s ograničenom odgovornošću za opskrbu jahti, turistička agencija, OIB 47345664731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MORE ADRIATIC društvo s ograničenom odgovornošću za opskrbu jahti, turistička agencija</item>
    </izvorni_sadrzaj>
    <derivirana_varijabla naziv="DomainObject.Predmet.ProtuStrankaListFormated_1">
      <item>MORE ADRIATIC društvo s ograničenom odgovornošću za opskrbu jahti, turistička agencija</item>
    </derivirana_varijabla>
  </DomainObject.Predmet.ProtuStrankaListFormated>
  <DomainObject.Predmet.ProtuStrankaListFormatedOIB>
    <izvorni_sadrzaj>
      <item>MORE ADRIATIC društvo s ograničenom odgovornošću za opskrbu jahti, turistička agencija, OIB 47345664731</item>
    </izvorni_sadrzaj>
    <derivirana_varijabla naziv="DomainObject.Predmet.ProtuStrankaListFormatedOIB_1">
      <item>MORE ADRIATIC društvo s ograničenom odgovornošću za opskrbu jahti, turistička agencija, OIB 47345664731</item>
    </derivirana_varijabla>
  </DomainObject.Predmet.ProtuStrankaListFormatedOIB>
  <DomainObject.Predmet.ProtuStrankaListFormatedWithAdress>
    <izvorni_sadrzaj>
      <item>MORE ADRIATIC društvo s ograničenom odgovornošću za opskrbu jahti, turistička agencija, Obala Jerka Šižgorića 1 , 22000 Šibenik</item>
    </izvorni_sadrzaj>
    <derivirana_varijabla naziv="DomainObject.Predmet.ProtuStrankaListFormatedWithAdress_1">
      <item>MORE ADRIATIC društvo s ograničenom odgovornošću za opskrbu jahti, turistička agencija, Obala Jerka Šižgorića 1 , 22000 Šibenik</item>
    </derivirana_varijabla>
  </DomainObject.Predmet.ProtuStrankaListFormatedWithAdress>
  <DomainObject.Predmet.ProtuStrankaListFormatedWithAdressOIB>
    <izvorni_sadrzaj>
      <item>MORE ADRIATIC društvo s ograničenom odgovornošću za opskrbu jahti, turistička agencija, OIB 47345664731, Obala Jerka Šižgorića 1 , 22000 Šibenik</item>
    </izvorni_sadrzaj>
    <derivirana_varijabla naziv="DomainObject.Predmet.ProtuStrankaListFormatedWithAdressOIB_1">
      <item>MORE ADRIATIC društvo s ograničenom odgovornošću za opskrbu jahti, turistička agencija, OIB 47345664731, Obala Jerka Šižgorića 1 , 22000 Šibenik</item>
    </derivirana_varijabla>
  </DomainObject.Predmet.ProtuStrankaListFormatedWithAdressOIB>
  <DomainObject.Predmet.ProtuStrankaListNazivFormated>
    <izvorni_sadrzaj>
      <item>MORE ADRIATIC društvo s ograničenom odgovornošću za opskrbu jahti, turistička agencija</item>
    </izvorni_sadrzaj>
    <derivirana_varijabla naziv="DomainObject.Predmet.ProtuStrankaListNazivFormated_1">
      <item>MORE ADRIATIC društvo s ograničenom odgovornošću za opskrbu jahti, turistička agencija</item>
    </derivirana_varijabla>
  </DomainObject.Predmet.ProtuStrankaListNazivFormated>
  <DomainObject.Predmet.ProtuStrankaListNazivFormatedOIB>
    <izvorni_sadrzaj>
      <item>MORE ADRIATIC društvo s ograničenom odgovornošću za opskrbu jahti, turistička agencija, OIB 47345664731</item>
    </izvorni_sadrzaj>
    <derivirana_varijabla naziv="DomainObject.Predmet.ProtuStrankaListNazivFormatedOIB_1">
      <item>MORE ADRIATIC društvo s ograničenom odgovornošću za opskrbu jahti, turistička agencija, OIB 47345664731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MORE ADRIATIC društvo s ograničenom odgovornošću za opskrbu jahti, turistička agencija</izvorni_sadrzaj>
    <derivirana_varijabla naziv="DomainObject.Predmet.ProtustrankaIDrugi_1">MORE ADRIATIC društvo s ograničenom odgovornošću za opskrbu jahti, turistička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MORE ADRIATIC društvo s ograničenom odgovornošću za opskrbu jahti, turistička agencija, OIB 47345664731, Obala Jerka Šižgorića 1 , 22000 Šibenik</izvorni_sadrzaj>
    <derivirana_varijabla naziv="DomainObject.Predmet.ProtustrankaIDrugiAdressOIB_1">MORE ADRIATIC društvo s ograničenom odgovornošću za opskrbu jahti, turistička agencija, OIB 47345664731, Obala Jerka Šižgorića 1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MORE ADRIATIC društvo s ograničenom odgovornošću za opskrbu jahti, turistička agencija</item>
    </izvorni_sadrzaj>
    <derivirana_varijabla naziv="DomainObject.Predmet.SudioniciListNaziv_1">
      <item>FINA - Podružnica Šibenik</item>
      <item>MORE ADRIATIC društvo s ograničenom odgovornošću za opskrbu jahti, turistička agencija</item>
    </derivirana_varijabla>
  </DomainObject.Predmet.SudioniciListNaziv>
  <DomainObject.Predmet.SudioniciListAdressOIB>
    <izvorni_sadrzaj>
      <item>FINA - Podružnica Šibenik, OIB 85821130368, Perivoj L. Marune 1,22000 Šibenik</item>
      <item>MORE ADRIATIC društvo s ograničenom odgovornošću za opskrbu jahti, turistička agencija, OIB 47345664731, Obala Jerka Šižgorića 1 ,22000 Šibenik</item>
    </izvorni_sadrzaj>
    <derivirana_varijabla naziv="DomainObject.Predmet.SudioniciListAdressOIB_1">
      <item>FINA - Podružnica Šibenik, OIB 85821130368, Perivoj L. Marune 1,22000 Šibenik</item>
      <item>MORE ADRIATIC društvo s ograničenom odgovornošću za opskrbu jahti, turistička agencija, OIB 47345664731, Obala Jerka Šižgorića 1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47345664731</item>
    </izvorni_sadrzaj>
    <derivirana_varijabla naziv="DomainObject.Predmet.SudioniciListNazivOIB_1">
      <item>, OIB 85821130368</item>
      <item>, OIB 47345664731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3EA0DA-712B-4471-9C54-47187C92EE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1004</properties:Words>
  <properties:Characters>5437</properties:Characters>
  <properties:Lines>128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2017-03-17T13:03:00Z</dcterms:created>
  <dc:creator>Administrator</dc:creator>
  <cp:lastModifiedBy>Krešimir Torbarina</cp:lastModifiedBy>
  <cp:lastPrinted>2017-03-17T13:02:00Z</cp:lastPrinted>
  <dcterms:modified xmlns:xsi="http://www.w3.org/2001/XMLSchema-instance" xsi:type="dcterms:W3CDTF">2017-03-17T13:04:00Z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