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73d6" w14:paraId="dda73d6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046413">
        <w:rPr>
          <w:bCs/>
        </w:rPr>
        <w:t>36</w:t>
      </w:r>
      <w:r w:rsidR="00757DF3">
        <w:rPr>
          <w:bCs/>
        </w:rPr>
        <w:t>/2018</w:t>
      </w:r>
      <w:r w:rsidR="00C947ED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046413">
        <w:t>DIJAMANT KAMEN j.d.o.o., Benkovac, Stjepana Radića 9, OIB: 34850153486</w:t>
      </w:r>
      <w:r>
        <w:t xml:space="preserve">, povodom zahtjeva Financijske agencije, Regionalnog centra Split, Podružnice Zadar, Ivana Danila 4, OIB: 85821130368 od </w:t>
      </w:r>
      <w:r w:rsidR="00046413">
        <w:t>23</w:t>
      </w:r>
      <w:r w:rsidR="00757DF3">
        <w:t>. siječnja 2018</w:t>
      </w:r>
      <w:r>
        <w:t xml:space="preserve">., </w:t>
      </w:r>
      <w:r w:rsidR="00046413">
        <w:t>02.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046413">
        <w:t>DIJAMANT KAMEN j.d.o.o., Benkovac, Stjepana Radića 9, OIB: 34850153486</w:t>
      </w:r>
      <w:r>
        <w:t xml:space="preserve">, na temelju neizvršenih osnova za plaćanje iznosi </w:t>
      </w:r>
      <w:r w:rsidR="00046413">
        <w:t>10</w:t>
      </w:r>
      <w:r w:rsidR="00427A5D">
        <w:t>.</w:t>
      </w:r>
      <w:r w:rsidR="00046413">
        <w:t>689</w:t>
      </w:r>
      <w:r w:rsidR="00427A5D">
        <w:t>,</w:t>
      </w:r>
      <w:r w:rsidR="00046413">
        <w:t>68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046413">
        <w:t>Dario Nakić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046413">
        <w:t>02.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046413">
      <w:t>36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402768"/>
    <w:rsid w:val="00427A5D"/>
    <w:rsid w:val="004766F8"/>
    <w:rsid w:val="00556D61"/>
    <w:rsid w:val="0056006B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2443E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4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4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4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4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4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24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4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4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4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4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KAMEN j.d.o.o. za obradu kamena</izvorni_sadrzaj>
    <derivirana_varijabla naziv="DomainObject.Predmet.ProtustrankaFormated_1">  DIJAMANT KAMEN j.d.o.o. za obradu kamena</derivirana_varijabla>
  </DomainObject.Predmet.ProtustrankaFormated>
  <DomainObject.Predmet.ProtustrankaFormatedOIB>
    <izvorni_sadrzaj>  DIJAMANT KAMEN j.d.o.o. za obradu kamena, OIB 34850153486</izvorni_sadrzaj>
    <derivirana_varijabla naziv="DomainObject.Predmet.ProtustrankaFormatedOIB_1">  DIJAMANT KAMEN j.d.o.o. za obradu kamena, OIB 34850153486</derivirana_varijabla>
  </DomainObject.Predmet.ProtustrankaFormatedOIB>
  <DomainObject.Predmet.ProtustrankaFormatedWithAdress>
    <izvorni_sadrzaj> DIJAMANT KAMEN j.d.o.o. za obradu kamena, Stjepana Radića 9, 23420 Benkovac</izvorni_sadrzaj>
    <derivirana_varijabla naziv="DomainObject.Predmet.ProtustrankaFormatedWithAdress_1"> DIJAMANT KAMEN j.d.o.o. za obradu kamena, Stjepana Radića 9, 23420 Benkovac</derivirana_varijabla>
  </DomainObject.Predmet.ProtustrankaFormatedWithAdress>
  <DomainObject.Predmet.ProtustrankaFormatedWithAdressOIB>
    <izvorni_sadrzaj> DIJAMANT KAMEN j.d.o.o. za obradu kamena, OIB 34850153486, Stjepana Radića 9, 23420 Benkovac</izvorni_sadrzaj>
    <derivirana_varijabla naziv="DomainObject.Predmet.ProtustrankaFormatedWithAdressOIB_1"> DIJAMANT KAMEN j.d.o.o. za obradu kamena, OIB 34850153486, Stjepana Radića 9, 23420 Benkovac</derivirana_varijabla>
  </DomainObject.Predmet.ProtustrankaFormatedWithAdressOIB>
  <DomainObject.Predmet.ProtustrankaWithAdress>
    <izvorni_sadrzaj>DIJAMANT KAMEN j.d.o.o. za obradu kamena Stjepana Radića 9, 23420 Benkovac</izvorni_sadrzaj>
    <derivirana_varijabla naziv="DomainObject.Predmet.ProtustrankaWithAdress_1">DIJAMANT KAMEN j.d.o.o. za obradu kamena Stjepana Radića 9, 23420 Benkovac</derivirana_varijabla>
  </DomainObject.Predmet.ProtustrankaWithAdress>
  <DomainObject.Predmet.ProtustrankaWithAdressOIB>
    <izvorni_sadrzaj>DIJAMANT KAMEN j.d.o.o. za obradu kamena, OIB 34850153486, Stjepana Radića 9, 23420 Benkovac</izvorni_sadrzaj>
    <derivirana_varijabla naziv="DomainObject.Predmet.ProtustrankaWithAdressOIB_1">DIJAMANT KAMEN j.d.o.o. za obradu kamena, OIB 34850153486, Stjepana Radića 9, 23420 Benkovac</derivirana_varijabla>
  </DomainObject.Predmet.ProtustrankaWithAdressOIB>
  <DomainObject.Predmet.ProtustrankaNazivFormated>
    <izvorni_sadrzaj>DIJAMANT KAMEN j.d.o.o. za obradu kamena</izvorni_sadrzaj>
    <derivirana_varijabla naziv="DomainObject.Predmet.ProtustrankaNazivFormated_1">DIJAMANT KAMEN j.d.o.o. za obradu kamena</derivirana_varijabla>
  </DomainObject.Predmet.ProtustrankaNazivFormated>
  <DomainObject.Predmet.ProtustrankaNazivFormatedOIB>
    <izvorni_sadrzaj>DIJAMANT KAMEN j.d.o.o. za obradu kamena, OIB 34850153486</izvorni_sadrzaj>
    <derivirana_varijabla naziv="DomainObject.Predmet.ProtustrankaNazivFormatedOIB_1">DIJAMANT KAMEN j.d.o.o. za obradu kamena, OIB 34850153486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DIJAMANT KAMEN j.d.o.o. za obradu kamena</item>
    </izvorni_sadrzaj>
    <derivirana_varijabla naziv="DomainObject.Predmet.ProtuStrankaListFormated_1">
      <item>DIJAMANT KAMEN j.d.o.o. za obradu kamena</item>
    </derivirana_varijabla>
  </DomainObject.Predmet.ProtuStrankaListFormated>
  <DomainObject.Predmet.ProtuStrankaListFormatedOIB>
    <izvorni_sadrzaj>
      <item>DIJAMANT KAMEN j.d.o.o. za obradu kamena, OIB 34850153486</item>
    </izvorni_sadrzaj>
    <derivirana_varijabla naziv="DomainObject.Predmet.ProtuStrankaListFormatedOIB_1">
      <item>DIJAMANT KAMEN j.d.o.o. za obradu kamena, OIB 34850153486</item>
    </derivirana_varijabla>
  </DomainObject.Predmet.ProtuStrankaListFormatedOIB>
  <DomainObject.Predmet.ProtuStrankaListFormatedWithAdress>
    <izvorni_sadrzaj>
      <item>DIJAMANT KAMEN j.d.o.o. za obradu kamena, Stjepana Radića 9, 23420 Benkovac</item>
    </izvorni_sadrzaj>
    <derivirana_varijabla naziv="DomainObject.Predmet.ProtuStrankaListFormatedWithAdress_1">
      <item>DIJAMANT KAMEN j.d.o.o. za obradu kamena, Stjepana Radića 9, 23420 Benkovac</item>
    </derivirana_varijabla>
  </DomainObject.Predmet.ProtuStrankaListFormatedWithAdress>
  <DomainObject.Predmet.ProtuStrankaListFormatedWithAdressOIB>
    <izvorni_sadrzaj>
      <item>DIJAMANT KAMEN j.d.o.o. za obradu kamena, OIB 34850153486, Stjepana Radića 9, 23420 Benkovac</item>
    </izvorni_sadrzaj>
    <derivirana_varijabla naziv="DomainObject.Predmet.ProtuStrankaListFormatedWithAdressOIB_1">
      <item>DIJAMANT KAMEN j.d.o.o. za obradu kamena, OIB 34850153486, Stjepana Radića 9, 23420 Benkovac</item>
    </derivirana_varijabla>
  </DomainObject.Predmet.ProtuStrankaListFormatedWithAdressOIB>
  <DomainObject.Predmet.ProtuStrankaListNazivFormated>
    <izvorni_sadrzaj>
      <item>DIJAMANT KAMEN j.d.o.o. za obradu kamena</item>
    </izvorni_sadrzaj>
    <derivirana_varijabla naziv="DomainObject.Predmet.ProtuStrankaListNazivFormated_1">
      <item>DIJAMANT KAMEN j.d.o.o. za obradu kamena</item>
    </derivirana_varijabla>
  </DomainObject.Predmet.ProtuStrankaListNazivFormated>
  <DomainObject.Predmet.ProtuStrankaListNazivFormatedOIB>
    <izvorni_sadrzaj>
      <item>DIJAMANT KAMEN j.d.o.o. za obradu kamena, OIB 34850153486</item>
    </izvorni_sadrzaj>
    <derivirana_varijabla naziv="DomainObject.Predmet.ProtuStrankaListNazivFormatedOIB_1">
      <item>DIJAMANT KAMEN j.d.o.o. za obradu kamena, OIB 34850153486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DIJAMANT KAMEN j.d.o.o. za obradu kamena</izvorni_sadrzaj>
    <derivirana_varijabla naziv="DomainObject.Predmet.ProtustrankaIDrugi_1">DIJAMANT KAMEN j.d.o.o. za obradu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DIJAMANT KAMEN j.d.o.o. za obradu kamena, OIB 34850153486, Stjepana Radića 9, 23420 Benkovac</izvorni_sadrzaj>
    <derivirana_varijabla naziv="DomainObject.Predmet.ProtustrankaIDrugiAdressOIB_1">DIJAMANT KAMEN j.d.o.o. za obradu kamena, OIB 34850153486, Stjepana Radića 9,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DIJAMANT KAMEN j.d.o.o. za obradu kamena</item>
    </izvorni_sadrzaj>
    <derivirana_varijabla naziv="DomainObject.Predmet.SudioniciListNaziv_1">
      <item>FINA</item>
      <item>DIJAMANT KAMEN j.d.o.o. za obradu kamena</item>
    </derivirana_varijabla>
  </DomainObject.Predmet.SudioniciListNaziv>
  <DomainObject.Predmet.SudioniciListAdressOIB>
    <izvorni_sadrzaj>
      <item>FINA, OIB 85821130368</item>
      <item>DIJAMANT KAMEN j.d.o.o. za obradu kamena, OIB 34850153486, Stjepana Radića 9,23420 Benkovac</item>
    </izvorni_sadrzaj>
    <derivirana_varijabla naziv="DomainObject.Predmet.SudioniciListAdressOIB_1">
      <item>FINA, OIB 85821130368</item>
      <item>DIJAMANT KAMEN j.d.o.o. za obradu kamena, OIB 34850153486, Stjepana Radića 9,23420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34850153486</item>
    </izvorni_sadrzaj>
    <derivirana_varijabla naziv="DomainObject.Predmet.SudioniciListNazivOIB_1">
      <item>, OIB 85821130368</item>
      <item>, OIB 34850153486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2013</properties:Characters>
  <properties:Lines>58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2018-02-01T13:51:00Z</dcterms:created>
  <dc:creator>mklismanic</dc:creator>
  <cp:lastModifiedBy>Ante Rubelj</cp:lastModifiedBy>
  <cp:lastPrinted>2018-02-01T13:51:00Z</cp:lastPrinted>
  <dcterms:modified xmlns:xsi="http://www.w3.org/2001/XMLSchema-instance" xsi:type="dcterms:W3CDTF">2018-02-02T07:50:00Z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