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52ceb" w14:paraId="8852ceb" w:rsidRDefault="005A379F" w:rsidP="005A379F" w:rsidR="005A379F" w:rsidRPr="005A379F">
      <w:pPr>
        <w15:collapsed w:val="false"/>
      </w:pPr>
      <w:bookmarkStart w:name="_GoBack" w:id="0"/>
      <w:bookmarkEnd w:id="0"/>
      <w:r w:rsidRPr="005A379F">
        <w:t xml:space="preserve">           </w:t>
      </w:r>
      <w:r w:rsidRPr="005A379F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A379F" w:rsidP="005A379F" w:rsidR="005A379F" w:rsidRPr="005A379F">
      <w:pPr>
        <w:spacing w:before="50"/>
      </w:pPr>
      <w:r w:rsidRPr="005A379F">
        <w:t>REPUBLIKA HRVATSKA</w:t>
      </w:r>
      <w:r w:rsidRPr="005A379F">
        <w:tab/>
      </w:r>
    </w:p>
    <w:p w:rsidRDefault="005A379F" w:rsidP="005A379F" w:rsidR="005A379F">
      <w:pPr>
        <w:rPr>
          <w:rFonts w:eastAsiaTheme="minorHAnsi"/>
          <w:lang w:eastAsia="en-US"/>
        </w:rPr>
      </w:pPr>
      <w:r w:rsidRPr="005A379F">
        <w:rPr>
          <w:rFonts w:eastAsiaTheme="minorHAnsi"/>
          <w:lang w:eastAsia="en-US"/>
        </w:rPr>
        <w:t xml:space="preserve">TRGOVAČKI SUD U SPLITU                   </w:t>
      </w:r>
    </w:p>
    <w:p w:rsidRDefault="0018446E" w:rsidP="005A379F" w:rsidR="00C1399A" w:rsidRPr="009B5817">
      <w:r w:rsidRPr="009B5817">
        <w:t xml:space="preserve">Split, </w:t>
      </w:r>
      <w:r w:rsidR="007629CE">
        <w:t>Suko</w:t>
      </w:r>
      <w:r w:rsidR="00BD0385" w:rsidRPr="009B5817">
        <w:t>išanska</w:t>
      </w:r>
      <w:r w:rsidRPr="009B5817">
        <w:t xml:space="preserve"> 6</w:t>
      </w: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5475E" w:rsidP="00880FEA" w:rsidR="00C1399A" w:rsidRPr="009B5817">
      <w:pPr>
        <w:spacing w:after="200" w:before="200"/>
        <w:jc w:val="center"/>
      </w:pPr>
      <w:r>
        <w:rPr>
          <w:spacing w:val="60"/>
        </w:rPr>
        <w:t>RJEŠENJE</w:t>
      </w:r>
    </w:p>
    <w:p w:rsidRDefault="004D3979" w:rsidP="00FB437B" w:rsidR="004D3979" w:rsidRPr="007629CE">
      <w:pPr>
        <w:ind w:firstLine="708"/>
        <w:jc w:val="both"/>
      </w:pPr>
      <w:r w:rsidRPr="007629CE">
        <w:t xml:space="preserve">Trgovački sud u Splitu, </w:t>
      </w:r>
      <w:r w:rsidR="005A379F">
        <w:t>po sutkinji Ani Golub Gruić</w:t>
      </w:r>
      <w:r w:rsidRPr="007629CE">
        <w:t xml:space="preserve">, u postupku nad dužnikom </w:t>
      </w:r>
      <w:r w:rsidR="00FB437B" w:rsidRPr="007629CE">
        <w:t xml:space="preserve">u stečajnom postupku nad dužnikom </w:t>
      </w:r>
      <w:r w:rsidR="005A379F" w:rsidRPr="005A379F">
        <w:t>u stečajnom postupku nad dužnikom PRIVREDNIK p.u.t.z. u stečaju Split, Put Supavla 39, OIB: 83973385748</w:t>
      </w:r>
      <w:r w:rsidR="00FB437B" w:rsidRPr="007629CE">
        <w:t xml:space="preserve">, dana </w:t>
      </w:r>
      <w:r w:rsidR="005A379F">
        <w:t>11. travnja</w:t>
      </w:r>
      <w:r w:rsidR="00FB437B" w:rsidRPr="007629CE">
        <w:t xml:space="preserve"> 201</w:t>
      </w:r>
      <w:r w:rsidR="005A379F">
        <w:t>6</w:t>
      </w:r>
      <w:r w:rsidR="00FB437B" w:rsidRPr="007629CE">
        <w:t>. godine</w:t>
      </w:r>
    </w:p>
    <w:p w:rsidRDefault="00B5475E" w:rsidP="005A379F" w:rsidR="003D3A97" w:rsidRPr="009B5817">
      <w:pPr>
        <w:spacing w:after="240" w:before="240"/>
        <w:jc w:val="center"/>
      </w:pPr>
      <w:r>
        <w:t>r i j e š i o</w:t>
      </w:r>
      <w:r w:rsidR="003D3A97" w:rsidRPr="009B5817">
        <w:t xml:space="preserve">   j e </w:t>
      </w:r>
    </w:p>
    <w:p w:rsidRDefault="00730309" w:rsidP="004E47AC" w:rsidR="00730309" w:rsidRPr="004E47AC">
      <w:pPr>
        <w:spacing w:after="160" w:before="240"/>
        <w:ind w:firstLine="708"/>
        <w:jc w:val="both"/>
      </w:pPr>
      <w:r>
        <w:t xml:space="preserve">I. </w:t>
      </w:r>
      <w:r w:rsidR="00D70DFB">
        <w:t xml:space="preserve">Zakazuje se posebno ispitno ročište u stečajnom postupku nad </w:t>
      </w:r>
      <w:r w:rsidR="00D70DFB" w:rsidRPr="00D70DFB">
        <w:t xml:space="preserve">dužnikom </w:t>
      </w:r>
      <w:r w:rsidR="005A379F" w:rsidRPr="005A379F">
        <w:t>u stečajnom postupku nad dužnikom PRIVREDNIK p.u.t.z. u stečaju Split, Put Supavla 39, OIB: 83973385748</w:t>
      </w:r>
      <w:r w:rsidR="005102A7" w:rsidRPr="005102A7">
        <w:t xml:space="preserve">, </w:t>
      </w:r>
      <w:r>
        <w:t xml:space="preserve">koje će se održati </w:t>
      </w:r>
      <w:r w:rsidRPr="004E47AC">
        <w:t>dana</w:t>
      </w:r>
      <w:r w:rsidR="00D70DFB" w:rsidRPr="004E47AC">
        <w:t xml:space="preserve"> </w:t>
      </w:r>
      <w:r w:rsidR="005A379F">
        <w:t>2. svibnja 2016</w:t>
      </w:r>
      <w:r w:rsidR="00D70DFB" w:rsidRPr="004E47AC">
        <w:t xml:space="preserve">. godine u </w:t>
      </w:r>
      <w:r w:rsidR="005A379F">
        <w:t>08:30</w:t>
      </w:r>
      <w:r w:rsidR="00D70DFB" w:rsidRPr="004E47AC">
        <w:t xml:space="preserve"> </w:t>
      </w:r>
      <w:r w:rsidR="00BE56B5" w:rsidRPr="004E47AC">
        <w:t xml:space="preserve">sati u prostorijama Trgovačkog suda u Splitu, Sukoišanska 6, soba broj </w:t>
      </w:r>
      <w:r w:rsidR="004E47AC">
        <w:t>20</w:t>
      </w:r>
      <w:r w:rsidR="005A379F">
        <w:t>4</w:t>
      </w:r>
      <w:r w:rsidR="004E47AC">
        <w:t>/II</w:t>
      </w:r>
      <w:r w:rsidR="00BE56B5" w:rsidRPr="004E47AC">
        <w:t>.</w:t>
      </w:r>
      <w:r w:rsidR="004E47AC">
        <w:t xml:space="preserve"> </w:t>
      </w:r>
      <w:r w:rsidR="003A08CD">
        <w:t>Na ovom posebnom</w:t>
      </w:r>
      <w:r w:rsidRPr="004E47AC">
        <w:t xml:space="preserve"> ispitnom ročištu ispitivat će se tražbine vjerovnika koje su prijavljene unutar roka od tri mjeseca od prvoga ispitnog ročišta.</w:t>
      </w:r>
    </w:p>
    <w:p w:rsidRDefault="00730309" w:rsidP="004E47AC" w:rsidR="00CF323D" w:rsidRPr="004E47AC">
      <w:pPr>
        <w:spacing w:after="160" w:before="240"/>
        <w:ind w:firstLine="708"/>
        <w:jc w:val="both"/>
      </w:pPr>
      <w:r w:rsidRPr="004E47AC">
        <w:t xml:space="preserve">II. </w:t>
      </w:r>
      <w:r w:rsidR="00D70DFB" w:rsidRPr="004E47AC">
        <w:t xml:space="preserve">Saziva se Skupština vjerovnika u stečajnom postupku nad dužnikom </w:t>
      </w:r>
      <w:r w:rsidR="005A379F" w:rsidRPr="005A379F">
        <w:t>u stečajnom postupku nad dužnikom PRIVREDNIK p.u.t.z. u stečaju Split, Put Supavla 39, OIB: 83973385748</w:t>
      </w:r>
      <w:r w:rsidR="005102A7" w:rsidRPr="004E47AC">
        <w:t xml:space="preserve">, </w:t>
      </w:r>
      <w:r w:rsidR="00D70DFB" w:rsidRPr="004E47AC">
        <w:t>koja će se održati</w:t>
      </w:r>
      <w:r w:rsidR="00CF323D" w:rsidRPr="004E47AC">
        <w:t xml:space="preserve"> dana </w:t>
      </w:r>
      <w:r w:rsidR="005A379F">
        <w:t>2. svibnja 2016</w:t>
      </w:r>
      <w:r w:rsidR="00D70DFB" w:rsidRPr="004E47AC">
        <w:t xml:space="preserve">. godine u </w:t>
      </w:r>
      <w:r w:rsidR="005A379F">
        <w:t>08:45</w:t>
      </w:r>
      <w:r w:rsidR="00CF323D" w:rsidRPr="004E47AC">
        <w:t xml:space="preserve"> sati</w:t>
      </w:r>
      <w:r w:rsidR="00D70DFB" w:rsidRPr="004E47AC">
        <w:t xml:space="preserve"> u</w:t>
      </w:r>
      <w:r w:rsidR="00BE56B5" w:rsidRPr="004E47AC">
        <w:t xml:space="preserve"> prostorijama Trgovačkog suda u Splitu, Sukoišanska 6, soba</w:t>
      </w:r>
      <w:r w:rsidR="004E47AC">
        <w:t xml:space="preserve"> broj 204/II</w:t>
      </w:r>
      <w:r w:rsidR="00BE56B5" w:rsidRPr="004E47AC">
        <w:t xml:space="preserve"> sa sljedećim</w:t>
      </w:r>
    </w:p>
    <w:p w:rsidRDefault="005A379F" w:rsidP="008F0156" w:rsidR="00CF323D">
      <w:pPr>
        <w:spacing w:after="280" w:before="300"/>
        <w:jc w:val="center"/>
      </w:pPr>
      <w:r>
        <w:t>D</w:t>
      </w:r>
      <w:r w:rsidR="00257B15">
        <w:t>nevnim redom:</w:t>
      </w:r>
    </w:p>
    <w:p w:rsidRDefault="00BE56B5" w:rsidP="008F0156" w:rsidR="00257B15">
      <w:pPr>
        <w:spacing w:before="100"/>
        <w:ind w:firstLine="708"/>
        <w:jc w:val="both"/>
      </w:pPr>
      <w:r>
        <w:t xml:space="preserve">1. </w:t>
      </w:r>
      <w:r w:rsidR="007B60A7">
        <w:t>I</w:t>
      </w:r>
      <w:r w:rsidR="00257B15">
        <w:t>zvješće stečajnog upravitelja o</w:t>
      </w:r>
      <w:r w:rsidR="005A379F">
        <w:t xml:space="preserve"> dosadašnjem</w:t>
      </w:r>
      <w:r w:rsidR="00257B15">
        <w:t xml:space="preserve"> tijeku postupka</w:t>
      </w:r>
    </w:p>
    <w:p w:rsidRDefault="00BE56B5" w:rsidP="008F0156" w:rsidR="00257B15">
      <w:pPr>
        <w:spacing w:before="100"/>
        <w:ind w:firstLine="703"/>
        <w:jc w:val="both"/>
      </w:pPr>
      <w:r>
        <w:t xml:space="preserve">2. </w:t>
      </w:r>
      <w:r w:rsidR="005A379F">
        <w:t>Izvješće o sporovima u tijeku</w:t>
      </w:r>
    </w:p>
    <w:p w:rsidRDefault="00BE56B5" w:rsidP="008F0156" w:rsidR="00257B15">
      <w:pPr>
        <w:spacing w:before="100"/>
        <w:ind w:firstLine="703"/>
        <w:jc w:val="both"/>
      </w:pPr>
      <w:r>
        <w:t xml:space="preserve">4. </w:t>
      </w:r>
      <w:r w:rsidR="007B60A7">
        <w:t>R</w:t>
      </w:r>
      <w:r w:rsidR="00257B15">
        <w:t>azno</w:t>
      </w:r>
    </w:p>
    <w:p w:rsidRDefault="00257B15" w:rsidP="004E47AC" w:rsidR="00257B15">
      <w:pPr>
        <w:spacing w:after="160" w:before="240"/>
        <w:ind w:firstLine="567"/>
        <w:jc w:val="both"/>
      </w:pPr>
      <w:r>
        <w:t xml:space="preserve">III. Na posebno ispitno ročište i na Skupštinu vjerovnika pozivaju se svi vjerovnici stečajnog dužnika objavom </w:t>
      </w:r>
      <w:r w:rsidR="005A379F">
        <w:t xml:space="preserve">ovog rješenja na </w:t>
      </w:r>
      <w:r w:rsidR="005A379F" w:rsidRPr="002F0931">
        <w:t xml:space="preserve">mrežnoj </w:t>
      </w:r>
      <w:r w:rsidR="005A379F">
        <w:t>stranici e-Oglasna ploča sudova.</w:t>
      </w:r>
    </w:p>
    <w:p w:rsidRDefault="00257B15" w:rsidP="008F0156" w:rsidR="007629CE">
      <w:pPr>
        <w:spacing w:after="200" w:before="300"/>
        <w:jc w:val="center"/>
      </w:pPr>
      <w:r>
        <w:t>Obrazloženje</w:t>
      </w:r>
    </w:p>
    <w:p w:rsidRDefault="005A379F" w:rsidP="005A379F" w:rsidR="005A379F" w:rsidRPr="000A0BC3">
      <w:pPr>
        <w:spacing w:before="200"/>
        <w:ind w:firstLine="709"/>
        <w:jc w:val="both"/>
        <w:rPr>
          <w:rFonts w:eastAsia="Calibri"/>
          <w:lang w:eastAsia="en-US"/>
        </w:rPr>
      </w:pPr>
      <w:r w:rsidRPr="000A0BC3">
        <w:rPr>
          <w:rFonts w:eastAsia="Calibri"/>
          <w:lang w:eastAsia="en-US"/>
        </w:rPr>
        <w:t xml:space="preserve">Rješenjem ovog suda poslovni broj 11.St-72/2014 od 7. listopada 2015. godine otvoren </w:t>
      </w:r>
      <w:r>
        <w:rPr>
          <w:rFonts w:eastAsia="Calibri"/>
          <w:lang w:eastAsia="en-US"/>
        </w:rPr>
        <w:t xml:space="preserve">je </w:t>
      </w:r>
      <w:r w:rsidRPr="000A0BC3">
        <w:rPr>
          <w:rFonts w:eastAsia="Calibri"/>
          <w:lang w:eastAsia="en-US"/>
        </w:rPr>
        <w:t xml:space="preserve">stečajni postupak nad </w:t>
      </w:r>
      <w:r w:rsidRPr="000A0BC3">
        <w:rPr>
          <w:rFonts w:eastAsia="Calibri"/>
          <w:lang w:eastAsia="en-US" w:val="en-GB"/>
        </w:rPr>
        <w:t xml:space="preserve">dužnikom </w:t>
      </w:r>
      <w:r w:rsidRPr="000A0BC3">
        <w:rPr>
          <w:rFonts w:eastAsia="Calibri"/>
          <w:lang w:eastAsia="en-US"/>
        </w:rPr>
        <w:t>PRIVREDNIK p.u.t.z. Split, Put Supavla 39, OIB: 83973385748.</w:t>
      </w:r>
      <w:r>
        <w:rPr>
          <w:rFonts w:eastAsia="Calibri"/>
          <w:lang w:eastAsia="en-US"/>
        </w:rPr>
        <w:t xml:space="preserve"> </w:t>
      </w:r>
      <w:r w:rsidRPr="000A0BC3">
        <w:rPr>
          <w:rFonts w:eastAsia="Calibri"/>
          <w:lang w:eastAsia="en-US"/>
        </w:rPr>
        <w:t>Istim rješenjem za stečajnog upravitelja imenovan je Vedran Šeparović dipl. oec. iz Splita, Dubrovačka 31, OIB: 48360997733.</w:t>
      </w:r>
    </w:p>
    <w:p w:rsidRDefault="00257B15" w:rsidP="00BE56B5" w:rsidR="00257B15">
      <w:pPr>
        <w:spacing w:before="200"/>
        <w:ind w:firstLine="709"/>
        <w:jc w:val="both"/>
      </w:pPr>
      <w:r>
        <w:t>Dana</w:t>
      </w:r>
      <w:r w:rsidR="007B60A7">
        <w:t xml:space="preserve"> </w:t>
      </w:r>
      <w:r w:rsidR="005A379F">
        <w:t>17</w:t>
      </w:r>
      <w:r w:rsidR="00730309">
        <w:t>. prosinca</w:t>
      </w:r>
      <w:r w:rsidR="005A379F">
        <w:t xml:space="preserve"> 2015</w:t>
      </w:r>
      <w:r w:rsidR="006050B4">
        <w:t xml:space="preserve">. godine </w:t>
      </w:r>
      <w:r>
        <w:t>održano je opć</w:t>
      </w:r>
      <w:r w:rsidR="006050B4">
        <w:t>e ispitno i izvještajno ročište</w:t>
      </w:r>
      <w:r w:rsidR="00BE56B5">
        <w:t>,</w:t>
      </w:r>
      <w:r w:rsidR="006050B4">
        <w:t xml:space="preserve"> nakon čega je dana </w:t>
      </w:r>
      <w:r w:rsidR="005A379F">
        <w:t>23. prosinca 2015</w:t>
      </w:r>
      <w:r w:rsidR="00730309" w:rsidRPr="00730309">
        <w:t xml:space="preserve">. godine </w:t>
      </w:r>
      <w:r w:rsidR="006050B4">
        <w:t>doneseno rješenje o utvrđenim i osporenim tražbinama.</w:t>
      </w:r>
    </w:p>
    <w:p w:rsidRDefault="00257B15" w:rsidP="00730309" w:rsidR="007B60A7">
      <w:pPr>
        <w:spacing w:before="200"/>
        <w:ind w:firstLine="709"/>
        <w:jc w:val="both"/>
      </w:pPr>
      <w:r>
        <w:lastRenderedPageBreak/>
        <w:t>Podnes</w:t>
      </w:r>
      <w:r w:rsidR="007B60A7">
        <w:t xml:space="preserve">kom od </w:t>
      </w:r>
      <w:r w:rsidR="00F54D85">
        <w:t>6</w:t>
      </w:r>
      <w:r w:rsidR="00730309">
        <w:t>. travnja</w:t>
      </w:r>
      <w:r w:rsidR="007B60A7">
        <w:t xml:space="preserve"> 201</w:t>
      </w:r>
      <w:r w:rsidR="00F54D85">
        <w:t>6</w:t>
      </w:r>
      <w:r w:rsidR="007B60A7">
        <w:t xml:space="preserve">. godine </w:t>
      </w:r>
      <w:r w:rsidR="006050B4">
        <w:t>stečajn</w:t>
      </w:r>
      <w:r w:rsidR="00730309">
        <w:t>i</w:t>
      </w:r>
      <w:r w:rsidR="006050B4">
        <w:t xml:space="preserve"> upravitelj predloži</w:t>
      </w:r>
      <w:r w:rsidR="00730309">
        <w:t>o</w:t>
      </w:r>
      <w:r w:rsidR="006050B4">
        <w:t xml:space="preserve"> je zakazivanje posebnog ispitnog</w:t>
      </w:r>
      <w:r w:rsidR="00F54D85">
        <w:t xml:space="preserve"> ročišta na kojem bi se ispitale</w:t>
      </w:r>
      <w:r w:rsidR="006050B4">
        <w:t xml:space="preserve"> naknadno pristigle prijave </w:t>
      </w:r>
      <w:r w:rsidR="00F54D85">
        <w:t xml:space="preserve">tražbina </w:t>
      </w:r>
      <w:r w:rsidR="006050B4">
        <w:t xml:space="preserve">vjerovnika </w:t>
      </w:r>
      <w:r w:rsidR="00F54D85">
        <w:t>Republike Hrvatske - Ministarstva financija, Grada Splita i Vesne Baljkas. Istim p</w:t>
      </w:r>
      <w:r w:rsidR="003B697D">
        <w:t>odneskom stečajni upravitelj je predložio</w:t>
      </w:r>
      <w:r w:rsidR="00F54D85">
        <w:t xml:space="preserve"> sazivanje skupštine vjerovnika.</w:t>
      </w:r>
    </w:p>
    <w:p w:rsidRDefault="007B60A7" w:rsidP="00BE56B5" w:rsidR="007B60A7">
      <w:pPr>
        <w:spacing w:before="200"/>
        <w:ind w:firstLine="709"/>
        <w:jc w:val="both"/>
      </w:pPr>
      <w:r>
        <w:t xml:space="preserve">Odredbom članka 176. Stečajnog zakona („Narodne novine“ </w:t>
      </w:r>
      <w:r w:rsidRPr="00481460">
        <w:t>44/96, 29/99, 129/00, 123/03, 82/06, 116/10, 25/12, 133/12</w:t>
      </w:r>
      <w:r>
        <w:t xml:space="preserve"> i 45/13; dalje SZ) propisano je da se tražbine prijavljene nakon isteka roka za prijavljivanje mogu ispitati na ispitnom ročištu ako to predloži stečajni upravitelj.</w:t>
      </w:r>
    </w:p>
    <w:p w:rsidRDefault="007B60A7" w:rsidP="00BE56B5" w:rsidR="00257B15">
      <w:pPr>
        <w:spacing w:before="200"/>
        <w:ind w:firstLine="709"/>
        <w:jc w:val="both"/>
      </w:pPr>
      <w:r>
        <w:t>Odredbom članka 38.a  stavkom 1. SZ-a propisano je da skupštinu vjerovnika saziva stečajni sudac te da p</w:t>
      </w:r>
      <w:r w:rsidR="009B595C">
        <w:t>r</w:t>
      </w:r>
      <w:r>
        <w:t>avo sudjelovanja imaju svi vjerovnici s pravom odvojenog namirenja, svi stečajni vjerovnici, stečajni upravitelj i dužnik pojedinac. Stavkom 2. istoga članka propisano je da se vrijeme i mjesto održavanja te dnevni red skupštine javno priopćuje.</w:t>
      </w:r>
    </w:p>
    <w:p w:rsidRDefault="0025191D" w:rsidP="00BE56B5" w:rsidR="0025191D">
      <w:pPr>
        <w:spacing w:before="200"/>
        <w:ind w:firstLine="709"/>
        <w:jc w:val="both"/>
      </w:pPr>
      <w:r>
        <w:t xml:space="preserve">Člankom 38.b </w:t>
      </w:r>
      <w:r w:rsidRPr="0025191D">
        <w:t>stavkom 1. SZ-a propisano je</w:t>
      </w:r>
      <w:r>
        <w:t xml:space="preserve"> da će se skupština vjerovnika sazvati, između ostalih, i na prijedlog stečajnog upravitelja.</w:t>
      </w:r>
    </w:p>
    <w:p w:rsidRDefault="00B90F6F" w:rsidP="00BE56B5" w:rsidR="00B90F6F">
      <w:pPr>
        <w:spacing w:before="200"/>
        <w:ind w:firstLine="709"/>
        <w:jc w:val="both"/>
      </w:pPr>
      <w:r>
        <w:t>Slijedom navedenog,</w:t>
      </w:r>
      <w:r w:rsidR="0025191D">
        <w:t xml:space="preserve"> nalazeći prijedlog stečajnog upravitelja </w:t>
      </w:r>
      <w:r w:rsidR="00F54D85">
        <w:t>od 6. travnja 2016. godine osnovanim</w:t>
      </w:r>
      <w:r w:rsidR="0025191D">
        <w:t>,</w:t>
      </w:r>
      <w:r>
        <w:t xml:space="preserve"> odlučeno je kao u izreci ovog </w:t>
      </w:r>
      <w:r w:rsidR="0025191D">
        <w:t>rješenja pod točk</w:t>
      </w:r>
      <w:r w:rsidR="00F54D85">
        <w:t>a</w:t>
      </w:r>
      <w:r w:rsidR="0025191D">
        <w:t>m</w:t>
      </w:r>
      <w:r w:rsidR="00F54D85">
        <w:t>a.</w:t>
      </w:r>
    </w:p>
    <w:p w:rsidRDefault="00B90F6F" w:rsidP="00B90F6F" w:rsidR="00B90F6F">
      <w:pPr>
        <w:jc w:val="both"/>
      </w:pPr>
    </w:p>
    <w:p w:rsidRDefault="00B90F6F" w:rsidP="00B90F6F" w:rsidR="00A00499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FB437B">
        <w:t>11</w:t>
      </w:r>
      <w:r w:rsidR="00D70DFB">
        <w:t xml:space="preserve">. </w:t>
      </w:r>
      <w:r w:rsidR="00F54D85">
        <w:t>travnja 2016</w:t>
      </w:r>
      <w:r>
        <w:t>. godine</w:t>
      </w:r>
    </w:p>
    <w:p w:rsidRDefault="006D4D69" w:rsidP="00E52D5A" w:rsidR="006D4D69">
      <w:pPr>
        <w:jc w:val="center"/>
      </w:pPr>
    </w:p>
    <w:p w:rsidRDefault="00C70A81" w:rsidP="002A395D" w:rsidR="006D4D69">
      <w:pPr>
        <w:ind w:firstLine="708" w:left="6372"/>
        <w:jc w:val="both"/>
      </w:pPr>
      <w:r>
        <w:t xml:space="preserve"> SUTKINJA</w:t>
      </w:r>
    </w:p>
    <w:p w:rsidRDefault="00BE56B5" w:rsidP="00C70A81" w:rsidR="00C70A81">
      <w:pPr>
        <w:ind w:firstLine="708" w:left="5664"/>
        <w:jc w:val="both"/>
      </w:pPr>
      <w:r>
        <w:t xml:space="preserve">  </w:t>
      </w:r>
      <w:r w:rsidR="00C70A81">
        <w:t xml:space="preserve"> ANA GOLUB GRUIĆ</w:t>
      </w:r>
    </w:p>
    <w:p w:rsidRDefault="00E52D5A" w:rsidP="00E52D5A" w:rsidR="00E52D5A">
      <w:pPr>
        <w:ind w:firstLine="708"/>
        <w:jc w:val="both"/>
      </w:pPr>
    </w:p>
    <w:p w:rsidRDefault="007629CE" w:rsidP="00E52D5A" w:rsidR="007629CE">
      <w:pPr>
        <w:jc w:val="both"/>
      </w:pPr>
    </w:p>
    <w:p w:rsidRDefault="004E47AC" w:rsidP="00E52D5A" w:rsidR="004E47AC">
      <w:pPr>
        <w:jc w:val="both"/>
      </w:pPr>
    </w:p>
    <w:p w:rsidRDefault="00C70A81" w:rsidP="00E52D5A" w:rsidR="002A395D">
      <w:pPr>
        <w:jc w:val="both"/>
      </w:pPr>
      <w:r>
        <w:t>UPUTA O PRAVNOM LIJEKU</w:t>
      </w:r>
      <w:r w:rsidR="00E52D5A">
        <w:t xml:space="preserve">: </w:t>
      </w:r>
    </w:p>
    <w:p w:rsidRDefault="002A395D" w:rsidP="00E52D5A" w:rsidR="00E52D5A">
      <w:pPr>
        <w:jc w:val="both"/>
      </w:pPr>
      <w:r>
        <w:t xml:space="preserve">Protiv ovog </w:t>
      </w:r>
      <w:r w:rsidR="00515033">
        <w:t xml:space="preserve">rješenja </w:t>
      </w:r>
      <w:r>
        <w:t xml:space="preserve">nije dopuštena žalba (čl. </w:t>
      </w:r>
      <w:r w:rsidR="00AD569F">
        <w:t xml:space="preserve">278. stavak 2. </w:t>
      </w:r>
      <w:r w:rsidR="00AD569F" w:rsidRPr="00B73723">
        <w:t xml:space="preserve">Zakona o parničnom postupku („Narodne novine“ broj 53/91, 91/92, 112/99, 88/01, 117/03, 88/05, 2/07, 84/08, 96/08, 123/08, 57/11 i 25/13, </w:t>
      </w:r>
      <w:r w:rsidR="00AD569F">
        <w:t xml:space="preserve"> u vezi sa čl. 6</w:t>
      </w:r>
      <w:r>
        <w:t>. SZ-a)</w:t>
      </w:r>
      <w:r w:rsidR="00E52D5A">
        <w:t>.</w:t>
      </w:r>
    </w:p>
    <w:p w:rsidRDefault="00C70A81" w:rsidP="00BE56B5" w:rsidR="00C70A81">
      <w:pPr>
        <w:spacing w:before="100"/>
        <w:jc w:val="both"/>
      </w:pPr>
      <w:r>
        <w:t>DNA:</w:t>
      </w:r>
    </w:p>
    <w:p w:rsidRDefault="00730309" w:rsidP="00730309" w:rsidR="00730309">
      <w:pPr>
        <w:pStyle w:val="Odlomakpopisa"/>
        <w:numPr>
          <w:ilvl w:val="0"/>
          <w:numId w:val="10"/>
        </w:numPr>
        <w:jc w:val="both"/>
      </w:pPr>
      <w:r>
        <w:t>stečajnom upravitelju</w:t>
      </w:r>
    </w:p>
    <w:p w:rsidRDefault="00F54D85" w:rsidP="00730309" w:rsidR="00730309">
      <w:pPr>
        <w:pStyle w:val="Odlomakpopisa"/>
        <w:numPr>
          <w:ilvl w:val="0"/>
          <w:numId w:val="10"/>
        </w:numPr>
        <w:jc w:val="both"/>
      </w:pPr>
      <w:r>
        <w:t>mrežna stranica e-Oglasna ploča sudova</w:t>
      </w:r>
    </w:p>
    <w:p w:rsidRDefault="00DC0191" w:rsidP="00730309" w:rsidR="00DC0191">
      <w:pPr>
        <w:pStyle w:val="Odlomakpopisa"/>
        <w:numPr>
          <w:ilvl w:val="0"/>
          <w:numId w:val="10"/>
        </w:numPr>
        <w:jc w:val="both"/>
      </w:pPr>
      <w:r>
        <w:t xml:space="preserve"> u spis</w:t>
      </w:r>
    </w:p>
    <w:sectPr w:rsidSect="007E668A" w:rsidR="00DC019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544" w:rsidR="006C2544">
      <w:r>
        <w:separator/>
      </w:r>
    </w:p>
  </w:endnote>
  <w:endnote w:id="0" w:type="continuationSeparator">
    <w:p w:rsidRDefault="006C2544" w:rsidR="006C2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544" w:rsidR="006C2544">
      <w:r>
        <w:separator/>
      </w:r>
    </w:p>
  </w:footnote>
  <w:footnote w:id="0" w:type="continuationSeparator">
    <w:p w:rsidRDefault="006C2544" w:rsidR="006C2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5B7D5C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B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R="00F82B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386C" w:rsidP="007A49C6" w:rsidR="00F82B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F82B5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69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82B52" w:rsidP="00F94CEA" w:rsidR="00F94CEA">
    <w:pPr>
      <w:pStyle w:val="Zaglavlje"/>
      <w:jc w:val="right"/>
    </w:pPr>
    <w:r>
      <w:tab/>
      <w:t xml:space="preserve">                                                                                               </w:t>
    </w:r>
    <w:r w:rsidR="00F94CEA" w:rsidRPr="00BD0385">
      <w:t xml:space="preserve">             </w:t>
    </w:r>
    <w:r w:rsidR="004D3979" w:rsidRPr="004D3979">
      <w:t xml:space="preserve">            </w:t>
    </w:r>
    <w:r w:rsidR="007629CE">
      <w:t xml:space="preserve">      </w:t>
    </w:r>
    <w:r w:rsidR="005A379F">
      <w:t>11. St-72</w:t>
    </w:r>
    <w:r w:rsidR="007629CE" w:rsidRPr="007629CE">
      <w:t>/2014</w:t>
    </w:r>
  </w:p>
  <w:p w:rsidRDefault="00F82B52" w:rsidR="00F82B5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385" w:rsidP="00BD0385" w:rsidR="00BD0385">
    <w:pPr>
      <w:pStyle w:val="Zaglavlje"/>
      <w:jc w:val="right"/>
    </w:pPr>
    <w:r w:rsidRPr="00BD0385">
      <w:t xml:space="preserve">             11. St-</w:t>
    </w:r>
    <w:r w:rsidR="005A379F">
      <w:t>72</w:t>
    </w:r>
    <w:r w:rsidR="004D3979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2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F05C63"/>
    <w:multiLevelType w:val="hybridMultilevel"/>
    <w:tmpl w:val="BC386160"/>
    <w:lvl w:tplc="9D2C2A5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41223B"/>
    <w:multiLevelType w:val="hybridMultilevel"/>
    <w:tmpl w:val="5D68CCDA"/>
    <w:lvl w:tplc="A1AE1F62" w:ilvl="0">
      <w:start w:val="1"/>
      <w:numFmt w:val="upperRoman"/>
      <w:lvlText w:val="%1."/>
      <w:lvlJc w:val="left"/>
      <w:pPr>
        <w:ind w:hanging="1035" w:left="18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8"/>
      </w:pPr>
    </w:lvl>
    <w:lvl w:tentative="true" w:tplc="041A001B" w:ilvl="2">
      <w:start w:val="1"/>
      <w:numFmt w:val="lowerRoman"/>
      <w:lvlText w:val="%3."/>
      <w:lvlJc w:val="right"/>
      <w:pPr>
        <w:ind w:hanging="180" w:left="2628"/>
      </w:pPr>
    </w:lvl>
    <w:lvl w:tentative="true" w:tplc="041A000F" w:ilvl="3">
      <w:start w:val="1"/>
      <w:numFmt w:val="decimal"/>
      <w:lvlText w:val="%4."/>
      <w:lvlJc w:val="left"/>
      <w:pPr>
        <w:ind w:hanging="360" w:left="3348"/>
      </w:pPr>
    </w:lvl>
    <w:lvl w:tentative="true" w:tplc="041A0019" w:ilvl="4">
      <w:start w:val="1"/>
      <w:numFmt w:val="lowerLetter"/>
      <w:lvlText w:val="%5."/>
      <w:lvlJc w:val="left"/>
      <w:pPr>
        <w:ind w:hanging="360" w:left="4068"/>
      </w:pPr>
    </w:lvl>
    <w:lvl w:tentative="true" w:tplc="041A001B" w:ilvl="5">
      <w:start w:val="1"/>
      <w:numFmt w:val="lowerRoman"/>
      <w:lvlText w:val="%6."/>
      <w:lvlJc w:val="right"/>
      <w:pPr>
        <w:ind w:hanging="180" w:left="4788"/>
      </w:pPr>
    </w:lvl>
    <w:lvl w:tentative="true" w:tplc="041A000F" w:ilvl="6">
      <w:start w:val="1"/>
      <w:numFmt w:val="decimal"/>
      <w:lvlText w:val="%7."/>
      <w:lvlJc w:val="left"/>
      <w:pPr>
        <w:ind w:hanging="360" w:left="5508"/>
      </w:pPr>
    </w:lvl>
    <w:lvl w:tentative="true" w:tplc="041A0019" w:ilvl="7">
      <w:start w:val="1"/>
      <w:numFmt w:val="lowerLetter"/>
      <w:lvlText w:val="%8."/>
      <w:lvlJc w:val="left"/>
      <w:pPr>
        <w:ind w:hanging="360" w:left="6228"/>
      </w:pPr>
    </w:lvl>
    <w:lvl w:tentative="true" w:tplc="041A001B" w:ilvl="8">
      <w:start w:val="1"/>
      <w:numFmt w:val="lowerRoman"/>
      <w:lvlText w:val="%9."/>
      <w:lvlJc w:val="right"/>
      <w:pPr>
        <w:ind w:hanging="180" w:left="6948"/>
      </w:pPr>
    </w:lvl>
  </w:abstractNum>
  <w:abstractNum w:abstractNumId="5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27C50F1"/>
    <w:multiLevelType w:val="hybridMultilevel"/>
    <w:tmpl w:val="61CE96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6021D45"/>
    <w:multiLevelType w:val="hybridMultilevel"/>
    <w:tmpl w:val="3480A0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3"/>
  </w:num>
  <w:num w:numId="9">
    <w:abstractNumId w:val="9"/>
  </w:num>
  <w:num w:numId="10">
    <w:abstractNumId w:val="7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35A12"/>
    <w:rsid w:val="00037558"/>
    <w:rsid w:val="00053AEF"/>
    <w:rsid w:val="0006069A"/>
    <w:rsid w:val="00062F50"/>
    <w:rsid w:val="00093BAC"/>
    <w:rsid w:val="000F7797"/>
    <w:rsid w:val="00154C58"/>
    <w:rsid w:val="00162710"/>
    <w:rsid w:val="0016307D"/>
    <w:rsid w:val="00173061"/>
    <w:rsid w:val="0018446E"/>
    <w:rsid w:val="001C69D0"/>
    <w:rsid w:val="001E1C78"/>
    <w:rsid w:val="001E4B12"/>
    <w:rsid w:val="001F2DBC"/>
    <w:rsid w:val="001F6555"/>
    <w:rsid w:val="00214308"/>
    <w:rsid w:val="00243E58"/>
    <w:rsid w:val="0025191D"/>
    <w:rsid w:val="00257B15"/>
    <w:rsid w:val="0027321F"/>
    <w:rsid w:val="00277099"/>
    <w:rsid w:val="00292B0C"/>
    <w:rsid w:val="002A395D"/>
    <w:rsid w:val="002B41C5"/>
    <w:rsid w:val="002C300E"/>
    <w:rsid w:val="002C4EDB"/>
    <w:rsid w:val="002D4BD9"/>
    <w:rsid w:val="002E17B6"/>
    <w:rsid w:val="002E23C4"/>
    <w:rsid w:val="002F2F6F"/>
    <w:rsid w:val="00321482"/>
    <w:rsid w:val="00326A97"/>
    <w:rsid w:val="00366AE0"/>
    <w:rsid w:val="00384E91"/>
    <w:rsid w:val="003A08CD"/>
    <w:rsid w:val="003B26A3"/>
    <w:rsid w:val="003B382C"/>
    <w:rsid w:val="003B697D"/>
    <w:rsid w:val="003C126E"/>
    <w:rsid w:val="003C2B5A"/>
    <w:rsid w:val="003D3A97"/>
    <w:rsid w:val="003E4F45"/>
    <w:rsid w:val="003F2C11"/>
    <w:rsid w:val="003F79EC"/>
    <w:rsid w:val="00414677"/>
    <w:rsid w:val="00441386"/>
    <w:rsid w:val="00446890"/>
    <w:rsid w:val="004537BD"/>
    <w:rsid w:val="004546FF"/>
    <w:rsid w:val="00461873"/>
    <w:rsid w:val="004912EA"/>
    <w:rsid w:val="004927EE"/>
    <w:rsid w:val="004A6B8F"/>
    <w:rsid w:val="004A7CB0"/>
    <w:rsid w:val="004C526D"/>
    <w:rsid w:val="004D3979"/>
    <w:rsid w:val="004E15AE"/>
    <w:rsid w:val="004E2DDB"/>
    <w:rsid w:val="004E386C"/>
    <w:rsid w:val="004E47AC"/>
    <w:rsid w:val="00506206"/>
    <w:rsid w:val="00506AE0"/>
    <w:rsid w:val="005102A7"/>
    <w:rsid w:val="00515033"/>
    <w:rsid w:val="0054739B"/>
    <w:rsid w:val="00551F2A"/>
    <w:rsid w:val="005557CB"/>
    <w:rsid w:val="00585E80"/>
    <w:rsid w:val="005A379F"/>
    <w:rsid w:val="005A5482"/>
    <w:rsid w:val="005B0887"/>
    <w:rsid w:val="005B7D5C"/>
    <w:rsid w:val="005C6B67"/>
    <w:rsid w:val="005D34FB"/>
    <w:rsid w:val="005D34FC"/>
    <w:rsid w:val="005D791C"/>
    <w:rsid w:val="005E11CF"/>
    <w:rsid w:val="006050B4"/>
    <w:rsid w:val="006070F8"/>
    <w:rsid w:val="0061451A"/>
    <w:rsid w:val="00620DC8"/>
    <w:rsid w:val="00630E8A"/>
    <w:rsid w:val="00650F66"/>
    <w:rsid w:val="00661560"/>
    <w:rsid w:val="006645D9"/>
    <w:rsid w:val="006B66EE"/>
    <w:rsid w:val="006B7778"/>
    <w:rsid w:val="006C2544"/>
    <w:rsid w:val="006D4D69"/>
    <w:rsid w:val="006F4DEE"/>
    <w:rsid w:val="00730309"/>
    <w:rsid w:val="00736EFC"/>
    <w:rsid w:val="00740C30"/>
    <w:rsid w:val="00753168"/>
    <w:rsid w:val="00762530"/>
    <w:rsid w:val="007629CE"/>
    <w:rsid w:val="007777EF"/>
    <w:rsid w:val="00782224"/>
    <w:rsid w:val="00786860"/>
    <w:rsid w:val="007A1C17"/>
    <w:rsid w:val="007A2049"/>
    <w:rsid w:val="007A49C6"/>
    <w:rsid w:val="007B60A7"/>
    <w:rsid w:val="007E668A"/>
    <w:rsid w:val="007F6A2F"/>
    <w:rsid w:val="00812DDE"/>
    <w:rsid w:val="008145A6"/>
    <w:rsid w:val="0084440B"/>
    <w:rsid w:val="00845DEA"/>
    <w:rsid w:val="00847858"/>
    <w:rsid w:val="008573E7"/>
    <w:rsid w:val="00880FEA"/>
    <w:rsid w:val="008976DB"/>
    <w:rsid w:val="008A0FB6"/>
    <w:rsid w:val="008A15AB"/>
    <w:rsid w:val="008A1766"/>
    <w:rsid w:val="008C0423"/>
    <w:rsid w:val="008C122C"/>
    <w:rsid w:val="008C2829"/>
    <w:rsid w:val="008C328A"/>
    <w:rsid w:val="008D6D9F"/>
    <w:rsid w:val="008E6402"/>
    <w:rsid w:val="008F0156"/>
    <w:rsid w:val="008F0E72"/>
    <w:rsid w:val="008F7FE8"/>
    <w:rsid w:val="009073BF"/>
    <w:rsid w:val="009100E1"/>
    <w:rsid w:val="00920D76"/>
    <w:rsid w:val="00941AC9"/>
    <w:rsid w:val="00952F9F"/>
    <w:rsid w:val="00981942"/>
    <w:rsid w:val="00982C77"/>
    <w:rsid w:val="00990862"/>
    <w:rsid w:val="009917A3"/>
    <w:rsid w:val="00991BFF"/>
    <w:rsid w:val="009B5817"/>
    <w:rsid w:val="009B595C"/>
    <w:rsid w:val="009C390C"/>
    <w:rsid w:val="009C4EB0"/>
    <w:rsid w:val="009E0CCA"/>
    <w:rsid w:val="009F1708"/>
    <w:rsid w:val="00A00499"/>
    <w:rsid w:val="00A048D4"/>
    <w:rsid w:val="00A1178C"/>
    <w:rsid w:val="00A364EE"/>
    <w:rsid w:val="00A37B6F"/>
    <w:rsid w:val="00A41613"/>
    <w:rsid w:val="00A73658"/>
    <w:rsid w:val="00A977D4"/>
    <w:rsid w:val="00AA33FE"/>
    <w:rsid w:val="00AD569F"/>
    <w:rsid w:val="00AF5F22"/>
    <w:rsid w:val="00B0602E"/>
    <w:rsid w:val="00B251E1"/>
    <w:rsid w:val="00B5475E"/>
    <w:rsid w:val="00B90F6F"/>
    <w:rsid w:val="00B95FB0"/>
    <w:rsid w:val="00B9709E"/>
    <w:rsid w:val="00BB04DD"/>
    <w:rsid w:val="00BB3AA7"/>
    <w:rsid w:val="00BC474F"/>
    <w:rsid w:val="00BD0385"/>
    <w:rsid w:val="00BD3602"/>
    <w:rsid w:val="00BE56B5"/>
    <w:rsid w:val="00BF2E9A"/>
    <w:rsid w:val="00BF46AA"/>
    <w:rsid w:val="00C02F84"/>
    <w:rsid w:val="00C1399A"/>
    <w:rsid w:val="00C15BC5"/>
    <w:rsid w:val="00C17937"/>
    <w:rsid w:val="00C33208"/>
    <w:rsid w:val="00C44295"/>
    <w:rsid w:val="00C61C3A"/>
    <w:rsid w:val="00C70A81"/>
    <w:rsid w:val="00C711A8"/>
    <w:rsid w:val="00C7238A"/>
    <w:rsid w:val="00C7791D"/>
    <w:rsid w:val="00C87BD4"/>
    <w:rsid w:val="00CA48BB"/>
    <w:rsid w:val="00CB6988"/>
    <w:rsid w:val="00CC59AB"/>
    <w:rsid w:val="00CD39DA"/>
    <w:rsid w:val="00CF323D"/>
    <w:rsid w:val="00CF6B1C"/>
    <w:rsid w:val="00D67C43"/>
    <w:rsid w:val="00D70DFB"/>
    <w:rsid w:val="00D70E10"/>
    <w:rsid w:val="00D92CF0"/>
    <w:rsid w:val="00DA2BC7"/>
    <w:rsid w:val="00DB2798"/>
    <w:rsid w:val="00DB3341"/>
    <w:rsid w:val="00DC0191"/>
    <w:rsid w:val="00DC3791"/>
    <w:rsid w:val="00DD493C"/>
    <w:rsid w:val="00DE09EC"/>
    <w:rsid w:val="00DE200B"/>
    <w:rsid w:val="00DF7A33"/>
    <w:rsid w:val="00E12FD9"/>
    <w:rsid w:val="00E1777E"/>
    <w:rsid w:val="00E26812"/>
    <w:rsid w:val="00E3057B"/>
    <w:rsid w:val="00E52D5A"/>
    <w:rsid w:val="00E678C8"/>
    <w:rsid w:val="00E80347"/>
    <w:rsid w:val="00E8427D"/>
    <w:rsid w:val="00E85A92"/>
    <w:rsid w:val="00E94EB0"/>
    <w:rsid w:val="00EA3B07"/>
    <w:rsid w:val="00EC7E7F"/>
    <w:rsid w:val="00EE7126"/>
    <w:rsid w:val="00EF34CF"/>
    <w:rsid w:val="00EF4B78"/>
    <w:rsid w:val="00EF6AB0"/>
    <w:rsid w:val="00EF7DFE"/>
    <w:rsid w:val="00F07B3A"/>
    <w:rsid w:val="00F511B3"/>
    <w:rsid w:val="00F54D85"/>
    <w:rsid w:val="00F666B6"/>
    <w:rsid w:val="00F74FF6"/>
    <w:rsid w:val="00F82711"/>
    <w:rsid w:val="00F82B52"/>
    <w:rsid w:val="00F87D94"/>
    <w:rsid w:val="00F94CEA"/>
    <w:rsid w:val="00FA7125"/>
    <w:rsid w:val="00FB437B"/>
    <w:rsid w:val="00FC1E70"/>
    <w:rsid w:val="00FD1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9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9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9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9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9E0CC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6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9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9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9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9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PRIVREDNIK, proizvođačko-uslužna i trgovačka zadruga</izvorni_sadrzaj>
    <derivirana_varijabla naziv="DomainObject.Predmet.ProtustrankaFormated_1">  PRIVREDNIK, proizvođačko-uslužna i trgovačka zadruga</derivirana_varijabla>
  </DomainObject.Predmet.ProtustrankaFormated>
  <DomainObject.Predmet.ProtustrankaFormatedOIB>
    <izvorni_sadrzaj>  PRIVREDNIK, proizvođačko-uslužna i trgovačka zadruga, OIB 83973385748</izvorni_sadrzaj>
    <derivirana_varijabla naziv="DomainObject.Predmet.ProtustrankaFormatedOIB_1">  PRIVREDNIK, proizvođačko-uslužna i trgovačka zadruga, OIB 83973385748</derivirana_varijabla>
  </DomainObject.Predmet.ProtustrankaFormatedOIB>
  <DomainObject.Predmet.ProtustrankaFormatedWithAdress>
    <izvorni_sadrzaj> PRIVREDNIK, proizvođačko-uslužna i trgovačka zadruga, Put Supavla 39, 21000 Split</izvorni_sadrzaj>
    <derivirana_varijabla naziv="DomainObject.Predmet.ProtustrankaFormatedWithAdress_1"> PRIVREDNIK, proizvođačko-uslužna i trgovačka zadruga, Put Supavla 39, 21000 Split</derivirana_varijabla>
  </DomainObject.Predmet.ProtustrankaFormatedWithAdress>
  <DomainObject.Predmet.ProtustrankaFormatedWithAdressOIB>
    <izvorni_sadrzaj> PRIVREDNIK, proizvođačko-uslužna i trgovačka zadruga, OIB 83973385748, Put Supavla 39, 21000 Split</izvorni_sadrzaj>
    <derivirana_varijabla naziv="DomainObject.Predmet.ProtustrankaFormatedWithAdressOIB_1"> PRIVREDNIK, proizvođačko-uslužna i trgovačka zadruga, OIB 83973385748, Put Supavla 39, 21000 Split</derivirana_varijabla>
  </DomainObject.Predmet.ProtustrankaFormatedWithAdressOIB>
  <DomainObject.Predmet.ProtustrankaWithAdress>
    <izvorni_sadrzaj>PRIVREDNIK, proizvođačko-uslužna i trgovačka zadruga Put Supavla 39, 21000 Split</izvorni_sadrzaj>
    <derivirana_varijabla naziv="DomainObject.Predmet.ProtustrankaWithAdress_1">PRIVREDNIK, proizvođačko-uslužna i trgovačka zadruga Put Supavla 39, 21000 Split</derivirana_varijabla>
  </DomainObject.Predmet.ProtustrankaWithAdress>
  <DomainObject.Predmet.ProtustrankaWithAdressOIB>
    <izvorni_sadrzaj>PRIVREDNIK, proizvođačko-uslužna i trgovačka zadruga, OIB 83973385748, Put Supavla 39, 21000 Split</izvorni_sadrzaj>
    <derivirana_varijabla naziv="DomainObject.Predmet.ProtustrankaWithAdressOIB_1">PRIVREDNIK, proizvođačko-uslužna i trgovačka zadruga, OIB 83973385748, Put Supavla 39, 21000 Split</derivirana_varijabla>
  </DomainObject.Predmet.ProtustrankaWithAdressOIB>
  <DomainObject.Predmet.ProtustrankaNazivFormated>
    <izvorni_sadrzaj>PRIVREDNIK, proizvođačko-uslužna i trgovačka zadruga</izvorni_sadrzaj>
    <derivirana_varijabla naziv="DomainObject.Predmet.ProtustrankaNazivFormated_1">PRIVREDNIK, proizvođačko-uslužna i trgovačka zadruga</derivirana_varijabla>
  </DomainObject.Predmet.ProtustrankaNazivFormated>
  <DomainObject.Predmet.ProtustrankaNazivFormatedOIB>
    <izvorni_sadrzaj>PRIVREDNIK, proizvođačko-uslužna i trgovačka zadruga, OIB 83973385748</izvorni_sadrzaj>
    <derivirana_varijabla naziv="DomainObject.Predmet.ProtustrankaNazivFormatedOIB_1">PRIVREDNIK, proizvođačko-uslužna i trgovačka zadruga, OIB 83973385748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PARČINA zastupanog po punomoćniku Željko Ćapin; LUKA JURIĆ zastupanog po punomoćniku Željko Ćapin; INES KOVAČEVIĆ zastupanog po punomoćniku Željko Ćapin</izvorni_sadrzaj>
    <derivirana_varijabla naziv="DomainObject.Predmet.StrankaFormated_1">  SLAVICA PARČINA zastupanog po punomoćniku Željko Ćapin; LUKA JURIĆ zastupanog po punomoćniku Željko Ćapin; INES KOVAČEVIĆ zastupanog po punomoćniku Željko Ćapin</derivirana_varijabla>
  </DomainObject.Predmet.StrankaFormated>
  <DomainObject.Predmet.StrankaFormatedOIB>
    <izvorni_sadrzaj>  SLAVICA PARČINA, OIB 86990281640 zastupanog po punomoćniku Željko Ćapin; LUKA JURIĆ, OIB 97209200280 zastupanog po punomoćniku Željko Ćapin; INES KOVAČEVIĆ, OIB 02970088881 zastupanog po punomoćniku Željko Ćapin</izvorni_sadrzaj>
    <derivirana_varijabla naziv="DomainObject.Predmet.StrankaFormatedOIB_1">  SLAVICA PARČINA, OIB 86990281640 zastupanog po punomoćniku Željko Ćapin; LUKA JURIĆ, OIB 97209200280 zastupanog po punomoćniku Željko Ćapin; INES KOVAČEVIĆ, OIB 02970088881 zastupanog po punomoćniku Željko Ćapin</derivirana_varijabla>
  </DomainObject.Predmet.StrankaFormatedOIB>
  <DomainObject.Predmet.StrankaFormatedWithAdress>
    <izvorni_sadrzaj> SLAVICA PARČINA, Hercegovačka 30, 21000 Split zastupanog po punomoćniku Željko Ćapin; LUKA JURIĆ, Neorić Sutina Kačari 22, 21203 Neorić zastupanog po punomoćniku Željko Ćapin; INES KOVAČEVIĆ, Doverska 17, 21000 Split zastupanog po punomoćniku Željko Ćapin</izvorni_sadrzaj>
    <derivirana_varijabla naziv="DomainObject.Predmet.StrankaFormatedWithAdress_1"> SLAVICA PARČINA, Hercegovačka 30, 21000 Split zastupanog po punomoćniku Željko Ćapin; LUKA JURIĆ, Neorić Sutina Kačari 22, 21203 Neorić zastupanog po punomoćniku Željko Ćapin; INES KOVAČEVIĆ, Doverska 17, 21000 Split zastupanog po punomoćniku Željko Ćapin</derivirana_varijabla>
  </DomainObject.Predmet.StrankaFormatedWithAdress>
  <DomainObject.Predmet.StrankaFormatedWithAdressOIB>
    <izvorni_sadrzaj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izvorni_sadrzaj>
    <derivirana_varijabla naziv="DomainObject.Predmet.StrankaFormatedWithAdressOIB_1"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derivirana_varijabla>
  </DomainObject.Predmet.StrankaFormatedWithAdressOIB>
  <DomainObject.Predmet.StrankaWithAdress>
    <izvorni_sadrzaj>SLAVICA PARČINA Hercegovačka 30,21000 Split,LUKA JURIĆ Neorić Sutina Kačari 22,21203 Neorić,INES KOVAČEVIĆ Doverska 17,21000 Split</izvorni_sadrzaj>
    <derivirana_varijabla naziv="DomainObject.Predmet.StrankaWithAdress_1">SLAVICA PARČINA Hercegovačka 30,21000 Split,LUKA JURIĆ Neorić Sutina Kačari 22,21203 Neorić,INES KOVAČEVIĆ Doverska 17,21000 Split</derivirana_varijabla>
  </DomainObject.Predmet.StrankaWithAdress>
  <DomainObject.Predmet.StrankaWithAdressOIB>
    <izvorni_sadrzaj>SLAVICA PARČINA, OIB 86990281640, Hercegovačka 30,21000 Split,LUKA JURIĆ, OIB 97209200280, Neorić Sutina Kačari 22,21203 Neorić,INES KOVAČEVIĆ, OIB 02970088881, Doverska 17,21000 Split</izvorni_sadrzaj>
    <derivirana_varijabla naziv="DomainObject.Predmet.StrankaWithAdressOIB_1">SLAVICA PARČINA, OIB 86990281640, Hercegovačka 30,21000 Split,LUKA JURIĆ, OIB 97209200280, Neorić Sutina Kačari 22,21203 Neorić,INES KOVAČEVIĆ, OIB 02970088881, Doverska 17,21000 Split</derivirana_varijabla>
  </DomainObject.Predmet.StrankaWithAdressOIB>
  <DomainObject.Predmet.StrankaNazivFormated>
    <izvorni_sadrzaj>SLAVICA PARČINA,LUKA JURIĆ,INES KOVAČEVIĆ</izvorni_sadrzaj>
    <derivirana_varijabla naziv="DomainObject.Predmet.StrankaNazivFormated_1">SLAVICA PARČINA,LUKA JURIĆ,INES KOVAČEVIĆ</derivirana_varijabla>
  </DomainObject.Predmet.StrankaNazivFormated>
  <DomainObject.Predmet.StrankaNazivFormatedOIB>
    <izvorni_sadrzaj>SLAVICA PARČINA, OIB 86990281640,LUKA JURIĆ, OIB 97209200280,INES KOVAČEVIĆ, OIB 02970088881</izvorni_sadrzaj>
    <derivirana_varijabla naziv="DomainObject.Predmet.StrankaNazivFormatedOIB_1">SLAVICA PARČINA, OIB 86990281640,LUKA JURIĆ, OIB 97209200280,INES KOVAČEVIĆ, OIB 02970088881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PARČINA zastupanog po punomoćniku Željko Ćapin</item>
      <item>LUKA JURIĆ zastupanog po punomoćniku Željko Ćapin</item>
      <item>INES KOVAČEVIĆ zastupanog po punomoćniku Željko Ćapin</item>
    </izvorni_sadrzaj>
    <derivirana_varijabla naziv="DomainObject.Predmet.StrankaListFormated_1">
      <item>SLAVICA PARČINA zastupanog po punomoćniku Željko Ćapin</item>
      <item>LUKA JURIĆ zastupanog po punomoćniku Željko Ćapin</item>
      <item>INES KOVAČEVIĆ zastupanog po punomoćniku Željko Ćapin</item>
    </derivirana_varijabla>
  </DomainObject.Predmet.StrankaListFormated>
  <DomainObject.Predmet.StrankaListFormatedOIB>
    <izvorni_sadrzaj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izvorni_sadrzaj>
    <derivirana_varijabla naziv="DomainObject.Predmet.StrankaListFormatedOIB_1"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derivirana_varijabla>
  </DomainObject.Predmet.StrankaListFormatedOIB>
  <DomainObject.Predmet.StrankaListFormatedWithAdress>
    <izvorni_sadrzaj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izvorni_sadrzaj>
    <derivirana_varijabla naziv="DomainObject.Predmet.StrankaListFormatedWithAdress_1"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derivirana_varijabla>
  </DomainObject.Predmet.StrankaListFormatedWithAdress>
  <DomainObject.Predmet.StrankaListFormatedWithAdressOIB>
    <izvorni_sadrzaj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izvorni_sadrzaj>
    <derivirana_varijabla naziv="DomainObject.Predmet.StrankaListFormatedWithAdressOIB_1"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derivirana_varijabla>
  </DomainObject.Predmet.StrankaListFormatedWithAdressOIB>
  <DomainObject.Predmet.StrankaListNazivFormated>
    <izvorni_sadrzaj>
      <item>SLAVICA PARČINA</item>
      <item>LUKA JURIĆ</item>
      <item>INES KOVAČEVIĆ</item>
    </izvorni_sadrzaj>
    <derivirana_varijabla naziv="DomainObject.Predmet.StrankaListNazivFormated_1">
      <item>SLAVICA PARČINA</item>
      <item>LUKA JURIĆ</item>
      <item>INES KOVAČEVIĆ</item>
    </derivirana_varijabla>
  </DomainObject.Predmet.StrankaListNazivFormated>
  <DomainObject.Predmet.StrankaListNazivFormatedOIB>
    <izvorni_sadrzaj>
      <item>SLAVICA PARČINA, OIB 86990281640</item>
      <item>LUKA JURIĆ, OIB 97209200280</item>
      <item>INES KOVAČEVIĆ, OIB 02970088881</item>
    </izvorni_sadrzaj>
    <derivirana_varijabla naziv="DomainObject.Predmet.StrankaListNazivFormatedOIB_1">
      <item>SLAVICA PARČINA, OIB 86990281640</item>
      <item>LUKA JURIĆ, OIB 97209200280</item>
      <item>INES KOVAČEVIĆ, OIB 02970088881</item>
    </derivirana_varijabla>
  </DomainObject.Predmet.StrankaListNazivFormatedOIB>
  <DomainObject.Predmet.ProtuStrankaListFormated>
    <izvorni_sadrzaj>
      <item>PRIVREDNIK, proizvođačko-uslužna i trgovačka zadruga</item>
    </izvorni_sadrzaj>
    <derivirana_varijabla naziv="DomainObject.Predmet.ProtuStrankaListFormated_1">
      <item>PRIVREDNIK, proizvođačko-uslužna i trgovačka zadruga</item>
    </derivirana_varijabla>
  </DomainObject.Predmet.ProtuStrankaListFormated>
  <DomainObject.Predmet.ProtuStrankaListFormatedOIB>
    <izvorni_sadrzaj>
      <item>PRIVREDNIK, proizvođačko-uslužna i trgovačka zadruga, OIB 83973385748</item>
    </izvorni_sadrzaj>
    <derivirana_varijabla naziv="DomainObject.Predmet.ProtuStrankaListFormatedOIB_1">
      <item>PRIVREDNIK, proizvođačko-uslužna i trgovačka zadruga, OIB 83973385748</item>
    </derivirana_varijabla>
  </DomainObject.Predmet.ProtuStrankaListFormatedOIB>
  <DomainObject.Predmet.ProtuStrankaListFormatedWithAdress>
    <izvorni_sadrzaj>
      <item>PRIVREDNIK, proizvođačko-uslužna i trgovačka zadruga, Put Supavla 39, 21000 Split</item>
    </izvorni_sadrzaj>
    <derivirana_varijabla naziv="DomainObject.Predmet.ProtuStrankaListFormatedWithAdress_1">
      <item>PRIVREDNIK, proizvođačko-uslužna i trgovačka zadruga, Put Supavla 39, 21000 Split</item>
    </derivirana_varijabla>
  </DomainObject.Predmet.ProtuStrankaListFormatedWithAdress>
  <DomainObject.Predmet.ProtuStrankaListFormatedWithAdressOIB>
    <izvorni_sadrzaj>
      <item>PRIVREDNIK, proizvođačko-uslužna i trgovačka zadruga, OIB 83973385748, Put Supavla 39, 21000 Split</item>
    </izvorni_sadrzaj>
    <derivirana_varijabla naziv="DomainObject.Predmet.ProtuStrankaListFormatedWithAdressOIB_1">
      <item>PRIVREDNIK, proizvođačko-uslužna i trgovačka zadruga, OIB 83973385748, Put Supavla 39, 21000 Split</item>
    </derivirana_varijabla>
  </DomainObject.Predmet.ProtuStrankaListFormatedWithAdressOIB>
  <DomainObject.Predmet.ProtuStrankaListNazivFormated>
    <izvorni_sadrzaj>
      <item>PRIVREDNIK, proizvođačko-uslužna i trgovačka zadruga</item>
    </izvorni_sadrzaj>
    <derivirana_varijabla naziv="DomainObject.Predmet.ProtuStrankaListNazivFormated_1">
      <item>PRIVREDNIK, proizvođačko-uslužna i trgovačka zadruga</item>
    </derivirana_varijabla>
  </DomainObject.Predmet.ProtuStrankaListNazivFormated>
  <DomainObject.Predmet.ProtuStrankaListNazivFormatedOIB>
    <izvorni_sadrzaj>
      <item>PRIVREDNIK, proizvođačko-uslužna i trgovačka zadruga, OIB 83973385748</item>
    </izvorni_sadrzaj>
    <derivirana_varijabla naziv="DomainObject.Predmet.ProtuStrankaListNazivFormatedOIB_1">
      <item>PRIVREDNIK, proizvođačko-uslužna i trgovačka zadruga, OIB 83973385748</item>
    </derivirana_varijabla>
  </DomainObject.Predmet.ProtuStrankaListNazivFormatedOIB>
  <DomainObject.Predmet.OstaliListFormated>
    <izvorni_sadrzaj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Formated_1"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Formated>
  <DomainObject.Predmet.OstaliListFormatedOIB>
    <izvorni_sadrzaj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FormatedOIB_1"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FormatedOIB>
  <DomainObject.Predmet.OstaliListFormatedWithAdress>
    <izvorni_sadrzaj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izvorni_sadrzaj>
    <derivirana_varijabla naziv="DomainObject.Predmet.OstaliListFormatedWithAdress_1"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derivirana_varijabla>
  </DomainObject.Predmet.OstaliListFormatedWithAdress>
  <DomainObject.Predmet.OstaliListFormatedWithAdressOIB>
    <izvorni_sadrzaj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izvorni_sadrzaj>
    <derivirana_varijabla naziv="DomainObject.Predmet.OstaliListFormatedWithAdressOIB_1"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derivirana_varijabla>
  </DomainObject.Predmet.OstaliListFormatedWithAdressOIB>
  <DomainObject.Predmet.OstaliListNazivFormated>
    <izvorni_sadrzaj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NazivFormated_1"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NazivFormated>
  <DomainObject.Predmet.OstaliListNazivFormatedOIB>
    <izvorni_sadrzaj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NazivFormatedOIB_1"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PARČINA i dr.</izvorni_sadrzaj>
    <derivirana_varijabla naziv="DomainObject.Predmet.StrankaIDrugi_1">SLAVICA PARČINA i dr.</derivirana_varijabla>
  </DomainObject.Predmet.StrankaIDrugi>
  <DomainObject.Predmet.ProtustrankaIDrugi>
    <izvorni_sadrzaj>PRIVREDNIK, proizvođačko-uslužna i trgovačka zadruga</izvorni_sadrzaj>
    <derivirana_varijabla naziv="DomainObject.Predmet.ProtustrankaIDrugi_1">PRIVREDNIK, proizvođačko-uslužna i trgovačka zadruga</derivirana_varijabla>
  </DomainObject.Predmet.ProtustrankaIDrugi>
  <DomainObject.Predmet.StrankaIDrugiAdressOIB>
    <izvorni_sadrzaj>SLAVICA PARČINA, OIB 86990281640, Hercegovačka 30, 21000 Split i dr.</izvorni_sadrzaj>
    <derivirana_varijabla naziv="DomainObject.Predmet.StrankaIDrugiAdressOIB_1">SLAVICA PARČINA, OIB 86990281640, Hercegovačka 30, 21000 Split i dr.</derivirana_varijabla>
  </DomainObject.Predmet.StrankaIDrugiAdressOIB>
  <DomainObject.Predmet.ProtustrankaIDrugiAdressOIB>
    <izvorni_sadrzaj>PRIVREDNIK, proizvođačko-uslužna i trgovačka zadruga, OIB 83973385748, Put Supavla 39, 21000 Split</izvorni_sadrzaj>
    <derivirana_varijabla naziv="DomainObject.Predmet.ProtustrankaIDrugiAdressOIB_1">PRIVREDNIK, proizvođačko-uslužna i trgovačka zadruga, OIB 83973385748,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SudioniciListNaziv_1"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SudioniciListNaziv>
  <DomainObject.Predmet.SudioniciListAdressOIB>
    <izvorni_sadrzaj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izvorni_sadrzaj>
    <derivirana_varijabla naziv="DomainObject.Predmet.SudioniciListAdressOIB_1"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izvorni_sadrzaj>
    <derivirana_varijabla naziv="DomainObject.Predmet.SudioniciListNazivOIB_1"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4B022-1221-45FB-8018-15AB38FC35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530</properties:Words>
  <properties:Characters>3031</properties:Characters>
  <properties:Lines>66</properties:Lines>
  <properties:Paragraphs>31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2015-06-11T08:48:00Z</dcterms:created>
  <dc:creator>Trgovački sud Split</dc:creator>
  <cp:lastModifiedBy>Ana Golub Gruić</cp:lastModifiedBy>
  <cp:lastPrinted>2016-04-08T12:38:00Z</cp:lastPrinted>
  <dcterms:modified xmlns:xsi="http://www.w3.org/2001/XMLSchema-instance" xsi:type="dcterms:W3CDTF">2016-04-11T06:24:00Z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