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6457" w14:paraId="3e9645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30AD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St-5338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9753A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6D1549" w:rsidRPr="006D1549">
        <w:t xml:space="preserve"> </w:t>
      </w:r>
      <w:r w:rsidR="002E2203" w:rsidRPr="002E2203">
        <w:rPr>
          <w:rFonts w:cs="Times New Roman" w:eastAsia="Times New Roman" w:hAnsi="Times New Roman" w:ascii="Times New Roman"/>
          <w:sz w:val="24"/>
          <w:szCs w:val="24"/>
          <w:lang w:eastAsia="hr-HR"/>
        </w:rPr>
        <w:t>I.K. INTERNATIONAL d.o.o., Zagreb, Petrova 28, MBS: 080042887, OIB: 89929137356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11.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2E220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2E22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2203" w:rsidRPr="002E2203">
        <w:rPr>
          <w:rFonts w:cs="Times New Roman" w:eastAsia="Times New Roman" w:hAnsi="Times New Roman" w:ascii="Times New Roman"/>
          <w:sz w:val="24"/>
          <w:szCs w:val="24"/>
          <w:lang w:eastAsia="hr-HR"/>
        </w:rPr>
        <w:t>I.K. INTERNATIONAL d.o.o., Zagreb, Petrova 28, MBS: 080042887, OIB: 89929137356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B264D7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D5344" w:rsidR="006D534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D5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Nikola Remenar, Velika Gorica, Dubrovačka 14, </w:t>
      </w:r>
    </w:p>
    <w:p w:rsidRDefault="006D5344" w:rsidP="006D5344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48313195864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377E1F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2E2203" w:rsidRPr="002E2203">
        <w:rPr>
          <w:rFonts w:cs="Times New Roman" w:eastAsia="Times New Roman" w:hAnsi="Times New Roman" w:ascii="Times New Roman"/>
          <w:sz w:val="24"/>
          <w:szCs w:val="24"/>
          <w:lang w:eastAsia="hr-HR"/>
        </w:rPr>
        <w:t>I.K. INTERNATIONAL d.o.o., Zagreb, Petrova 28, MBS: 080042887, OIB: 89929137356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264D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03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11.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B744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F30ADB">
      <w:rPr>
        <w:rFonts w:cs="Times New Roman" w:hAnsi="Times New Roman" w:ascii="Times New Roman"/>
        <w:sz w:val="24"/>
        <w:szCs w:val="24"/>
      </w:rPr>
      <w:t>5338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1021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C35F0"/>
    <w:rsid w:val="002D5756"/>
    <w:rsid w:val="002E2203"/>
    <w:rsid w:val="00305A38"/>
    <w:rsid w:val="00314186"/>
    <w:rsid w:val="00342C52"/>
    <w:rsid w:val="003442E0"/>
    <w:rsid w:val="00354606"/>
    <w:rsid w:val="0037567F"/>
    <w:rsid w:val="00377E1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8169A"/>
    <w:rsid w:val="00692C6F"/>
    <w:rsid w:val="0069753A"/>
    <w:rsid w:val="006A7C4C"/>
    <w:rsid w:val="006D1549"/>
    <w:rsid w:val="006D5344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04FB1"/>
    <w:rsid w:val="00912C77"/>
    <w:rsid w:val="009607F2"/>
    <w:rsid w:val="00973082"/>
    <w:rsid w:val="00975E9B"/>
    <w:rsid w:val="0097744B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AF0838"/>
    <w:rsid w:val="00B01426"/>
    <w:rsid w:val="00B228D8"/>
    <w:rsid w:val="00B264D7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B744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0ADB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B7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4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B744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B74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B74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B7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4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B74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B74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B74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5338</izvorni_sadrzaj>
    <derivirana_varijabla naziv="DomainObject.Predmet.Broj_1">5338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St-5338/2015</izvorni_sadrzaj>
    <derivirana_varijabla naziv="DomainObject.Predmet.OznakaBroj_1">St-5338/2015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I.K. INTERNATIONAL d.o.o. zastupanog po punomoćniku Darko Kuljiš</izvorni_sadrzaj>
    <derivirana_varijabla naziv="DomainObject.Predmet.ProtustrankaFormated_1">  I.K. INTERNATIONAL d.o.o. zastupanog po punomoćniku Darko Kuljiš</derivirana_varijabla>
  </DomainObject.Predmet.ProtustrankaFormated>
  <DomainObject.Predmet.ProtustrankaFormatedOIB>
    <izvorni_sadrzaj>  I.K. INTERNATIONAL d.o.o., OIB 89929137356 zastupanog po punomoćniku Darko Kuljiš</izvorni_sadrzaj>
    <derivirana_varijabla naziv="DomainObject.Predmet.ProtustrankaFormatedOIB_1">  I.K. INTERNATIONAL d.o.o., OIB 89929137356 zastupanog po punomoćniku Darko Kuljiš</derivirana_varijabla>
  </DomainObject.Predmet.ProtustrankaFormatedOIB>
  <DomainObject.Predmet.ProtustrankaFormatedWithAdress>
    <izvorni_sadrzaj> I.K. INTERNATIONAL d.o.o., Petrova 28, 10000 Zagreb zastupanog po punomoćniku Darko Kuljiš</izvorni_sadrzaj>
    <derivirana_varijabla naziv="DomainObject.Predmet.ProtustrankaFormatedWithAdress_1"> I.K. INTERNATIONAL d.o.o., Petrova 28, 10000 Zagreb zastupanog po punomoćniku Darko Kuljiš</derivirana_varijabla>
  </DomainObject.Predmet.ProtustrankaFormatedWithAdress>
  <DomainObject.Predmet.ProtustrankaFormatedWithAdressOIB>
    <izvorni_sadrzaj> I.K. INTERNATIONAL d.o.o., OIB 89929137356, Petrova 28, 10000 Zagreb zastupanog po punomoćniku Darko Kuljiš</izvorni_sadrzaj>
    <derivirana_varijabla naziv="DomainObject.Predmet.ProtustrankaFormatedWithAdressOIB_1"> I.K. INTERNATIONAL d.o.o., OIB 89929137356, Petrova 28, 10000 Zagreb zastupanog po punomoćniku Darko Kuljiš</derivirana_varijabla>
  </DomainObject.Predmet.ProtustrankaFormatedWithAdressOIB>
  <DomainObject.Predmet.ProtustrankaWithAdress>
    <izvorni_sadrzaj>I.K. INTERNATIONAL d.o.o. Petrova 28, 10000 Zagreb</izvorni_sadrzaj>
    <derivirana_varijabla naziv="DomainObject.Predmet.ProtustrankaWithAdress_1">I.K. INTERNATIONAL d.o.o. Petrova 28, 10000 Zagreb</derivirana_varijabla>
  </DomainObject.Predmet.ProtustrankaWithAdress>
  <DomainObject.Predmet.ProtustrankaWithAdressOIB>
    <izvorni_sadrzaj>I.K. INTERNATIONAL d.o.o., OIB 89929137356, Petrova 28, 10000 Zagreb</izvorni_sadrzaj>
    <derivirana_varijabla naziv="DomainObject.Predmet.ProtustrankaWithAdressOIB_1">I.K. INTERNATIONAL d.o.o., OIB 89929137356, Petrova 28, 10000 Zagreb</derivirana_varijabla>
  </DomainObject.Predmet.ProtustrankaWithAdressOIB>
  <DomainObject.Predmet.ProtustrankaNazivFormated>
    <izvorni_sadrzaj>I.K. INTERNATIONAL d.o.o.</izvorni_sadrzaj>
    <derivirana_varijabla naziv="DomainObject.Predmet.ProtustrankaNazivFormated_1">I.K. INTERNATIONAL d.o.o.</derivirana_varijabla>
  </DomainObject.Predmet.ProtustrankaNazivFormated>
  <DomainObject.Predmet.ProtustrankaNazivFormatedOIB>
    <izvorni_sadrzaj>I.K. INTERNATIONAL d.o.o., OIB 89929137356</izvorni_sadrzaj>
    <derivirana_varijabla naziv="DomainObject.Predmet.ProtustrankaNazivFormatedOIB_1">I.K. INTERNATIONAL d.o.o., OIB 89929137356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I.K. INTERNATIONAL d.o.o. zastupanog po punomoćniku Darko Kuljiš</item>
    </izvorni_sadrzaj>
    <derivirana_varijabla naziv="DomainObject.Predmet.ProtuStrankaListFormated_1">
      <item>I.K. INTERNATIONAL d.o.o. zastupanog po punomoćniku Darko Kuljiš</item>
    </derivirana_varijabla>
  </DomainObject.Predmet.ProtuStrankaListFormated>
  <DomainObject.Predmet.ProtuStrankaListFormatedOIB>
    <izvorni_sadrzaj>
      <item>I.K. INTERNATIONAL d.o.o., OIB 89929137356 zastupanog po punomoćniku Darko Kuljiš</item>
    </izvorni_sadrzaj>
    <derivirana_varijabla naziv="DomainObject.Predmet.ProtuStrankaListFormatedOIB_1">
      <item>I.K. INTERNATIONAL d.o.o., OIB 89929137356 zastupanog po punomoćniku Darko Kuljiš</item>
    </derivirana_varijabla>
  </DomainObject.Predmet.ProtuStrankaListFormatedOIB>
  <DomainObject.Predmet.ProtuStrankaListFormatedWithAdress>
    <izvorni_sadrzaj>
      <item>I.K. INTERNATIONAL d.o.o., Petrova 28, 10000 Zagreb zastupanog po punomoćniku Darko Kuljiš</item>
    </izvorni_sadrzaj>
    <derivirana_varijabla naziv="DomainObject.Predmet.ProtuStrankaListFormatedWithAdress_1">
      <item>I.K. INTERNATIONAL d.o.o., Petrova 28, 10000 Zagreb zastupanog po punomoćniku Darko Kuljiš</item>
    </derivirana_varijabla>
  </DomainObject.Predmet.ProtuStrankaListFormatedWithAdress>
  <DomainObject.Predmet.ProtuStrankaListFormatedWithAdressOIB>
    <izvorni_sadrzaj>
      <item>I.K. INTERNATIONAL d.o.o., OIB 89929137356, Petrova 28, 10000 Zagreb zastupanog po punomoćniku Darko Kuljiš</item>
    </izvorni_sadrzaj>
    <derivirana_varijabla naziv="DomainObject.Predmet.ProtuStrankaListFormatedWithAdressOIB_1">
      <item>I.K. INTERNATIONAL d.o.o., OIB 89929137356, Petrova 28, 10000 Zagreb zastupanog po punomoćniku Darko Kuljiš</item>
    </derivirana_varijabla>
  </DomainObject.Predmet.ProtuStrankaListFormatedWithAdressOIB>
  <DomainObject.Predmet.ProtuStrankaListNazivFormated>
    <izvorni_sadrzaj>
      <item>I.K. INTERNATIONAL d.o.o.</item>
    </izvorni_sadrzaj>
    <derivirana_varijabla naziv="DomainObject.Predmet.ProtuStrankaListNazivFormated_1">
      <item>I.K. INTERNATIONAL d.o.o.</item>
    </derivirana_varijabla>
  </DomainObject.Predmet.ProtuStrankaListNazivFormated>
  <DomainObject.Predmet.ProtuStrankaListNazivFormatedOIB>
    <izvorni_sadrzaj>
      <item>I.K. INTERNATIONAL d.o.o., OIB 89929137356</item>
    </izvorni_sadrzaj>
    <derivirana_varijabla naziv="DomainObject.Predmet.ProtuStrankaListNazivFormatedOIB_1">
      <item>I.K. INTERNATIONAL d.o.o., OIB 89929137356</item>
    </derivirana_varijabla>
  </DomainObject.Predmet.ProtuStrankaListNazivFormatedOIB>
  <DomainObject.Predmet.OstaliListFormated>
    <izvorni_sadrzaj>
      <item>Darko Kuljiš punomoćnik sudionika u postupku I.K. INTERNATIONAL d.o.o.</item>
    </izvorni_sadrzaj>
    <derivirana_varijabla naziv="DomainObject.Predmet.OstaliListFormated_1">
      <item>Darko Kuljiš punomoćnik sudionika u postupku I.K. INTERNATIONAL d.o.o.</item>
    </derivirana_varijabla>
  </DomainObject.Predmet.OstaliListFormated>
  <DomainObject.Predmet.OstaliListFormatedOIB>
    <izvorni_sadrzaj>
      <item>Darko Kuljiš, OIB 67837216406 punomoćnik sudionika u postupku I.K. INTERNATIONAL d.o.o.</item>
    </izvorni_sadrzaj>
    <derivirana_varijabla naziv="DomainObject.Predmet.OstaliListFormatedOIB_1">
      <item>Darko Kuljiš, OIB 67837216406 punomoćnik sudionika u postupku I.K. INTERNATIONAL d.o.o.</item>
    </derivirana_varijabla>
  </DomainObject.Predmet.OstaliListFormatedOIB>
  <DomainObject.Predmet.OstaliListFormatedWithAdress>
    <izvorni_sadrzaj>
      <item>Darko Kuljiš, Petrova 28, 10000 Zagreb punomoćnik sudionika u postupku I.K. INTERNATIONAL d.o.o.</item>
    </izvorni_sadrzaj>
    <derivirana_varijabla naziv="DomainObject.Predmet.OstaliListFormatedWithAdress_1">
      <item>Darko Kuljiš, Petrova 28, 10000 Zagreb punomoćnik sudionika u postupku I.K. INTERNATIONAL d.o.o.</item>
    </derivirana_varijabla>
  </DomainObject.Predmet.OstaliListFormatedWithAdress>
  <DomainObject.Predmet.OstaliListFormatedWithAdressOIB>
    <izvorni_sadrzaj>
      <item>Darko Kuljiš, OIB 67837216406, Petrova 28, 10000 Zagreb punomoćnik sudionika u postupku I.K. INTERNATIONAL d.o.o.</item>
    </izvorni_sadrzaj>
    <derivirana_varijabla naziv="DomainObject.Predmet.OstaliListFormatedWithAdressOIB_1">
      <item>Darko Kuljiš, OIB 67837216406, Petrova 28, 10000 Zagreb punomoćnik sudionika u postupku I.K. INTERNATIONAL d.o.o.</item>
    </derivirana_varijabla>
  </DomainObject.Predmet.OstaliListFormatedWithAdressOIB>
  <DomainObject.Predmet.OstaliListNazivFormated>
    <izvorni_sadrzaj>
      <item>Darko Kuljiš</item>
    </izvorni_sadrzaj>
    <derivirana_varijabla naziv="DomainObject.Predmet.OstaliListNazivFormated_1">
      <item>Darko Kuljiš</item>
    </derivirana_varijabla>
  </DomainObject.Predmet.OstaliListNazivFormated>
  <DomainObject.Predmet.OstaliListNazivFormatedOIB>
    <izvorni_sadrzaj>
      <item>Darko Kuljiš, OIB 67837216406</item>
    </izvorni_sadrzaj>
    <derivirana_varijabla naziv="DomainObject.Predmet.OstaliListNazivFormatedOIB_1">
      <item>Darko Kuljiš, OIB 67837216406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I.K. INTERNATIONAL d.o.o.</izvorni_sadrzaj>
    <derivirana_varijabla naziv="DomainObject.Predmet.ProtustrankaIDrugi_1">I.K.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I.K. INTERNATIONAL d.o.o., OIB 89929137356, Petrova 28, 10000 Zagreb</izvorni_sadrzaj>
    <derivirana_varijabla naziv="DomainObject.Predmet.ProtustrankaIDrugiAdressOIB_1">I.K. INTERNATIONAL d.o.o., OIB 89929137356, Petrova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I.K. INTERNATIONAL d.o.o.</item>
      <item>Darko Kuljiš</item>
    </izvorni_sadrzaj>
    <derivirana_varijabla naziv="DomainObject.Predmet.SudioniciListNaziv_1">
      <item>FINA Regionalni centar Zagreb</item>
      <item>I.K. INTERNATIONAL d.o.o.</item>
      <item>Darko Kuljiš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I.K. INTERNATIONAL d.o.o., OIB 89929137356, Petrova 28,10000 Zagreb</item>
      <item>Darko Kuljiš, OIB 67837216406, Petrova 28,10000 Zagreb</item>
    </izvorni_sadrzaj>
    <derivirana_varijabla naziv="DomainObject.Predmet.SudioniciListAdressOIB_1">
      <item>FINA Regionalni centar Zagreb, OIB 85821130368, Trg svibanjskih žrtava 1995. Br. 1,10000 Zagreb</item>
      <item>I.K. INTERNATIONAL d.o.o., OIB 89929137356, Petrova 28,10000 Zagreb</item>
      <item>Darko Kuljiš, OIB 67837216406, Petrova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89929137356</item>
      <item>, OIB 67837216406</item>
    </izvorni_sadrzaj>
    <derivirana_varijabla naziv="DomainObject.Predmet.SudioniciListNazivOIB_1">
      <item>, OIB 85821130368</item>
      <item>, OIB 89929137356</item>
      <item>, OIB 67837216406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2774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2016-07-11T07:04:00Z</dcterms:created>
  <dc:creator>Ivan Turčić</dc:creator>
  <cp:lastModifiedBy>Ivan Turčić</cp:lastModifiedBy>
  <dcterms:modified xmlns:xsi="http://www.w3.org/2001/XMLSchema-instance" xsi:type="dcterms:W3CDTF">2016-07-11T07:07:00Z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