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f730" w14:paraId="a98f730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3A3BBC" w:rsidP="00525B55" w:rsidR="003A3BBC">
      <w:pPr>
        <w:jc w:val="both"/>
      </w:pPr>
    </w:p>
    <w:p w:rsidRDefault="003A3BBC" w:rsidP="00525B55" w:rsidR="00C6784F" w:rsidRPr="00990627">
      <w:pPr>
        <w:jc w:val="both"/>
      </w:pPr>
      <w:r>
        <w:tab/>
      </w:r>
      <w:r w:rsidR="00C6784F">
        <w:t>Nalaže se računovodstvu ovog suda da</w:t>
      </w:r>
      <w:r w:rsidR="00991554">
        <w:t xml:space="preserve"> bez odgode</w:t>
      </w:r>
      <w:r w:rsidR="00C6784F">
        <w:t xml:space="preserve"> iznos od </w:t>
      </w:r>
      <w:r w:rsidR="00DD39AE">
        <w:t>4.800,00</w:t>
      </w:r>
      <w:r w:rsidR="00C6784F">
        <w:t xml:space="preserve"> kn</w:t>
      </w:r>
      <w:r w:rsidR="008D2665">
        <w:t xml:space="preserve"> (</w:t>
      </w:r>
      <w:r w:rsidR="00DD39AE">
        <w:t>četiritisućeiosamstokuna</w:t>
      </w:r>
      <w:r w:rsidR="008D2665">
        <w:t>)</w:t>
      </w:r>
      <w:r w:rsidR="00C6784F">
        <w:t xml:space="preserve"> (uplaćen</w:t>
      </w:r>
      <w:r>
        <w:t>i</w:t>
      </w:r>
      <w:r w:rsidR="00C6784F">
        <w:t xml:space="preserve"> preduj</w:t>
      </w:r>
      <w:r>
        <w:t>a</w:t>
      </w:r>
      <w:r w:rsidR="00C6784F">
        <w:t xml:space="preserve">m za sudjelovanje na draži) vrati </w:t>
      </w:r>
      <w:r w:rsidR="00DD39AE">
        <w:t xml:space="preserve">Nenadu Medici iz Buzeta, Marinci, Vidaci 17, OIB: </w:t>
      </w:r>
      <w:r w:rsidR="00DD39AE" w:rsidRPr="00DD39AE">
        <w:t>24456634784</w:t>
      </w:r>
      <w:r w:rsidR="00DD39AE">
        <w:t xml:space="preserve">, </w:t>
      </w:r>
      <w:r w:rsidR="00991554">
        <w:t xml:space="preserve">na broj </w:t>
      </w:r>
      <w:r>
        <w:t>HR9524020061031262160</w:t>
      </w:r>
      <w:r w:rsidR="00991554">
        <w:t>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3A3BBC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3A1BA9">
        <w:t>, v. r.</w:t>
      </w:r>
    </w:p>
    <w:p w:rsidRDefault="006F7F85" w:rsidP="00AD2BC1" w:rsidR="006F7F85"/>
    <w:p w:rsidRDefault="006F7F85" w:rsidP="00AD2BC1" w:rsidR="006F7F85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DD39AE">
        <w:t xml:space="preserve">Nenadu Medici iz Buzeta, Marinci, Vidaci 17, OIB: </w:t>
      </w:r>
      <w:r w:rsidR="00DD39AE" w:rsidRPr="00DD39AE">
        <w:t>24456634784</w:t>
      </w:r>
    </w:p>
    <w:p w:rsidRDefault="00215E51" w:rsidP="006F4663" w:rsidR="006F4663" w:rsidRPr="00990627">
      <w:r>
        <w:tab/>
        <w:t>- TS RIJEKA - računovodstvo</w:t>
      </w:r>
    </w:p>
    <w:sectPr w:rsidSect="00990627" w:rsidR="006F4663" w:rsidRPr="00990627">
      <w:headerReference w:type="default" r:id="rId10"/>
      <w:pgSz w:h="16838" w:w="11906"/>
      <w:pgMar w:gutter="0" w:footer="709" w:header="709" w:left="1440" w:bottom="1135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>
      <w:rPr>
        <w:sz w:val="23"/>
        <w:szCs w:val="23"/>
      </w:rPr>
      <w:t xml:space="preserve">1233/15 - </w:t>
    </w:r>
    <w:r w:rsidR="006A25C0">
      <w:rPr>
        <w:sz w:val="23"/>
        <w:szCs w:val="23"/>
      </w:rP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191B13"/>
    <w:rsid w:val="001C4C06"/>
    <w:rsid w:val="00215E51"/>
    <w:rsid w:val="00234EFC"/>
    <w:rsid w:val="003A1BA9"/>
    <w:rsid w:val="003A3BBC"/>
    <w:rsid w:val="00400390"/>
    <w:rsid w:val="00525B55"/>
    <w:rsid w:val="00554328"/>
    <w:rsid w:val="00565609"/>
    <w:rsid w:val="00585242"/>
    <w:rsid w:val="006163DD"/>
    <w:rsid w:val="00664F56"/>
    <w:rsid w:val="006864C4"/>
    <w:rsid w:val="006A25C0"/>
    <w:rsid w:val="006F4663"/>
    <w:rsid w:val="006F7F85"/>
    <w:rsid w:val="00867F73"/>
    <w:rsid w:val="008D2665"/>
    <w:rsid w:val="00963189"/>
    <w:rsid w:val="00985388"/>
    <w:rsid w:val="00990627"/>
    <w:rsid w:val="00991554"/>
    <w:rsid w:val="00AD2BC1"/>
    <w:rsid w:val="00B7481D"/>
    <w:rsid w:val="00C26A64"/>
    <w:rsid w:val="00C33C73"/>
    <w:rsid w:val="00C54BCE"/>
    <w:rsid w:val="00C6784F"/>
    <w:rsid w:val="00C912CF"/>
    <w:rsid w:val="00D07C7D"/>
    <w:rsid w:val="00DB4931"/>
    <w:rsid w:val="00DD39AE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738</properties:Characters>
  <properties:Lines>31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2016-12-16T11:52:00Z</dcterms:created>
  <dc:creator>Jasmina Matika</dc:creator>
  <cp:lastModifiedBy>Sanja Prodan</cp:lastModifiedBy>
  <cp:lastPrinted>2016-12-16T12:30:00Z</cp:lastPrinted>
  <dcterms:modified xmlns:xsi="http://www.w3.org/2001/XMLSchema-instance" xsi:type="dcterms:W3CDTF">2016-12-16T13:33:00Z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