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f527" w14:paraId="8c3f527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4F000E">
        <w:t>Trgovački sud u Pazinu, po stečajnoj sutkinji Tijani Licul, po prijedlogu predlagatelja Financijske agencije, OIB: 85821130368, Regionalni centar Rijeka, Podružnica Pula, Giardini 5, radi otvaranja stečajnog postupka nad dužnikom MRATOVO j.d.o.o. PULA, Pula, Mornarički trg 1, OIB: 26274169791</w:t>
      </w:r>
      <w:r w:rsidR="00F85EB3">
        <w:rPr>
          <w:sz w:val="23"/>
          <w:szCs w:val="23"/>
        </w:rPr>
        <w:t xml:space="preserve">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965F47">
        <w:t>MRATOVO j.d.o.o. PULA, Pula, Mornarički trg 1, OIB: 26274169791</w:t>
      </w:r>
      <w:r>
        <w:rPr>
          <w:sz w:val="23"/>
          <w:szCs w:val="23"/>
        </w:rPr>
        <w:t>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57128" w:rsidR="0075712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965F47">
        <w:rPr>
          <w:sz w:val="23"/>
          <w:szCs w:val="23"/>
        </w:rPr>
        <w:t>31</w:t>
      </w:r>
      <w:r w:rsidR="00F2354B">
        <w:rPr>
          <w:sz w:val="23"/>
          <w:szCs w:val="23"/>
        </w:rPr>
        <w:t xml:space="preserve">. </w:t>
      </w:r>
      <w:r w:rsidR="00965F47">
        <w:rPr>
          <w:sz w:val="23"/>
          <w:szCs w:val="23"/>
        </w:rPr>
        <w:t>ožujka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965F47">
        <w:t>MRATOVO j.d.o.o. PULA, Pula, Mornarički trg 1, OIB: 26274169791</w:t>
      </w:r>
      <w:r w:rsidR="00F725C9"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965F47">
        <w:rPr>
          <w:sz w:val="23"/>
          <w:szCs w:val="23"/>
        </w:rPr>
        <w:t>23</w:t>
      </w:r>
      <w:r w:rsidR="00F2354B">
        <w:rPr>
          <w:sz w:val="23"/>
          <w:szCs w:val="23"/>
        </w:rPr>
        <w:t>.</w:t>
      </w:r>
      <w:r w:rsidR="00790777">
        <w:rPr>
          <w:sz w:val="23"/>
          <w:szCs w:val="23"/>
        </w:rPr>
        <w:t xml:space="preserve"> </w:t>
      </w:r>
      <w:r w:rsidR="00965F47">
        <w:rPr>
          <w:sz w:val="23"/>
          <w:szCs w:val="23"/>
        </w:rPr>
        <w:t>ožujka</w:t>
      </w:r>
      <w:r w:rsidR="001B244D">
        <w:rPr>
          <w:sz w:val="23"/>
          <w:szCs w:val="23"/>
        </w:rPr>
        <w:t xml:space="preserve"> 201</w:t>
      </w:r>
      <w:r w:rsidR="000849DF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965F47">
        <w:rPr>
          <w:sz w:val="23"/>
          <w:szCs w:val="23"/>
        </w:rPr>
        <w:t>20.315,14</w:t>
      </w:r>
      <w:r>
        <w:rPr>
          <w:sz w:val="23"/>
          <w:szCs w:val="23"/>
        </w:rPr>
        <w:t xml:space="preserve">kn,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CF193B">
        <w:rPr>
          <w:sz w:val="23"/>
          <w:szCs w:val="23"/>
        </w:rPr>
        <w:t>9</w:t>
      </w:r>
      <w:r w:rsidR="004F1381">
        <w:rPr>
          <w:sz w:val="23"/>
          <w:szCs w:val="23"/>
        </w:rPr>
        <w:t xml:space="preserve">. </w:t>
      </w:r>
      <w:r w:rsidR="00CF193B">
        <w:rPr>
          <w:sz w:val="23"/>
          <w:szCs w:val="23"/>
        </w:rPr>
        <w:t xml:space="preserve">studenog </w:t>
      </w:r>
      <w:r>
        <w:rPr>
          <w:sz w:val="23"/>
          <w:szCs w:val="23"/>
        </w:rPr>
        <w:t>2016. godi</w:t>
      </w:r>
      <w:r w:rsidR="002E4D4B">
        <w:rPr>
          <w:sz w:val="23"/>
          <w:szCs w:val="23"/>
        </w:rPr>
        <w:t xml:space="preserve">ne dostavio potvrdu FINE (list </w:t>
      </w:r>
      <w:r w:rsidR="00CF193B">
        <w:rPr>
          <w:sz w:val="23"/>
          <w:szCs w:val="23"/>
        </w:rPr>
        <w:t>52</w:t>
      </w:r>
      <w:r w:rsidR="004F1381">
        <w:rPr>
          <w:sz w:val="23"/>
          <w:szCs w:val="23"/>
        </w:rPr>
        <w:t xml:space="preserve">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282473">
        <w:rPr>
          <w:sz w:val="23"/>
          <w:szCs w:val="23"/>
        </w:rPr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CF193B">
        <w:rPr>
          <w:sz w:val="23"/>
          <w:szCs w:val="23"/>
        </w:rPr>
        <w:t>19</w:t>
      </w:r>
      <w:r w:rsidR="00F725C9">
        <w:rPr>
          <w:sz w:val="23"/>
          <w:szCs w:val="23"/>
        </w:rPr>
        <w:t xml:space="preserve">. </w:t>
      </w:r>
      <w:r w:rsidR="00CF193B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CF193B">
        <w:rPr>
          <w:sz w:val="23"/>
          <w:szCs w:val="23"/>
        </w:rPr>
        <w:t>7</w:t>
      </w:r>
      <w:r>
        <w:rPr>
          <w:sz w:val="23"/>
          <w:szCs w:val="23"/>
        </w:rPr>
        <w:t>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646B99">
        <w:rPr>
          <w:sz w:val="23"/>
          <w:szCs w:val="23"/>
        </w:rPr>
        <w:t>, v. r.</w:t>
      </w: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4F000E" w:rsidR="004F000E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0D9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4F000E">
          <w:t>Posl. broj: 4 St-616/2016-17</w:t>
        </w:r>
      </w:p>
      <w:p w:rsidRDefault="003E00D9" w:rsidP="007E67C4" w:rsidR="007E67C4">
        <w:pPr>
          <w:pStyle w:val="Zaglavlje"/>
          <w:ind w:firstLine="708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4F000E">
      <w:t>616/2016-17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0849DF"/>
    <w:rsid w:val="00126D90"/>
    <w:rsid w:val="001B244D"/>
    <w:rsid w:val="0027286E"/>
    <w:rsid w:val="00282473"/>
    <w:rsid w:val="002A0B16"/>
    <w:rsid w:val="002E4D4B"/>
    <w:rsid w:val="00343F72"/>
    <w:rsid w:val="003E00D9"/>
    <w:rsid w:val="0042051A"/>
    <w:rsid w:val="004C7976"/>
    <w:rsid w:val="004F000E"/>
    <w:rsid w:val="004F1381"/>
    <w:rsid w:val="00642D6B"/>
    <w:rsid w:val="00646B99"/>
    <w:rsid w:val="0065483F"/>
    <w:rsid w:val="00755F05"/>
    <w:rsid w:val="00757128"/>
    <w:rsid w:val="00790777"/>
    <w:rsid w:val="007C271C"/>
    <w:rsid w:val="007E67C4"/>
    <w:rsid w:val="00886477"/>
    <w:rsid w:val="008A2F01"/>
    <w:rsid w:val="008C68B5"/>
    <w:rsid w:val="008F6624"/>
    <w:rsid w:val="00921CDC"/>
    <w:rsid w:val="0095611E"/>
    <w:rsid w:val="00965F47"/>
    <w:rsid w:val="00A15928"/>
    <w:rsid w:val="00AF0E6A"/>
    <w:rsid w:val="00C25D0F"/>
    <w:rsid w:val="00C52F3E"/>
    <w:rsid w:val="00C636FE"/>
    <w:rsid w:val="00CD4AFF"/>
    <w:rsid w:val="00CF193B"/>
    <w:rsid w:val="00DC09BE"/>
    <w:rsid w:val="00DC7519"/>
    <w:rsid w:val="00EC1EC6"/>
    <w:rsid w:val="00ED2898"/>
    <w:rsid w:val="00EF0CDB"/>
    <w:rsid w:val="00F2354B"/>
    <w:rsid w:val="00F725C9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0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0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0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0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0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0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0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0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MRATOVO j.d.o.o. PULA zastupanog po punomoćniku Mario Džapo</izvorni_sadrzaj>
    <derivirana_varijabla naziv="DomainObject.Predmet.ProtustrankaFormated_1">  MRATOVO j.d.o.o. PULA zastupanog po punomoćniku Mario Džapo</derivirana_varijabla>
  </DomainObject.Predmet.ProtustrankaFormated>
  <DomainObject.Predmet.ProtustrankaFormatedOIB>
    <izvorni_sadrzaj>  MRATOVO j.d.o.o. PULA, OIB 26274169791 zastupanog po punomoćniku Mario Džapo</izvorni_sadrzaj>
    <derivirana_varijabla naziv="DomainObject.Predmet.ProtustrankaFormatedOIB_1">  MRATOVO j.d.o.o. PULA, OIB 26274169791 zastupanog po punomoćniku Mario Džapo</derivirana_varijabla>
  </DomainObject.Predmet.ProtustrankaFormatedOIB>
  <DomainObject.Predmet.ProtustrankaFormatedWithAdress>
    <izvorni_sadrzaj> MRATOVO j.d.o.o. PULA, Mornarički trg 1, 52100 Pula zastupanog po punomoćniku Mario Džapo</izvorni_sadrzaj>
    <derivirana_varijabla naziv="DomainObject.Predmet.ProtustrankaFormatedWithAdress_1"> MRATOVO j.d.o.o. PULA, Mornarički trg 1, 52100 Pula zastupanog po punomoćniku Mario Džapo</derivirana_varijabla>
  </DomainObject.Predmet.ProtustrankaFormatedWithAdress>
  <DomainObject.Predmet.ProtustrankaFormatedWithAdressOIB>
    <izvorni_sadrzaj> MRATOVO j.d.o.o. PULA, OIB 26274169791, Mornarički trg 1, 52100 Pula zastupanog po punomoćniku Mario Džapo</izvorni_sadrzaj>
    <derivirana_varijabla naziv="DomainObject.Predmet.ProtustrankaFormatedWithAdressOIB_1"> MRATOVO j.d.o.o. PULA, OIB 26274169791, Mornarički trg 1, 52100 Pula zastupanog po punomoćniku Mario Džapo</derivirana_varijabla>
  </DomainObject.Predmet.ProtustrankaFormatedWithAdressOIB>
  <DomainObject.Predmet.ProtustrankaWithAdress>
    <izvorni_sadrzaj>MRATOVO j.d.o.o. PULA Mornarički trg 1, 52100 Pula</izvorni_sadrzaj>
    <derivirana_varijabla naziv="DomainObject.Predmet.ProtustrankaWithAdress_1">MRATOVO j.d.o.o. PULA Mornarički trg 1, 52100 Pula</derivirana_varijabla>
  </DomainObject.Predmet.ProtustrankaWithAdress>
  <DomainObject.Predmet.ProtustrankaWithAdressOIB>
    <izvorni_sadrzaj>MRATOVO j.d.o.o. PULA, OIB 26274169791, Mornarički trg 1, 52100 Pula</izvorni_sadrzaj>
    <derivirana_varijabla naziv="DomainObject.Predmet.ProtustrankaWithAdressOIB_1">MRATOVO j.d.o.o. PULA, OIB 26274169791, Mornarički trg 1, 52100 Pula</derivirana_varijabla>
  </DomainObject.Predmet.ProtustrankaWithAdressOIB>
  <DomainObject.Predmet.ProtustrankaNazivFormated>
    <izvorni_sadrzaj>MRATOVO j.d.o.o. PULA</izvorni_sadrzaj>
    <derivirana_varijabla naziv="DomainObject.Predmet.ProtustrankaNazivFormated_1">MRATOVO j.d.o.o. PULA</derivirana_varijabla>
  </DomainObject.Predmet.ProtustrankaNazivFormated>
  <DomainObject.Predmet.ProtustrankaNazivFormatedOIB>
    <izvorni_sadrzaj>MRATOVO j.d.o.o. PULA, OIB 26274169791</izvorni_sadrzaj>
    <derivirana_varijabla naziv="DomainObject.Predmet.ProtustrankaNazivFormatedOIB_1">MRATOVO j.d.o.o. PULA, OIB 26274169791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20315.14</izvorni_sadrzaj>
    <derivirana_varijabla naziv="DomainObject.Predmet.TrenutnaVrijednost_1">20315.14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MRATOVO j.d.o.o. PULA zastupanog po punomoćniku Mario Džapo</item>
    </izvorni_sadrzaj>
    <derivirana_varijabla naziv="DomainObject.Predmet.ProtuStrankaListFormated_1">
      <item>MRATOVO j.d.o.o. PULA zastupanog po punomoćniku Mario Džapo</item>
    </derivirana_varijabla>
  </DomainObject.Predmet.ProtuStrankaListFormated>
  <DomainObject.Predmet.ProtuStrankaListFormatedOIB>
    <izvorni_sadrzaj>
      <item>MRATOVO j.d.o.o. PULA, OIB 26274169791 zastupanog po punomoćniku Mario Džapo</item>
    </izvorni_sadrzaj>
    <derivirana_varijabla naziv="DomainObject.Predmet.ProtuStrankaListFormatedOIB_1">
      <item>MRATOVO j.d.o.o. PULA, OIB 26274169791 zastupanog po punomoćniku Mario Džapo</item>
    </derivirana_varijabla>
  </DomainObject.Predmet.ProtuStrankaListFormatedOIB>
  <DomainObject.Predmet.ProtuStrankaListFormatedWithAdress>
    <izvorni_sadrzaj>
      <item>MRATOVO j.d.o.o. PULA, Mornarički trg 1, 52100 Pula zastupanog po punomoćniku Mario Džapo</item>
    </izvorni_sadrzaj>
    <derivirana_varijabla naziv="DomainObject.Predmet.ProtuStrankaListFormatedWithAdress_1">
      <item>MRATOVO j.d.o.o. PULA, Mornarički trg 1, 52100 Pula zastupanog po punomoćniku Mario Džapo</item>
    </derivirana_varijabla>
  </DomainObject.Predmet.ProtuStrankaListFormatedWithAdress>
  <DomainObject.Predmet.ProtuStrankaListFormatedWithAdressOIB>
    <izvorni_sadrzaj>
      <item>MRATOVO j.d.o.o. PULA, OIB 26274169791, Mornarički trg 1, 52100 Pula zastupanog po punomoćniku Mario Džapo</item>
    </izvorni_sadrzaj>
    <derivirana_varijabla naziv="DomainObject.Predmet.ProtuStrankaListFormatedWithAdressOIB_1">
      <item>MRATOVO j.d.o.o. PULA, OIB 26274169791, Mornarički trg 1, 52100 Pula zastupanog po punomoćniku Mario Džapo</item>
    </derivirana_varijabla>
  </DomainObject.Predmet.ProtuStrankaListFormatedWithAdressOIB>
  <DomainObject.Predmet.ProtuStrankaListNazivFormated>
    <izvorni_sadrzaj>
      <item>MRATOVO j.d.o.o. PULA</item>
    </izvorni_sadrzaj>
    <derivirana_varijabla naziv="DomainObject.Predmet.ProtuStrankaListNazivFormated_1">
      <item>MRATOVO j.d.o.o. PULA</item>
    </derivirana_varijabla>
  </DomainObject.Predmet.ProtuStrankaListNazivFormated>
  <DomainObject.Predmet.ProtuStrankaListNazivFormatedOIB>
    <izvorni_sadrzaj>
      <item>MRATOVO j.d.o.o. PULA, OIB 26274169791</item>
    </izvorni_sadrzaj>
    <derivirana_varijabla naziv="DomainObject.Predmet.ProtuStrankaListNazivFormatedOIB_1">
      <item>MRATOVO j.d.o.o. PULA, OIB 26274169791</item>
    </derivirana_varijabla>
  </DomainObject.Predmet.ProtuStrankaListNazivFormatedOIB>
  <DomainObject.Predmet.OstaliListFormated>
    <izvorni_sadrzaj>
      <item>Mario Džapo punomoćnik sudionika u postupku MRATOVO j.d.o.o. PULA</item>
    </izvorni_sadrzaj>
    <derivirana_varijabla naziv="DomainObject.Predmet.OstaliListFormated_1">
      <item>Mario Džapo punomoćnik sudionika u postupku MRATOVO j.d.o.o. PULA</item>
    </derivirana_varijabla>
  </DomainObject.Predmet.OstaliListFormated>
  <DomainObject.Predmet.OstaliListFormatedOIB>
    <izvorni_sadrzaj>
      <item>Mario Džapo, OIB 35451501495 punomoćnik sudionika u postupku MRATOVO j.d.o.o. PULA</item>
    </izvorni_sadrzaj>
    <derivirana_varijabla naziv="DomainObject.Predmet.OstaliListFormatedOIB_1">
      <item>Mario Džapo, OIB 35451501495 punomoćnik sudionika u postupku MRATOVO j.d.o.o. PULA</item>
    </derivirana_varijabla>
  </DomainObject.Predmet.OstaliListFormatedOIB>
  <DomainObject.Predmet.OstaliListFormatedWithAdress>
    <izvorni_sadrzaj>
      <item>Mario Džapo, Mornarički Trg 1, 52100 Pula punomoćnik sudionika u postupku MRATOVO j.d.o.o. PULA</item>
    </izvorni_sadrzaj>
    <derivirana_varijabla naziv="DomainObject.Predmet.OstaliListFormatedWithAdress_1">
      <item>Mario Džapo, Mornarički Trg 1, 52100 Pula punomoćnik sudionika u postupku MRATOVO j.d.o.o. PULA</item>
    </derivirana_varijabla>
  </DomainObject.Predmet.OstaliListFormatedWithAdress>
  <DomainObject.Predmet.OstaliListFormatedWithAdressOIB>
    <izvorni_sadrzaj>
      <item>Mario Džapo, OIB 35451501495, Mornarički Trg 1, 52100 Pula punomoćnik sudionika u postupku MRATOVO j.d.o.o. PULA</item>
    </izvorni_sadrzaj>
    <derivirana_varijabla naziv="DomainObject.Predmet.OstaliListFormatedWithAdressOIB_1">
      <item>Mario Džapo, OIB 35451501495, Mornarički Trg 1, 52100 Pula punomoćnik sudionika u postupku MRATOVO j.d.o.o. PULA</item>
    </derivirana_varijabla>
  </DomainObject.Predmet.OstaliListFormatedWithAdressOIB>
  <DomainObject.Predmet.OstaliListNazivFormated>
    <izvorni_sadrzaj>
      <item>Mario Džapo</item>
    </izvorni_sadrzaj>
    <derivirana_varijabla naziv="DomainObject.Predmet.OstaliListNazivFormated_1">
      <item>Mario Džapo</item>
    </derivirana_varijabla>
  </DomainObject.Predmet.OstaliListNazivFormated>
  <DomainObject.Predmet.OstaliListNazivFormatedOIB>
    <izvorni_sadrzaj>
      <item>Mario Džapo, OIB 35451501495</item>
    </izvorni_sadrzaj>
    <derivirana_varijabla naziv="DomainObject.Predmet.OstaliListNazivFormatedOIB_1">
      <item>Mario Džapo, OIB 35451501495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MRATOVO j.d.o.o. PULA</izvorni_sadrzaj>
    <derivirana_varijabla naziv="DomainObject.Predmet.ProtustrankaIDrugi_1">MRATOVO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MRATOVO j.d.o.o. PULA, OIB 26274169791, Mornarički trg 1, 52100 Pula</izvorni_sadrzaj>
    <derivirana_varijabla naziv="DomainObject.Predmet.ProtustrankaIDrugiAdressOIB_1">MRATOVO j.d.o.o. PULA, OIB 26274169791, Mornarički trg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MRATOVO j.d.o.o. PULA</item>
      <item>Mario Džapo</item>
    </izvorni_sadrzaj>
    <derivirana_varijabla naziv="DomainObject.Predmet.SudioniciListNaziv_1">
      <item>FINANCIJSKA AGENCIJA, RC RIJEKA, PODRUŽNICA PULA, PULA</item>
      <item>MRATOVO j.d.o.o. PULA</item>
      <item>Mario Džapo</item>
    </derivirana_varijabla>
  </DomainObject.Predmet.SudioniciListNaziv>
  <DomainObject.Predmet.SudioniciListAdressOIB>
    <izvorni_sadrzaj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izvorni_sadrzaj>
    <derivirana_varijabla naziv="DomainObject.Predmet.SudioniciListAdressOIB_1"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26274169791</item>
      <item>, OIB 35451501495</item>
    </izvorni_sadrzaj>
    <derivirana_varijabla naziv="DomainObject.Predmet.SudioniciListNazivOIB_1">
      <item>, OIB 85821130368</item>
      <item>, OIB 26274169791</item>
      <item>, OIB 35451501495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1658</properties:Characters>
  <properties:Lines>61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2017-01-19T07:20:00Z</dcterms:created>
  <dc:creator>Tijana Licul</dc:creator>
  <cp:lastModifiedBy>Sanja Prodan</cp:lastModifiedBy>
  <cp:lastPrinted>2017-01-19T07:29:00Z</cp:lastPrinted>
  <dcterms:modified xmlns:xsi="http://www.w3.org/2001/XMLSchema-instance" xsi:type="dcterms:W3CDTF">2017-01-19T07:30:00Z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