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4ee0" w14:paraId="7704ee0" w:rsidRDefault="008229C0" w:rsidP="008229C0" w:rsidR="008229C0" w:rsidRPr="00233027">
      <w:pPr>
        <w:jc w:val="both"/>
        <w15:collapsed w:val="false"/>
      </w:pPr>
      <w:bookmarkStart w:name="_GoBack" w:id="0"/>
      <w:bookmarkEnd w:id="0"/>
      <w:r w:rsidRPr="00233027">
        <w:t xml:space="preserve">                 </w:t>
      </w:r>
      <w:r w:rsidRPr="0023302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027">
        <w:t xml:space="preserve">                    </w:t>
      </w:r>
      <w:r w:rsidRPr="00233027">
        <w:tab/>
      </w:r>
    </w:p>
    <w:p w:rsidRDefault="008229C0" w:rsidP="008229C0" w:rsidR="008229C0" w:rsidRPr="00233027">
      <w:pPr>
        <w:jc w:val="both"/>
      </w:pPr>
      <w:r w:rsidRPr="00233027">
        <w:t xml:space="preserve">   REPUBLIKA HRVATSKA</w:t>
      </w:r>
    </w:p>
    <w:p w:rsidRDefault="008229C0" w:rsidP="008229C0" w:rsidR="008229C0" w:rsidRPr="00233027">
      <w:pPr>
        <w:jc w:val="both"/>
      </w:pPr>
      <w:r w:rsidRPr="00233027">
        <w:t>TRGOVAČKI SUD U PAZINU</w:t>
      </w:r>
    </w:p>
    <w:p w:rsidRDefault="008229C0" w:rsidP="008229C0" w:rsidR="008229C0" w:rsidRPr="00233027">
      <w:pPr>
        <w:jc w:val="both"/>
      </w:pPr>
      <w:r w:rsidRPr="00233027">
        <w:t xml:space="preserve">     52000 Pazin, Drševka 1</w:t>
      </w:r>
      <w:r w:rsidRPr="00233027">
        <w:tab/>
      </w:r>
      <w:r w:rsidRPr="00233027">
        <w:tab/>
      </w:r>
      <w:r w:rsidRPr="00233027">
        <w:tab/>
      </w:r>
      <w:r w:rsidRPr="00233027">
        <w:tab/>
      </w:r>
      <w:r w:rsidRPr="00233027">
        <w:tab/>
      </w:r>
      <w:r w:rsidRPr="00233027">
        <w:tab/>
        <w:t xml:space="preserve">      </w:t>
      </w:r>
      <w:r w:rsidR="00A608C2">
        <w:tab/>
        <w:t xml:space="preserve">1 </w:t>
      </w:r>
      <w:r w:rsidRPr="00233027">
        <w:t>St-</w:t>
      </w:r>
      <w:r w:rsidR="006D722D" w:rsidRPr="00233027">
        <w:t>577</w:t>
      </w:r>
      <w:r w:rsidRPr="00233027">
        <w:t>/1</w:t>
      </w:r>
      <w:r w:rsidR="006D722D" w:rsidRPr="00233027">
        <w:t>7</w:t>
      </w:r>
      <w:r w:rsidRPr="00233027">
        <w:t>-</w:t>
      </w:r>
      <w:r w:rsidR="00A608C2">
        <w:t>40</w:t>
      </w:r>
    </w:p>
    <w:p w:rsidRDefault="008229C0" w:rsidP="008229C0" w:rsidR="008229C0" w:rsidRPr="00233027">
      <w:pPr>
        <w:jc w:val="both"/>
      </w:pPr>
    </w:p>
    <w:p w:rsidRDefault="008229C0" w:rsidP="008229C0" w:rsidR="008229C0" w:rsidRPr="00233027">
      <w:pPr>
        <w:jc w:val="center"/>
      </w:pPr>
      <w:r w:rsidRPr="00233027">
        <w:t>R E P U B L I K A  H R V A T S K A</w:t>
      </w:r>
    </w:p>
    <w:p w:rsidRDefault="008229C0" w:rsidP="008229C0" w:rsidR="008229C0" w:rsidRPr="00233027">
      <w:pPr>
        <w:jc w:val="center"/>
      </w:pPr>
    </w:p>
    <w:p w:rsidRDefault="008229C0" w:rsidP="008229C0" w:rsidR="008229C0" w:rsidRPr="00233027">
      <w:pPr>
        <w:jc w:val="center"/>
      </w:pPr>
      <w:r w:rsidRPr="00233027">
        <w:t>R J E Š E N J E</w:t>
      </w:r>
    </w:p>
    <w:p w:rsidRDefault="008229C0" w:rsidP="008229C0" w:rsidR="008229C0" w:rsidRPr="00233027">
      <w:pPr>
        <w:jc w:val="center"/>
      </w:pPr>
    </w:p>
    <w:p w:rsidRDefault="008229C0" w:rsidP="00546ED4" w:rsidR="008229C0" w:rsidRPr="00233027">
      <w:pPr>
        <w:jc w:val="center"/>
      </w:pPr>
      <w:r w:rsidRPr="00233027">
        <w:tab/>
        <w:t xml:space="preserve">Trgovački sud u Pazinu, po stečajnom sucu </w:t>
      </w:r>
      <w:r w:rsidR="004D08BE" w:rsidRPr="00233027">
        <w:t>Damiru Rabaru</w:t>
      </w:r>
      <w:r w:rsidRPr="00233027">
        <w:t xml:space="preserve">, u stečajnom postupku nad stečajnim dužnikom </w:t>
      </w:r>
      <w:r w:rsidR="00546ED4" w:rsidRPr="00233027">
        <w:t>Ribarska zadruga LANTERNA, Pula, Vernalska 4, OIB 01125608804</w:t>
      </w:r>
      <w:r w:rsidR="00004D0D" w:rsidRPr="00233027">
        <w:t xml:space="preserve">, </w:t>
      </w:r>
    </w:p>
    <w:p w:rsidRDefault="008229C0" w:rsidP="008229C0" w:rsidR="008229C0" w:rsidRPr="00233027">
      <w:pPr>
        <w:jc w:val="center"/>
      </w:pPr>
    </w:p>
    <w:p w:rsidRDefault="008229C0" w:rsidP="008229C0" w:rsidR="008229C0" w:rsidRPr="00233027">
      <w:pPr>
        <w:jc w:val="center"/>
      </w:pPr>
      <w:r w:rsidRPr="00233027">
        <w:t>r i j e š i o  j e</w:t>
      </w:r>
    </w:p>
    <w:p w:rsidRDefault="008229C0" w:rsidP="008229C0" w:rsidR="008229C0" w:rsidRPr="00233027">
      <w:pPr>
        <w:ind w:firstLine="708"/>
        <w:jc w:val="both"/>
      </w:pPr>
    </w:p>
    <w:p w:rsidRDefault="008229C0" w:rsidP="008229C0" w:rsidR="008229C0" w:rsidRPr="00233027">
      <w:pPr>
        <w:jc w:val="both"/>
      </w:pPr>
      <w:r w:rsidRPr="00233027">
        <w:tab/>
      </w:r>
      <w:r w:rsidR="00004D0D" w:rsidRPr="00233027">
        <w:t xml:space="preserve">I. </w:t>
      </w:r>
      <w:r w:rsidRPr="00233027">
        <w:t xml:space="preserve">Odbacuje se kao </w:t>
      </w:r>
      <w:r w:rsidR="00BE6B71" w:rsidRPr="00233027">
        <w:t>nedopuštena</w:t>
      </w:r>
      <w:r w:rsidRPr="00233027">
        <w:t xml:space="preserve"> prijava tražbine </w:t>
      </w:r>
      <w:r w:rsidR="00546ED4" w:rsidRPr="00233027">
        <w:t>FASOLI d.o.o. Krnica, Krnica 96 A, OIB: 71841141008</w:t>
      </w:r>
      <w:r w:rsidR="003D4B1B" w:rsidRPr="00233027">
        <w:t>,</w:t>
      </w:r>
      <w:r w:rsidRPr="00233027">
        <w:t xml:space="preserve"> u iznosu od </w:t>
      </w:r>
      <w:r w:rsidR="00546ED4" w:rsidRPr="00233027">
        <w:t xml:space="preserve">22.000,00 </w:t>
      </w:r>
      <w:r w:rsidRPr="00233027">
        <w:t>kn.</w:t>
      </w:r>
      <w:r w:rsidR="00241D92" w:rsidRPr="00233027">
        <w:t xml:space="preserve"> </w:t>
      </w:r>
    </w:p>
    <w:p w:rsidRDefault="00241D92" w:rsidP="00241D92" w:rsidR="00241D92" w:rsidRPr="00233027">
      <w:pPr>
        <w:jc w:val="both"/>
      </w:pPr>
    </w:p>
    <w:p w:rsidRDefault="008229C0" w:rsidP="008229C0" w:rsidR="008229C0" w:rsidRPr="00233027">
      <w:pPr>
        <w:ind w:left="360"/>
        <w:jc w:val="center"/>
      </w:pPr>
      <w:r w:rsidRPr="00233027">
        <w:t>Obrazloženje</w:t>
      </w:r>
    </w:p>
    <w:p w:rsidRDefault="008229C0" w:rsidP="008229C0" w:rsidR="008229C0" w:rsidRPr="00233027">
      <w:pPr>
        <w:ind w:firstLine="708"/>
        <w:jc w:val="both"/>
      </w:pPr>
    </w:p>
    <w:p w:rsidRDefault="000B0427" w:rsidP="000B0427" w:rsidR="00576C32" w:rsidRPr="00233027">
      <w:pPr>
        <w:spacing w:lineRule="atLeast" w:line="300" w:after="75"/>
        <w:jc w:val="both"/>
      </w:pPr>
      <w:r w:rsidRPr="00233027">
        <w:tab/>
      </w:r>
      <w:r w:rsidR="008229C0" w:rsidRPr="00233027">
        <w:t xml:space="preserve">Stečajni upravitelj nije ispitao tražbinu vjerovnika </w:t>
      </w:r>
      <w:r w:rsidR="00546ED4" w:rsidRPr="00233027">
        <w:t>FASOLI d.o.o. Krnica, Krnica 96 A, OIB: 71841141008</w:t>
      </w:r>
      <w:r w:rsidR="00D31B13" w:rsidRPr="00233027">
        <w:t xml:space="preserve">, </w:t>
      </w:r>
      <w:r w:rsidR="008229C0" w:rsidRPr="00233027">
        <w:t xml:space="preserve">u iznosu od </w:t>
      </w:r>
      <w:r w:rsidR="00546ED4" w:rsidRPr="00233027">
        <w:t xml:space="preserve">22.000,00 </w:t>
      </w:r>
      <w:r w:rsidR="008229C0" w:rsidRPr="00233027">
        <w:t xml:space="preserve">kn jer </w:t>
      </w:r>
      <w:r w:rsidR="00364AED" w:rsidRPr="00233027">
        <w:t xml:space="preserve">ista predstavlja tražbinu nižeg isplatnog reda budući se radi o </w:t>
      </w:r>
      <w:r w:rsidRPr="00233027">
        <w:t>tražbini za povrat zajma kojim se nadomješta kapital nekoga člana društva ili odgovarajuće tražbine.</w:t>
      </w:r>
    </w:p>
    <w:p w:rsidRDefault="00576C32" w:rsidP="000B0427" w:rsidR="00576C32" w:rsidRPr="00233027">
      <w:pPr>
        <w:spacing w:lineRule="atLeast" w:line="300" w:after="75"/>
        <w:jc w:val="both"/>
      </w:pPr>
      <w:r w:rsidRPr="00233027">
        <w:tab/>
      </w:r>
      <w:r w:rsidR="0033446D" w:rsidRPr="00233027">
        <w:t>U čl. 257. st. 5. Stečajnog zakona ("Narodne novine" broj 71/15</w:t>
      </w:r>
      <w:r w:rsidR="005976F6" w:rsidRPr="00233027">
        <w:t>-</w:t>
      </w:r>
      <w:r w:rsidR="0033446D" w:rsidRPr="00233027">
        <w:t xml:space="preserve">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E278CA" w:rsidP="000B0427" w:rsidR="000B0427" w:rsidRPr="00233027">
      <w:pPr>
        <w:spacing w:lineRule="atLeast" w:line="300" w:after="75"/>
        <w:jc w:val="both"/>
      </w:pPr>
      <w:r w:rsidRPr="00233027">
        <w:tab/>
      </w:r>
      <w:r w:rsidR="0033446D" w:rsidRPr="00233027">
        <w:t xml:space="preserve">Sukladno čl. 139. st. 1. toč. </w:t>
      </w:r>
      <w:r w:rsidR="000B0427" w:rsidRPr="00233027">
        <w:t>5</w:t>
      </w:r>
      <w:r w:rsidR="005B2CA3" w:rsidRPr="00233027">
        <w:t>.</w:t>
      </w:r>
      <w:r w:rsidR="0033446D" w:rsidRPr="00233027">
        <w:t xml:space="preserve"> SZ-a tražbinu nižih isplatnih redova, između ostalog čine </w:t>
      </w:r>
      <w:r w:rsidR="000B0427" w:rsidRPr="00233027">
        <w:t>tražbine za povrat zajma kojim se nadomješta kapital nekoga člana društva ili odgovarajuće tražbine.</w:t>
      </w:r>
    </w:p>
    <w:p w:rsidRDefault="0033446D" w:rsidP="0033446D" w:rsidR="0033446D" w:rsidRPr="00233027">
      <w:pPr>
        <w:jc w:val="both"/>
      </w:pPr>
      <w:r w:rsidRPr="00233027">
        <w:tab/>
        <w:t xml:space="preserve">Prema tome tražbina vjerovnika </w:t>
      </w:r>
      <w:r w:rsidR="00E278CA" w:rsidRPr="00233027">
        <w:t xml:space="preserve">vjerovnika </w:t>
      </w:r>
      <w:r w:rsidR="00233027" w:rsidRPr="00233027">
        <w:t>FASOLI d.o.o. Krnica, Krnica 96 A, OIB: 71841141008</w:t>
      </w:r>
      <w:r w:rsidR="006D7698" w:rsidRPr="00233027">
        <w:t xml:space="preserve">, </w:t>
      </w:r>
      <w:r w:rsidRPr="00233027">
        <w:t xml:space="preserve">u iznosu od </w:t>
      </w:r>
      <w:r w:rsidR="00233027" w:rsidRPr="00233027">
        <w:t xml:space="preserve">22.000,00 </w:t>
      </w:r>
      <w:r w:rsidRPr="00233027"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8229C0" w:rsidP="008229C0" w:rsidR="008229C0" w:rsidRPr="00233027">
      <w:pPr>
        <w:jc w:val="both"/>
      </w:pPr>
      <w:r w:rsidRPr="00233027">
        <w:tab/>
      </w:r>
    </w:p>
    <w:p w:rsidRDefault="008229C0" w:rsidP="008229C0" w:rsidR="008229C0" w:rsidRPr="00233027">
      <w:pPr>
        <w:ind w:firstLine="708"/>
        <w:jc w:val="center"/>
      </w:pPr>
      <w:r w:rsidRPr="00233027">
        <w:t xml:space="preserve">U Pazinu </w:t>
      </w:r>
      <w:r w:rsidR="00A608C2">
        <w:t>21</w:t>
      </w:r>
      <w:r w:rsidRPr="00233027">
        <w:t xml:space="preserve">. </w:t>
      </w:r>
      <w:r w:rsidR="006D722D" w:rsidRPr="00233027">
        <w:t xml:space="preserve">veljače </w:t>
      </w:r>
      <w:r w:rsidRPr="00233027">
        <w:t>201</w:t>
      </w:r>
      <w:r w:rsidR="006D722D" w:rsidRPr="00233027">
        <w:t>8</w:t>
      </w:r>
      <w:r w:rsidRPr="00233027">
        <w:t>.</w:t>
      </w:r>
    </w:p>
    <w:p w:rsidRDefault="008229C0" w:rsidP="008229C0" w:rsidR="008229C0" w:rsidRPr="00233027">
      <w:pPr>
        <w:ind w:firstLine="708"/>
        <w:jc w:val="center"/>
      </w:pPr>
    </w:p>
    <w:p w:rsidRDefault="008229C0" w:rsidP="008229C0" w:rsidR="008229C0" w:rsidRPr="00233027">
      <w:pPr>
        <w:ind w:firstLine="708" w:left="5664"/>
        <w:jc w:val="center"/>
      </w:pPr>
      <w:r w:rsidRPr="00233027">
        <w:t>Stečajni sudac</w:t>
      </w:r>
    </w:p>
    <w:p w:rsidRDefault="008229C0" w:rsidP="008229C0" w:rsidR="008229C0" w:rsidRPr="00233027">
      <w:pPr>
        <w:ind w:firstLine="708" w:left="4956"/>
        <w:jc w:val="center"/>
      </w:pPr>
      <w:r w:rsidRPr="00233027">
        <w:t xml:space="preserve">           </w:t>
      </w:r>
      <w:r w:rsidR="004D08BE" w:rsidRPr="00233027">
        <w:t>Damir Rabar</w:t>
      </w:r>
      <w:r w:rsidR="00772C9D">
        <w:t>, v.r.</w:t>
      </w:r>
    </w:p>
    <w:p w:rsidRDefault="008229C0" w:rsidP="008229C0" w:rsidR="008229C0" w:rsidRPr="00233027">
      <w:pPr>
        <w:jc w:val="both"/>
      </w:pPr>
    </w:p>
    <w:p w:rsidRDefault="008229C0" w:rsidP="008229C0" w:rsidR="008229C0" w:rsidRPr="00233027">
      <w:pPr>
        <w:jc w:val="both"/>
      </w:pPr>
    </w:p>
    <w:p w:rsidRDefault="008229C0" w:rsidP="008229C0" w:rsidR="008229C0" w:rsidRPr="00233027">
      <w:r w:rsidRPr="00233027">
        <w:t>UPUTA O PRAVNOM LIJEKU:</w:t>
      </w:r>
    </w:p>
    <w:p w:rsidRDefault="008229C0" w:rsidP="008229C0" w:rsidR="008229C0" w:rsidRPr="00233027">
      <w:pPr>
        <w:ind w:firstLine="720"/>
        <w:jc w:val="both"/>
      </w:pPr>
      <w:r w:rsidRPr="00233027">
        <w:t xml:space="preserve">Protiv ove odluke nezadovoljna stranka može podnijeti žalbu u roku od 8 dana od dana dostave iste a dostava se smatra obavljenom istekom osmog dana od dana objave rješenja na mrežnoj stranici e-Oglasna ploča sudova (čl. 12. st. 1. i 2. SZ-a). Žalba se podnosi </w:t>
      </w:r>
      <w:r w:rsidRPr="00233027">
        <w:lastRenderedPageBreak/>
        <w:t>putem ovog suda u tri istovjetna primjerka, a o žalbi odlučuje Visoki trgovački sud Republike Hrvatske.</w:t>
      </w:r>
    </w:p>
    <w:p w:rsidRDefault="008229C0" w:rsidP="008229C0" w:rsidR="008229C0" w:rsidRPr="00233027">
      <w:pPr>
        <w:ind w:left="7080"/>
        <w:jc w:val="both"/>
      </w:pPr>
    </w:p>
    <w:p w:rsidRDefault="008229C0" w:rsidP="008229C0" w:rsidR="008229C0" w:rsidRPr="00233027">
      <w:r w:rsidRPr="00233027">
        <w:t xml:space="preserve">DNA:  </w:t>
      </w:r>
    </w:p>
    <w:p w:rsidRDefault="008229C0" w:rsidP="002F7F21" w:rsidR="002F7F21" w:rsidRPr="00233027">
      <w:r w:rsidRPr="00233027">
        <w:t xml:space="preserve">- stečajni upravitelj </w:t>
      </w:r>
      <w:r w:rsidR="006D722D" w:rsidRPr="00233027">
        <w:t>Milena Veljović</w:t>
      </w:r>
      <w:r w:rsidR="002F7F21" w:rsidRPr="00233027">
        <w:t xml:space="preserve">, </w:t>
      </w:r>
      <w:r w:rsidR="006D722D" w:rsidRPr="00233027">
        <w:t>Pula</w:t>
      </w:r>
      <w:r w:rsidR="002F7F21" w:rsidRPr="00233027">
        <w:t xml:space="preserve">, </w:t>
      </w:r>
      <w:r w:rsidR="004D08BE" w:rsidRPr="00233027">
        <w:t xml:space="preserve"> </w:t>
      </w:r>
      <w:r w:rsidR="00A608C2">
        <w:t>Dobrilina 9</w:t>
      </w:r>
      <w:r w:rsidR="002F7F21" w:rsidRPr="00233027">
        <w:t>,</w:t>
      </w:r>
    </w:p>
    <w:p w:rsidRDefault="008229C0" w:rsidP="002F7F21" w:rsidR="008229C0" w:rsidRPr="00233027">
      <w:r w:rsidRPr="00233027">
        <w:t xml:space="preserve">- </w:t>
      </w:r>
      <w:r w:rsidR="00233027" w:rsidRPr="00233027">
        <w:t>FASOLI d.o.o. Krnica, Krnica 96 A, po pun.</w:t>
      </w:r>
      <w:r w:rsidR="00A608C2">
        <w:t xml:space="preserve"> Nikši Radišić, Pula, Jeretova 9,</w:t>
      </w:r>
    </w:p>
    <w:p w:rsidRDefault="00A608C2" w:rsidP="00364AED" w:rsidR="00500701" w:rsidRPr="00233027">
      <w:pPr>
        <w:jc w:val="both"/>
      </w:pPr>
      <w:r>
        <w:t>- e-oglasna ploča suda 8 dana.</w:t>
      </w:r>
    </w:p>
    <w:sectPr w:rsidSect="00A70E98" w:rsidR="00500701" w:rsidRPr="0023302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280" w:rsidR="00CF5280">
      <w:r>
        <w:separator/>
      </w:r>
    </w:p>
  </w:endnote>
  <w:endnote w:id="0" w:type="continuationSeparator">
    <w:p w:rsidRDefault="00CF5280" w:rsidR="00CF5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280" w:rsidR="00CF5280">
      <w:r>
        <w:separator/>
      </w:r>
    </w:p>
  </w:footnote>
  <w:footnote w:id="0" w:type="continuationSeparator">
    <w:p w:rsidRDefault="00CF5280" w:rsidR="00CF52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4FC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</w:r>
    <w:r w:rsidR="00A608C2">
      <w:t xml:space="preserve">1 </w:t>
    </w:r>
    <w:r w:rsidR="00A608C2" w:rsidRPr="00233027">
      <w:t>St-577/17-</w:t>
    </w:r>
    <w:r w:rsidR="00A608C2">
      <w:t>40</w:t>
    </w:r>
  </w:p>
  <w:p w:rsidRDefault="00A94FCE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51354"/>
    <w:rsid w:val="00062BB9"/>
    <w:rsid w:val="00090290"/>
    <w:rsid w:val="000A3D97"/>
    <w:rsid w:val="000B0427"/>
    <w:rsid w:val="000B461F"/>
    <w:rsid w:val="001468CD"/>
    <w:rsid w:val="00166DB7"/>
    <w:rsid w:val="001B1F5C"/>
    <w:rsid w:val="001D7F35"/>
    <w:rsid w:val="001F41E9"/>
    <w:rsid w:val="0020013F"/>
    <w:rsid w:val="00233027"/>
    <w:rsid w:val="00241D92"/>
    <w:rsid w:val="002A7D13"/>
    <w:rsid w:val="002D25E1"/>
    <w:rsid w:val="002F6CFB"/>
    <w:rsid w:val="002F7F21"/>
    <w:rsid w:val="0033446D"/>
    <w:rsid w:val="00335C05"/>
    <w:rsid w:val="00364AED"/>
    <w:rsid w:val="00394CD9"/>
    <w:rsid w:val="003D4B1B"/>
    <w:rsid w:val="00427F96"/>
    <w:rsid w:val="00461B84"/>
    <w:rsid w:val="00480A65"/>
    <w:rsid w:val="004824DD"/>
    <w:rsid w:val="004D08BE"/>
    <w:rsid w:val="00546ED4"/>
    <w:rsid w:val="00554328"/>
    <w:rsid w:val="00576C32"/>
    <w:rsid w:val="005976F6"/>
    <w:rsid w:val="005B2CA3"/>
    <w:rsid w:val="005E5C6B"/>
    <w:rsid w:val="005E663E"/>
    <w:rsid w:val="0060092F"/>
    <w:rsid w:val="0064738E"/>
    <w:rsid w:val="006D722D"/>
    <w:rsid w:val="006D7698"/>
    <w:rsid w:val="00731483"/>
    <w:rsid w:val="00772C9D"/>
    <w:rsid w:val="00782BE5"/>
    <w:rsid w:val="007C7A5B"/>
    <w:rsid w:val="00804F60"/>
    <w:rsid w:val="008105FC"/>
    <w:rsid w:val="008229C0"/>
    <w:rsid w:val="0083641A"/>
    <w:rsid w:val="008371E8"/>
    <w:rsid w:val="00870C5F"/>
    <w:rsid w:val="008D66B3"/>
    <w:rsid w:val="008F0EA5"/>
    <w:rsid w:val="008F45A9"/>
    <w:rsid w:val="00934032"/>
    <w:rsid w:val="0096068E"/>
    <w:rsid w:val="0096721E"/>
    <w:rsid w:val="00985388"/>
    <w:rsid w:val="009C09F8"/>
    <w:rsid w:val="009E3FF9"/>
    <w:rsid w:val="00A00C01"/>
    <w:rsid w:val="00A608C2"/>
    <w:rsid w:val="00A94FCE"/>
    <w:rsid w:val="00AC3845"/>
    <w:rsid w:val="00AE4C84"/>
    <w:rsid w:val="00B87AAB"/>
    <w:rsid w:val="00B930AD"/>
    <w:rsid w:val="00B93ED8"/>
    <w:rsid w:val="00BD16F4"/>
    <w:rsid w:val="00BE6B71"/>
    <w:rsid w:val="00C527FE"/>
    <w:rsid w:val="00C53A6A"/>
    <w:rsid w:val="00C6532B"/>
    <w:rsid w:val="00C66C21"/>
    <w:rsid w:val="00CF0436"/>
    <w:rsid w:val="00CF5280"/>
    <w:rsid w:val="00D01863"/>
    <w:rsid w:val="00D10422"/>
    <w:rsid w:val="00D31B13"/>
    <w:rsid w:val="00DA5740"/>
    <w:rsid w:val="00E107DE"/>
    <w:rsid w:val="00E20FA0"/>
    <w:rsid w:val="00E278CA"/>
    <w:rsid w:val="00EB6805"/>
    <w:rsid w:val="00F104DC"/>
    <w:rsid w:val="00F4182E"/>
    <w:rsid w:val="00F73ECD"/>
    <w:rsid w:val="00FD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F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F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00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Ribarska zadruga - druga pravna
osoba (nije d.o.o.)</izvorni_sadrzaj>
    <derivirana_varijabla naziv="DomainObject.Predmet.Opis_1">Ribarska zadruga - druga pravna
osoba (nije d.o.o.)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06.02.2018. spisu prileže 3 plava 
registratora s prijavama tražbina</izvorni_sadrzaj>
    <derivirana_varijabla naziv="DomainObject.Predmet.PrimjedbaSuca_1">06.02.2018. spisu prileže 3 plava 
registratora s prijavama tražbina</derivirana_varijabla>
  </DomainObject.Predmet.PrimjedbaSuca>
  <DomainObject.Predmet.ProtustrankaFormated>
    <izvorni_sadrzaj>  Ribarska zadruga LANTERNA, Pula</izvorni_sadrzaj>
    <derivirana_varijabla naziv="DomainObject.Predmet.ProtustrankaFormated_1">  Ribarska zadruga LANTERNA, Pula</derivirana_varijabla>
  </DomainObject.Predmet.ProtustrankaFormated>
  <DomainObject.Predmet.ProtustrankaFormatedOIB>
    <izvorni_sadrzaj>  Ribarska zadruga LANTERNA, Pula, OIB 01125608804</izvorni_sadrzaj>
    <derivirana_varijabla naziv="DomainObject.Predmet.ProtustrankaFormatedOIB_1">  Ribarska zadruga LANTERNA, Pula, OIB 01125608804</derivirana_varijabla>
  </DomainObject.Predmet.ProtustrankaFormatedOIB>
  <DomainObject.Predmet.ProtustrankaFormatedWithAdress>
    <izvorni_sadrzaj> Ribarska zadruga LANTERNA, Pula, Vernalska 4, 52100 Pula</izvorni_sadrzaj>
    <derivirana_varijabla naziv="DomainObject.Predmet.ProtustrankaFormatedWithAdress_1"> Ribarska zadruga LANTERNA, Pula, Vernalska 4, 52100 Pula</derivirana_varijabla>
  </DomainObject.Predmet.ProtustrankaFormatedWithAdress>
  <DomainObject.Predmet.ProtustrankaFormatedWithAdressOIB>
    <izvorni_sadrzaj> Ribarska zadruga LANTERNA, Pula, OIB 01125608804, Vernalska 4, 52100 Pula</izvorni_sadrzaj>
    <derivirana_varijabla naziv="DomainObject.Predmet.ProtustrankaFormatedWithAdressOIB_1"> Ribarska zadruga LANTERNA, Pula, OIB 01125608804, Vernalska 4, 52100 Pula</derivirana_varijabla>
  </DomainObject.Predmet.ProtustrankaFormatedWithAdressOIB>
  <DomainObject.Predmet.ProtustrankaWithAdress>
    <izvorni_sadrzaj>Ribarska zadruga LANTERNA, Pula Vernalska 4, 52100 Pula</izvorni_sadrzaj>
    <derivirana_varijabla naziv="DomainObject.Predmet.ProtustrankaWithAdress_1">Ribarska zadruga LANTERNA, Pula Vernalska 4, 52100 Pula</derivirana_varijabla>
  </DomainObject.Predmet.ProtustrankaWithAdress>
  <DomainObject.Predmet.ProtustrankaWithAdressOIB>
    <izvorni_sadrzaj>Ribarska zadruga LANTERNA, Pula, OIB 01125608804, Vernalska 4, 52100 Pula</izvorni_sadrzaj>
    <derivirana_varijabla naziv="DomainObject.Predmet.ProtustrankaWithAdressOIB_1">Ribarska zadruga LANTERNA, Pula, OIB 01125608804, Vernalska 4, 52100 Pula</derivirana_varijabla>
  </DomainObject.Predmet.ProtustrankaWithAdressOIB>
  <DomainObject.Predmet.ProtustrankaNazivFormated>
    <izvorni_sadrzaj>Ribarska zadruga LANTERNA, Pula</izvorni_sadrzaj>
    <derivirana_varijabla naziv="DomainObject.Predmet.ProtustrankaNazivFormated_1">Ribarska zadruga LANTERNA, Pula</derivirana_varijabla>
  </DomainObject.Predmet.ProtustrankaNazivFormated>
  <DomainObject.Predmet.ProtustrankaNazivFormatedOIB>
    <izvorni_sadrzaj>Ribarska zadruga LANTERNA, Pula, OIB 01125608804</izvorni_sadrzaj>
    <derivirana_varijabla naziv="DomainObject.Predmet.ProtustrankaNazivFormatedOIB_1">Ribarska zadruga LANTERNA, Pula, OIB 01125608804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 zastupanog po punomoćniku Odvj. društvo SUIĆ &amp; ŠKUNCA d.o.o.; RIKARDO ŠURAN zastupanog po punomoćniku Odvj. Nikša Radišić</izvorni_sadrzaj>
    <derivirana_varijabla naziv="DomainObject.Predmet.StrankaFormated_1">  PRIVREDNA BANKA ZAGREB d.d. ZAGREB zastupanog po punomoćniku Odvj. društvo SUIĆ &amp; ŠKUNCA d.o.o.; RIKARDO ŠURAN zastupanog po punomoćniku Odvj. Nikša Radišić</derivirana_varijabla>
  </DomainObject.Predmet.StrankaFormated>
  <DomainObject.Predmet.StrankaFormatedOIB>
    <izvorni_sadrzaj>  PRIVREDNA BANKA ZAGREB d.d. ZAGREB, OIB 02535697732 zastupanog po punomoćniku Odvj. društvo SUIĆ &amp; ŠKUNCA d.o.o.; RIKARDO ŠURAN, OIB 91424911753 zastupanog po punomoćniku Odvj. Nikša Radišić</izvorni_sadrzaj>
    <derivirana_varijabla naziv="DomainObject.Predmet.StrankaFormatedOIB_1">  PRIVREDNA BANKA ZAGREB d.d. ZAGREB, OIB 02535697732 zastupanog po punomoćniku Odvj. društvo SUIĆ &amp; ŠKUNCA d.o.o.; RIKARDO ŠURAN, OIB 91424911753 zastupanog po punomoćniku Odvj. Nikša Radišić</derivirana_varijabla>
  </DomainObject.Predmet.StrankaFormatedOIB>
  <DomainObject.Predmet.StrankaFormatedWithAdress>
    <izvorni_sadrzaj> PRIVREDNA BANKA ZAGREB d.d. ZAGREB, Radnička cesta 50, 10000 Zagreb zastupanog po punomoćniku Odvj. društvo SUIĆ &amp; ŠKUNCA d.o.o.; RIKARDO ŠURAN, Vodnjanska Cesta 32, 52100 Fažana zastupanog po punomoćniku Odvj. Nikša Radišić</izvorni_sadrzaj>
    <derivirana_varijabla naziv="DomainObject.Predmet.StrankaFormatedWithAdress_1"> PRIVREDNA BANKA ZAGREB d.d. ZAGREB, Radnička cesta 50, 10000 Zagreb zastupanog po punomoćniku Odvj. društvo SUIĆ &amp; ŠKUNCA d.o.o.; RIKARDO ŠURAN, Vodnjanska Cesta 32, 52100 Fažana zastupanog po punomoćniku Odvj. Nikša Radišić</derivirana_varijabla>
  </DomainObject.Predmet.StrankaFormatedWithAdress>
  <DomainObject.Predmet.StrankaFormatedWithAdressOIB>
    <izvorni_sadrzaj> PRIVREDNA BANKA ZAGREB d.d. ZAGREB, OIB 02535697732, Radnička cesta 50, 10000 Zagreb zastupanog po punomoćniku Odvj. društvo SUIĆ &amp; ŠKUNCA d.o.o.; RIKARDO ŠURAN, OIB 91424911753, Vodnjanska Cesta 32, 52100 Fažana zastupanog po punomoćniku Odvj. Nikša Radišić</izvorni_sadrzaj>
    <derivirana_varijabla naziv="DomainObject.Predmet.StrankaFormatedWithAdressOIB_1"> PRIVREDNA BANKA ZAGREB d.d. ZAGREB, OIB 02535697732, Radnička cesta 50, 10000 Zagreb zastupanog po punomoćniku Odvj. društvo SUIĆ &amp; ŠKUNCA d.o.o.; RIKARDO ŠURAN, OIB 91424911753, Vodnjanska Cesta 32, 52100 Fažana zastupanog po punomoćniku Odvj. Nikša Radišić</derivirana_varijabla>
  </DomainObject.Predmet.StrankaFormatedWithAdressOIB>
  <DomainObject.Predmet.StrankaWithAdress>
    <izvorni_sadrzaj>PRIVREDNA BANKA ZAGREB d.d. ZAGREB Radnička cesta 50,10000 Zagreb,RIKARDO ŠURAN Vodnjanska Cesta 32,52100 Fažana</izvorni_sadrzaj>
    <derivirana_varijabla naziv="DomainObject.Predmet.StrankaWithAdress_1">PRIVREDNA BANKA ZAGREB d.d. ZAGREB Radnička cesta 50,10000 Zagreb,RIKARDO ŠURAN Vodnjanska Cesta 32,52100 Fažana</derivirana_varijabla>
  </DomainObject.Predmet.StrankaWithAdress>
  <DomainObject.Predmet.StrankaWithAdressOIB>
    <izvorni_sadrzaj>PRIVREDNA BANKA ZAGREB d.d. ZAGREB, OIB 02535697732, Radnička cesta 50,10000 Zagreb,RIKARDO ŠURAN, OIB 91424911753, Vodnjanska Cesta 32,52100 Fažana</izvorni_sadrzaj>
    <derivirana_varijabla naziv="DomainObject.Predmet.StrankaWithAdressOIB_1">PRIVREDNA BANKA ZAGREB d.d. ZAGREB, OIB 02535697732, Radnička cesta 50,10000 Zagreb,RIKARDO ŠURAN, OIB 91424911753, Vodnjanska Cesta 32,52100 Fažana</derivirana_varijabla>
  </DomainObject.Predmet.StrankaWithAdressOIB>
  <DomainObject.Predmet.StrankaNazivFormated>
    <izvorni_sadrzaj>PRIVREDNA BANKA ZAGREB d.d. ZAGREB,RIKARDO ŠURAN</izvorni_sadrzaj>
    <derivirana_varijabla naziv="DomainObject.Predmet.StrankaNazivFormated_1">PRIVREDNA BANKA ZAGREB d.d. ZAGREB,RIKARDO ŠURAN</derivirana_varijabla>
  </DomainObject.Predmet.StrankaNazivFormated>
  <DomainObject.Predmet.StrankaNazivFormatedOIB>
    <izvorni_sadrzaj>PRIVREDNA BANKA ZAGREB d.d. ZAGREB, OIB 02535697732,RIKARDO ŠURAN, OIB 91424911753</izvorni_sadrzaj>
    <derivirana_varijabla naziv="DomainObject.Predmet.StrankaNazivFormatedOIB_1">PRIVREDNA BANKA ZAGREB d.d. ZAGREB, OIB 02535697732,RIKARDO ŠURAN, OIB 91424911753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927133.95</izvorni_sadrzaj>
    <derivirana_varijabla naziv="DomainObject.Predmet.TrenutnaVrijednost_1">927133.95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PRIVREDNA BANKA ZAGREB d.d. ZAGREB zastupanog po punomoćniku Odvj. društvo SUIĆ &amp; ŠKUNCA d.o.o.</item>
      <item>RIKARDO ŠURAN zastupanog po punomoćniku Odvj. Nikša Radišić</item>
    </izvorni_sadrzaj>
    <derivirana_varijabla naziv="DomainObject.Predmet.StrankaListFormated_1">
      <item>PRIVREDNA BANKA ZAGREB d.d. ZAGREB zastupanog po punomoćniku Odvj. društvo SUIĆ &amp; ŠKUNCA d.o.o.</item>
      <item>RIKARDO ŠURAN zastupanog po punomoćniku Odvj. Nikša Radišić</item>
    </derivirana_varijabla>
  </DomainObject.Predmet.StrankaListFormated>
  <DomainObject.Predmet.StrankaListFormatedOIB>
    <izvorni_sadrzaj>
      <item>PRIVREDNA BANKA ZAGREB d.d. ZAGREB, OIB 02535697732 zastupanog po punomoćniku Odvj. društvo SUIĆ &amp; ŠKUNCA d.o.o.</item>
      <item>RIKARDO ŠURAN, OIB 91424911753 zastupanog po punomoćniku Odvj. Nikša Radišić</item>
    </izvorni_sadrzaj>
    <derivirana_varijabla naziv="DomainObject.Predmet.StrankaListFormatedOIB_1">
      <item>PRIVREDNA BANKA ZAGREB d.d. ZAGREB, OIB 02535697732 zastupanog po punomoćniku Odvj. društvo SUIĆ &amp; ŠKUNCA d.o.o.</item>
      <item>RIKARDO ŠURAN, OIB 91424911753 zastupanog po punomoćniku Odvj. Nikša Radišić</item>
    </derivirana_varijabla>
  </DomainObject.Predmet.StrankaListFormatedOIB>
  <DomainObject.Predmet.StrankaListFormatedWithAdress>
    <izvorni_sadrzaj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izvorni_sadrzaj>
    <derivirana_varijabla naziv="DomainObject.Predmet.StrankaListFormatedWithAdress_1"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derivirana_varijabla>
  </DomainObject.Predmet.StrankaListFormatedWithAdress>
  <DomainObject.Predmet.StrankaListFormatedWithAdressOIB>
    <izvorni_sadrzaj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izvorni_sadrzaj>
    <derivirana_varijabla naziv="DomainObject.Predmet.StrankaListFormatedWithAdressOIB_1"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derivirana_varijabla>
  </DomainObject.Predmet.StrankaListFormatedWithAdressOIB>
  <DomainObject.Predmet.StrankaListNazivFormated>
    <izvorni_sadrzaj>
      <item>PRIVREDNA BANKA ZAGREB d.d. ZAGREB</item>
      <item>RIKARDO ŠURAN</item>
    </izvorni_sadrzaj>
    <derivirana_varijabla naziv="DomainObject.Predmet.StrankaListNazivFormated_1">
      <item>PRIVREDNA BANKA ZAGREB d.d. ZAGREB</item>
      <item>RIKARDO ŠURAN</item>
    </derivirana_varijabla>
  </DomainObject.Predmet.StrankaListNazivFormated>
  <DomainObject.Predmet.StrankaListNazivFormatedOIB>
    <izvorni_sadrzaj>
      <item>PRIVREDNA BANKA ZAGREB d.d. ZAGREB, OIB 02535697732</item>
      <item>RIKARDO ŠURAN, OIB 91424911753</item>
    </izvorni_sadrzaj>
    <derivirana_varijabla naziv="DomainObject.Predmet.StrankaListNazivFormatedOIB_1">
      <item>PRIVREDNA BANKA ZAGREB d.d. ZAGREB, OIB 02535697732</item>
      <item>RIKARDO ŠURAN, OIB 91424911753</item>
    </derivirana_varijabla>
  </DomainObject.Predmet.StrankaListNazivFormatedOIB>
  <DomainObject.Predmet.ProtuStrankaListFormated>
    <izvorni_sadrzaj>
      <item>Ribarska zadruga LANTERNA, Pula</item>
    </izvorni_sadrzaj>
    <derivirana_varijabla naziv="DomainObject.Predmet.ProtuStrankaListFormated_1">
      <item>Ribarska zadruga LANTERNA, Pula</item>
    </derivirana_varijabla>
  </DomainObject.Predmet.ProtuStrankaListFormated>
  <DomainObject.Predmet.ProtuStrankaListFormatedOIB>
    <izvorni_sadrzaj>
      <item>Ribarska zadruga LANTERNA, Pula, OIB 01125608804</item>
    </izvorni_sadrzaj>
    <derivirana_varijabla naziv="DomainObject.Predmet.ProtuStrankaListFormatedOIB_1">
      <item>Ribarska zadruga LANTERNA, Pula, OIB 01125608804</item>
    </derivirana_varijabla>
  </DomainObject.Predmet.ProtuStrankaListFormatedOIB>
  <DomainObject.Predmet.ProtuStrankaListFormatedWithAdress>
    <izvorni_sadrzaj>
      <item>Ribarska zadruga LANTERNA, Pula, Vernalska 4, 52100 Pula</item>
    </izvorni_sadrzaj>
    <derivirana_varijabla naziv="DomainObject.Predmet.ProtuStrankaListFormatedWithAdress_1">
      <item>Ribarska zadruga LANTERNA, Pula, Vernalska 4, 52100 Pula</item>
    </derivirana_varijabla>
  </DomainObject.Predmet.ProtuStrankaListFormatedWithAdress>
  <DomainObject.Predmet.ProtuStrankaListFormatedWithAdressOIB>
    <izvorni_sadrzaj>
      <item>Ribarska zadruga LANTERNA, Pula, OIB 01125608804, Vernalska 4, 52100 Pula</item>
    </izvorni_sadrzaj>
    <derivirana_varijabla naziv="DomainObject.Predmet.ProtuStrankaListFormatedWithAdressOIB_1">
      <item>Ribarska zadruga LANTERNA, Pula, OIB 01125608804, Vernalska 4, 52100 Pula</item>
    </derivirana_varijabla>
  </DomainObject.Predmet.ProtuStrankaListFormatedWithAdressOIB>
  <DomainObject.Predmet.ProtuStrankaListNazivFormated>
    <izvorni_sadrzaj>
      <item>Ribarska zadruga LANTERNA, Pula</item>
    </izvorni_sadrzaj>
    <derivirana_varijabla naziv="DomainObject.Predmet.ProtuStrankaListNazivFormated_1">
      <item>Ribarska zadruga LANTERNA, Pula</item>
    </derivirana_varijabla>
  </DomainObject.Predmet.ProtuStrankaListNazivFormated>
  <DomainObject.Predmet.ProtuStrankaListNazivFormatedOIB>
    <izvorni_sadrzaj>
      <item>Ribarska zadruga LANTERNA, Pula, OIB 01125608804</item>
    </izvorni_sadrzaj>
    <derivirana_varijabla naziv="DomainObject.Predmet.ProtuStrankaListNazivFormatedOIB_1">
      <item>Ribarska zadruga LANTERNA, Pula, OIB 01125608804</item>
    </derivirana_varijabla>
  </DomainObject.Predmet.ProtuStrankaListNazivFormatedOIB>
  <DomainObject.Predmet.OstaliListFormated>
    <izvorni_sadrzaj>
      <item>Odvj. društvo SUIĆ &amp; ŠKUNCA d.o.o. punomoćnik sudionika u postupku PRIVREDNA BANKA ZAGREB d.d. ZAGREB</item>
      <item>Odvj. Nikša Radišić punomoćnik sudionika u postupku RIKARDO ŠURAN</item>
    </izvorni_sadrzaj>
    <derivirana_varijabla naziv="DomainObject.Predmet.OstaliListFormated_1">
      <item>Odvj. društvo SUIĆ &amp; ŠKUNCA d.o.o. punomoćnik sudionika u postupku PRIVREDNA BANKA ZAGREB d.d. ZAGREB</item>
      <item>Odvj. Nikša Radišić punomoćnik sudionika u postupku RIKARDO ŠURAN</item>
    </derivirana_varijabla>
  </DomainObject.Predmet.OstaliListFormated>
  <DomainObject.Predmet.OstaliListFormatedOIB>
    <izvorni_sadrzaj>
      <item>Odvj. društvo SUIĆ &amp; ŠKUNCA d.o.o., OIB 44213507122 punomoćnik sudionika u postupku PRIVREDNA BANKA ZAGREB d.d. ZAGREB</item>
      <item>Odvj. Nikša Radišić punomoćnik sudionika u postupku RIKARDO ŠURAN</item>
    </izvorni_sadrzaj>
    <derivirana_varijabla naziv="DomainObject.Predmet.OstaliListFormatedOIB_1">
      <item>Odvj. društvo SUIĆ &amp; ŠKUNCA d.o.o., OIB 44213507122 punomoćnik sudionika u postupku PRIVREDNA BANKA ZAGREB d.d. ZAGREB</item>
      <item>Odvj. Nikša Radišić punomoćnik sudionika u postupku RIKARDO ŠURAN</item>
    </derivirana_varijabla>
  </DomainObject.Predmet.OstaliListFormatedOIB>
  <DomainObject.Predmet.OstaliListFormatedWithAdress>
    <izvorni_sadrzaj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_1"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>
  <DomainObject.Predmet.OstaliListFormatedWithAdressOIB>
    <izvorni_sadrzaj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OIB_1"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OIB>
  <DomainObject.Predmet.OstaliListNazivFormated>
    <izvorni_sadrzaj>
      <item>Odvj. društvo SUIĆ &amp; ŠKUNCA d.o.o.</item>
      <item>Odvj. Nikša Radišić</item>
    </izvorni_sadrzaj>
    <derivirana_varijabla naziv="DomainObject.Predmet.OstaliListNazivFormated_1">
      <item>Odvj. društvo SUIĆ &amp; ŠKUNCA d.o.o.</item>
      <item>Odvj. Nikša Radišić</item>
    </derivirana_varijabla>
  </DomainObject.Predmet.OstaliListNazivFormated>
  <DomainObject.Predmet.OstaliListNazivFormatedOIB>
    <izvorni_sadrzaj>
      <item>Odvj. društvo SUIĆ &amp; ŠKUNCA d.o.o., OIB 44213507122</item>
      <item>Odvj. Nikša Radišić</item>
    </izvorni_sadrzaj>
    <derivirana_varijabla naziv="DomainObject.Predmet.OstaliListNazivFormatedOIB_1">
      <item>Odvj. društvo SUIĆ &amp; ŠKUNCA d.o.o., OIB 44213507122</item>
      <item>Odvj. Nikša Radišić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ZAGREB i dr.</izvorni_sadrzaj>
    <derivirana_varijabla naziv="DomainObject.Predmet.StrankaIDrugi_1">PRIVREDNA BANKA ZAGREB d.d. ZAGREB i dr.</derivirana_varijabla>
  </DomainObject.Predmet.StrankaIDrugi>
  <DomainObject.Predmet.ProtustrankaIDrugi>
    <izvorni_sadrzaj>Ribarska zadruga LANTERNA, Pula</izvorni_sadrzaj>
    <derivirana_varijabla naziv="DomainObject.Predmet.ProtustrankaIDrugi_1">Ribarska zadruga LANTERNA, Pula</derivirana_varijabla>
  </DomainObject.Predmet.ProtustrankaIDrugi>
  <DomainObject.Predmet.StrankaIDrugiAdressOIB>
    <izvorni_sadrzaj>PRIVREDNA BANKA ZAGREB d.d. ZAGREB, OIB 02535697732, Radnička cesta 50, 10000 Zagreb i dr.</izvorni_sadrzaj>
    <derivirana_varijabla naziv="DomainObject.Predmet.StrankaIDrugiAdressOIB_1">PRIVREDNA BANKA ZAGREB d.d. ZAGREB, OIB 02535697732, Radnička cesta 50, 10000 Zagreb i dr.</derivirana_varijabla>
  </DomainObject.Predmet.StrankaIDrugiAdressOIB>
  <DomainObject.Predmet.ProtustrankaIDrugiAdressOIB>
    <izvorni_sadrzaj>Ribarska zadruga LANTERNA, Pula, OIB 01125608804, Vernalska 4, 52100 Pula</izvorni_sadrzaj>
    <derivirana_varijabla naziv="DomainObject.Predmet.ProtustrankaIDrugiAdressOIB_1">Ribarska zadruga LANTERNA, Pula, OIB 01125608804, Vernalska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LANTERNA, Pula</item>
      <item>Odvj. društvo SUIĆ &amp; ŠKUNCA d.o.o.</item>
      <item>Odvj. Nikša Radišić</item>
      <item>PRIVREDNA BANKA ZAGREB d.d. ZAGREB</item>
      <item>RIKARDO ŠURAN</item>
    </izvorni_sadrzaj>
    <derivirana_varijabla naziv="DomainObject.Predmet.SudioniciListNaziv_1">
      <item>Ribarska zadruga LANTERNA, Pula</item>
      <item>Odvj. društvo SUIĆ &amp; ŠKUNCA d.o.o.</item>
      <item>Odvj. Nikša Radišić</item>
      <item>PRIVREDNA BANKA ZAGREB d.d. ZAGREB</item>
      <item>RIKARDO ŠURAN</item>
    </derivirana_varijabla>
  </DomainObject.Predmet.SudioniciListNaziv>
  <DomainObject.Predmet.SudioniciListAdressOIB>
    <izvorni_sadrzaj>
      <item>Ribarska zadruga LANTERNA, Pula, OIB 01125608804, Vernalska 4,52100 Pula</item>
      <item>Odvj. društvo SUIĆ &amp; ŠKUNCA d.o.o., OIB 44213507122, Domagojeva 14,10000 Zagreb</item>
      <item>Odvj. Nikša Radišić, Jeretova 9,52100 Pula</item>
      <item>PRIVREDNA BANKA ZAGREB d.d. ZAGREB, OIB 02535697732, Radnička cesta 50,10000 Zagreb</item>
      <item>RIKARDO ŠURAN, OIB 91424911753, Vodnjanska Cesta 32,52100 Fažana</item>
    </izvorni_sadrzaj>
    <derivirana_varijabla naziv="DomainObject.Predmet.SudioniciListAdressOIB_1">
      <item>Ribarska zadruga LANTERNA, Pula, OIB 01125608804, Vernalska 4,52100 Pula</item>
      <item>Odvj. društvo SUIĆ &amp; ŠKUNCA d.o.o., OIB 44213507122, Domagojeva 14,10000 Zagreb</item>
      <item>Odvj. Nikša Radišić, Jeretova 9,52100 Pula</item>
      <item>PRIVREDNA BANKA ZAGREB d.d. ZAGREB, OIB 02535697732, Radnička cesta 50,10000 Zagreb</item>
      <item>RIKARDO ŠURAN, OIB 91424911753, Vodnjanska Cesta 32,52100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01125608804</item>
      <item>, OIB 44213507122</item>
      <item>, OIB null</item>
      <item>, OIB 02535697732</item>
      <item>, OIB 91424911753</item>
    </izvorni_sadrzaj>
    <derivirana_varijabla naziv="DomainObject.Predmet.SudioniciListNazivOIB_1">
      <item>, OIB 01125608804</item>
      <item>, OIB 44213507122</item>
      <item>, OIB null</item>
      <item>, OIB 02535697732</item>
      <item>, OIB 91424911753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1830</properties:Characters>
  <properties:Lines>52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2018-02-21T11:32:00Z</dcterms:created>
  <dc:creator>Jasmina Matika</dc:creator>
  <cp:lastModifiedBy>Lorena Paris Aničić</cp:lastModifiedBy>
  <cp:lastPrinted>2018-02-21T11:35:00Z</cp:lastPrinted>
  <dcterms:modified xmlns:xsi="http://www.w3.org/2001/XMLSchema-instance" xsi:type="dcterms:W3CDTF">2018-02-21T11:40:00Z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St-577-17 - RJEŠENJE - ODBAČENA TRAŽBINA - KAO NEDOPUŠTENA (FASOLI d.o.o.).docx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