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7e59" w14:paraId="5387e59" w:rsidRDefault="00F529CE" w:rsidP="00F529CE" w:rsidR="00F529CE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1636395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529CE" w:rsidP="00F529CE" w:rsidR="00F529CE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F529CE" w:rsidP="00F529CE" w:rsidR="00F529CE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F529CE" w:rsidP="00F529CE" w:rsidR="00F529CE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F529CE" w:rsidP="00F529CE" w:rsidR="00F529CE">
      <w:pPr>
        <w:spacing w:after="0"/>
        <w:rPr>
          <w:rFonts w:cs="Times New Roman"/>
        </w:rPr>
      </w:pPr>
    </w:p>
    <w:p w:rsidRDefault="00F529CE" w:rsidP="00F529CE" w:rsidR="00F529CE">
      <w:pPr>
        <w:spacing w:after="0"/>
        <w:rPr>
          <w:rFonts w:cs="Times New Roman"/>
        </w:rPr>
      </w:pPr>
    </w:p>
    <w:p w:rsidRDefault="00F529CE" w:rsidP="00F529CE" w:rsidR="00F529C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F529CE" w:rsidP="00F529CE" w:rsidR="00F529CE">
      <w:pPr>
        <w:spacing w:after="0"/>
        <w:jc w:val="center"/>
        <w:rPr>
          <w:rFonts w:cs="Times New Roman"/>
          <w:b/>
        </w:rPr>
      </w:pPr>
    </w:p>
    <w:p w:rsidRDefault="00F529CE" w:rsidP="00F529CE" w:rsidR="00F529C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F529CE" w:rsidP="00F529CE" w:rsidR="00F529CE">
      <w:pPr>
        <w:spacing w:after="0"/>
        <w:jc w:val="center"/>
        <w:rPr>
          <w:rFonts w:cs="Times New Roman"/>
        </w:rPr>
      </w:pPr>
    </w:p>
    <w:p w:rsidRDefault="00F529CE" w:rsidP="00F529CE" w:rsidR="00F529CE">
      <w:pPr>
        <w:spacing w:after="0"/>
        <w:jc w:val="center"/>
        <w:rPr>
          <w:rFonts w:cs="Times New Roman"/>
          <w:b/>
        </w:rPr>
      </w:pPr>
    </w:p>
    <w:p w:rsidRDefault="00F529CE" w:rsidP="00F529CE" w:rsidR="00F529C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DAVID I FABIJAN j.d.o.o., OIB: 06536013725, Lončarevo naselje 8, 40317 Podturen</w:t>
      </w:r>
      <w:r>
        <w:rPr>
          <w:rFonts w:cs="Times New Roman"/>
        </w:rPr>
        <w:t>, dana 27. lipnja 2017.,</w:t>
      </w:r>
    </w:p>
    <w:p w:rsidRDefault="00F529CE" w:rsidP="00F529CE" w:rsidR="00F529CE">
      <w:pPr>
        <w:spacing w:after="0"/>
        <w:jc w:val="both"/>
        <w:rPr>
          <w:rFonts w:cs="Times New Roman"/>
        </w:rPr>
      </w:pPr>
    </w:p>
    <w:p w:rsidRDefault="00F529CE" w:rsidP="00F529CE" w:rsidR="00F529C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F529CE" w:rsidP="00F529CE" w:rsidR="00F529CE">
      <w:pPr>
        <w:spacing w:after="0"/>
        <w:jc w:val="center"/>
        <w:rPr>
          <w:rFonts w:cs="Times New Roman"/>
        </w:rPr>
      </w:pPr>
    </w:p>
    <w:p w:rsidRDefault="00F529CE" w:rsidP="00F529CE" w:rsidR="00F529CE">
      <w:pPr>
        <w:spacing w:after="0"/>
        <w:jc w:val="center"/>
        <w:rPr>
          <w:rFonts w:cs="Times New Roman"/>
          <w:b/>
        </w:rPr>
      </w:pPr>
    </w:p>
    <w:p w:rsidRDefault="00F529CE" w:rsidP="00F529CE" w:rsidR="00F529C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</w:t>
      </w:r>
      <w:r w:rsidR="0071238C">
        <w:rPr>
          <w:rFonts w:cs="Times New Roman"/>
        </w:rPr>
        <w:t>DAVID I FABIJAN j.d.o.o., OIB: 06536013725, Lončarevo naselje 8, 40317 Podturen</w:t>
      </w:r>
      <w:r>
        <w:rPr>
          <w:rFonts w:cs="Times New Roman"/>
        </w:rPr>
        <w:t>.</w:t>
      </w:r>
    </w:p>
    <w:p w:rsidRDefault="00F529CE" w:rsidP="00F529CE" w:rsidR="00F529CE">
      <w:pPr>
        <w:spacing w:after="0"/>
        <w:ind w:firstLine="708"/>
        <w:jc w:val="both"/>
        <w:rPr>
          <w:rFonts w:cs="Times New Roman"/>
        </w:rPr>
      </w:pPr>
    </w:p>
    <w:p w:rsidRDefault="00F529CE" w:rsidP="00F529CE" w:rsidR="00F529C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 w:rsidR="0071238C">
        <w:rPr>
          <w:rFonts w:cs="Times New Roman"/>
        </w:rPr>
        <w:t xml:space="preserve">Jugoslav Puran, Josipa Jelačića 12, Bjelovar, OIB: 70582689973. </w:t>
      </w:r>
    </w:p>
    <w:p w:rsidRDefault="0071238C" w:rsidP="00F529CE" w:rsidR="0071238C">
      <w:pPr>
        <w:spacing w:after="0"/>
        <w:ind w:firstLine="708"/>
        <w:jc w:val="both"/>
        <w:rPr>
          <w:rFonts w:cs="Times New Roman"/>
        </w:rPr>
      </w:pPr>
    </w:p>
    <w:p w:rsidRDefault="00F529CE" w:rsidP="00F529CE" w:rsidR="00F529C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</w:t>
      </w:r>
      <w:r w:rsidR="0071238C">
        <w:rPr>
          <w:rFonts w:cs="Times New Roman"/>
        </w:rPr>
        <w:t>DAVID I FABIJAN j.d.o.o., OIB: 06536013725, Lončarevo naselje 8, 40317 Podturen</w:t>
      </w:r>
      <w:r>
        <w:rPr>
          <w:rFonts w:cs="Times New Roman"/>
        </w:rPr>
        <w:t>.</w:t>
      </w:r>
    </w:p>
    <w:p w:rsidRDefault="00F529CE" w:rsidP="00F529CE" w:rsidR="00F529CE">
      <w:pPr>
        <w:spacing w:after="0"/>
        <w:ind w:firstLine="708"/>
        <w:jc w:val="both"/>
        <w:rPr>
          <w:rFonts w:cs="Times New Roman"/>
        </w:rPr>
      </w:pPr>
    </w:p>
    <w:p w:rsidRDefault="00F529CE" w:rsidP="00F529CE" w:rsidR="00F529C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F529CE" w:rsidP="00F529CE" w:rsidR="00F529CE">
      <w:pPr>
        <w:spacing w:after="0"/>
        <w:ind w:firstLine="708"/>
        <w:jc w:val="both"/>
        <w:rPr>
          <w:rFonts w:cs="Times New Roman"/>
        </w:rPr>
      </w:pPr>
    </w:p>
    <w:p w:rsidRDefault="00F529CE" w:rsidP="00F529CE" w:rsidR="00F529C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</w:t>
      </w:r>
      <w:r w:rsidR="0071238C">
        <w:rPr>
          <w:rFonts w:cs="Times New Roman"/>
        </w:rPr>
        <w:t>DAVID I FABIJAN j.d.o.o., OIB: 06536013725, Lončarevo naselje 8, 40317 Podturen</w:t>
      </w:r>
      <w:r>
        <w:rPr>
          <w:rFonts w:cs="Times New Roman"/>
        </w:rPr>
        <w:t>, biti će brisan iz sudskog registra.</w:t>
      </w:r>
    </w:p>
    <w:p w:rsidRDefault="00F529CE" w:rsidP="00F529CE" w:rsidR="00F529CE">
      <w:pPr>
        <w:spacing w:after="0"/>
        <w:jc w:val="both"/>
        <w:rPr>
          <w:rFonts w:cs="Times New Roman"/>
        </w:rPr>
      </w:pPr>
    </w:p>
    <w:p w:rsidRDefault="00F529CE" w:rsidP="00F529CE" w:rsidR="00F529CE">
      <w:pPr>
        <w:spacing w:after="0"/>
        <w:jc w:val="both"/>
        <w:rPr>
          <w:rFonts w:cs="Times New Roman"/>
        </w:rPr>
      </w:pPr>
    </w:p>
    <w:p w:rsidRDefault="00F529CE" w:rsidP="00F529CE" w:rsidR="00F529CE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529CE" w:rsidP="00F529CE" w:rsidR="00F529CE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F529CE" w:rsidP="00F529CE" w:rsidR="00F529C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</w:t>
      </w:r>
      <w:r w:rsidR="0071238C">
        <w:rPr>
          <w:rFonts w:cs="Times New Roman"/>
        </w:rPr>
        <w:t>2. studenog 2015</w:t>
      </w:r>
      <w:r>
        <w:rPr>
          <w:rFonts w:cs="Times New Roman"/>
        </w:rPr>
        <w:t>. predlagatelj je ovome sudu podnio prijedlog za otvaranje stečajnog postupka nad dužnikom, pa je stoga sud pokrenuo p</w:t>
      </w:r>
      <w:r w:rsidR="0071238C">
        <w:rPr>
          <w:rFonts w:cs="Times New Roman"/>
        </w:rPr>
        <w:t>rethodni postupak, te je na ročištu</w:t>
      </w:r>
      <w:r>
        <w:rPr>
          <w:rFonts w:cs="Times New Roman"/>
        </w:rPr>
        <w:t xml:space="preserve"> radi izjašnjenja o tom prijedlogu direktor društva dužnika</w:t>
      </w:r>
      <w:r w:rsidR="0071238C">
        <w:rPr>
          <w:rFonts w:cs="Times New Roman"/>
        </w:rPr>
        <w:t xml:space="preserve"> naveo da su točni podaci Financijske agencije iz prijedloga za otvaranje stečajnog postupka iz razloga što je žiro račun društva dužnika u neprekidnoj blokadi od početka 2015., s iznosom blokade od 24.624,48 kuna na dan 13. kolovoza 2015., no taj je iznos vjerojatno sada i viši. Naveo je da društvo nema u vlasništvu nikakve imovine, te se nije usprotivio da se nad društvom otvori i istodobno zaključi stečaj.</w:t>
      </w:r>
    </w:p>
    <w:p w:rsidRDefault="0071238C" w:rsidP="00F529CE" w:rsidR="0071238C">
      <w:pPr>
        <w:spacing w:after="0"/>
        <w:ind w:firstLine="708"/>
        <w:jc w:val="both"/>
        <w:rPr>
          <w:rFonts w:cs="Times New Roman"/>
        </w:rPr>
      </w:pPr>
    </w:p>
    <w:p w:rsidRDefault="00F529CE" w:rsidP="00F529CE" w:rsidR="00F529C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 w:rsidR="0071238C">
        <w:rPr>
          <w:rFonts w:cs="Times New Roman"/>
        </w:rPr>
        <w:t>rješenjem poslovni broj 6 St-688/15-12</w:t>
      </w:r>
      <w:r>
        <w:rPr>
          <w:rFonts w:cs="Times New Roman"/>
        </w:rPr>
        <w:t xml:space="preserve"> od 29.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F529CE" w:rsidP="00F529CE" w:rsidR="00F529C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F529CE" w:rsidP="00F529CE" w:rsidR="00F529CE">
      <w:pPr>
        <w:spacing w:after="0"/>
        <w:ind w:firstLine="708"/>
        <w:jc w:val="both"/>
        <w:rPr>
          <w:rFonts w:cs="Times New Roman"/>
        </w:rPr>
      </w:pPr>
    </w:p>
    <w:p w:rsidRDefault="00F529CE" w:rsidP="00F529CE" w:rsidR="00F529C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F529CE" w:rsidP="00F529CE" w:rsidR="00F529CE">
      <w:pPr>
        <w:spacing w:after="0"/>
        <w:ind w:firstLine="708"/>
        <w:jc w:val="both"/>
        <w:rPr>
          <w:rFonts w:cs="Times New Roman"/>
        </w:rPr>
      </w:pPr>
    </w:p>
    <w:p w:rsidRDefault="00F529CE" w:rsidP="00F529CE" w:rsidR="00F529CE">
      <w:pPr>
        <w:spacing w:after="0"/>
        <w:jc w:val="center"/>
        <w:rPr>
          <w:rFonts w:cs="Times New Roman"/>
        </w:rPr>
      </w:pPr>
    </w:p>
    <w:p w:rsidRDefault="00F529CE" w:rsidP="00F529CE" w:rsidR="00F529CE">
      <w:pPr>
        <w:spacing w:after="0"/>
        <w:jc w:val="center"/>
        <w:rPr>
          <w:rFonts w:cs="Times New Roman"/>
        </w:rPr>
      </w:pPr>
    </w:p>
    <w:p w:rsidRDefault="00F529CE" w:rsidP="00F529CE" w:rsidR="00F529CE">
      <w:pPr>
        <w:spacing w:after="0"/>
        <w:jc w:val="center"/>
        <w:rPr>
          <w:rFonts w:cs="Times New Roman"/>
        </w:rPr>
      </w:pPr>
    </w:p>
    <w:p w:rsidRDefault="00F529CE" w:rsidP="00F529CE" w:rsidR="00F529C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27. lipnja 2017.</w:t>
      </w:r>
    </w:p>
    <w:p w:rsidRDefault="00F529CE" w:rsidP="00F529CE" w:rsidR="00F529CE">
      <w:pPr>
        <w:spacing w:after="0"/>
        <w:jc w:val="center"/>
        <w:rPr>
          <w:rFonts w:cs="Times New Roman"/>
        </w:rPr>
      </w:pPr>
    </w:p>
    <w:p w:rsidRDefault="00F529CE" w:rsidP="00F529CE" w:rsidR="00F529CE">
      <w:pPr>
        <w:spacing w:after="0"/>
        <w:jc w:val="center"/>
        <w:rPr>
          <w:rFonts w:cs="Times New Roman"/>
        </w:rPr>
      </w:pPr>
    </w:p>
    <w:p w:rsidRDefault="00F529CE" w:rsidP="00F529CE" w:rsidR="00F529CE">
      <w:pPr>
        <w:spacing w:after="0"/>
        <w:jc w:val="center"/>
        <w:rPr>
          <w:rFonts w:cs="Times New Roman"/>
        </w:rPr>
      </w:pPr>
    </w:p>
    <w:p w:rsidRDefault="00F529CE" w:rsidP="00F529CE" w:rsidR="00F529C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</w:t>
      </w:r>
      <w:r>
        <w:rPr>
          <w:rFonts w:cs="Times New Roman"/>
        </w:rPr>
        <w:t xml:space="preserve">  SUDAC</w:t>
      </w:r>
    </w:p>
    <w:p w:rsidRDefault="00F529CE" w:rsidP="00F529CE" w:rsidR="00F529C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F529CE" w:rsidP="00F529CE" w:rsidR="00F529C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</w:t>
      </w:r>
      <w:bookmarkStart w:name="_GoBack" w:id="0"/>
      <w:bookmarkEnd w:id="0"/>
      <w:r>
        <w:rPr>
          <w:rFonts w:cs="Times New Roman"/>
        </w:rPr>
        <w:t xml:space="preserve">  Hugo </w:t>
      </w:r>
      <w:proofErr w:type="spellStart"/>
      <w:r>
        <w:rPr>
          <w:rFonts w:cs="Times New Roman"/>
        </w:rPr>
        <w:t>Wedemeyer</w:t>
      </w:r>
      <w:proofErr w:type="spellEnd"/>
      <w:r w:rsidR="0015513A">
        <w:rPr>
          <w:rFonts w:cs="Times New Roman"/>
        </w:rPr>
        <w:t>, v.r.</w:t>
      </w:r>
    </w:p>
    <w:p w:rsidRDefault="00F529CE" w:rsidP="00F529CE" w:rsidR="00F529CE">
      <w:pPr>
        <w:spacing w:after="0"/>
        <w:jc w:val="both"/>
        <w:rPr>
          <w:rFonts w:cs="Times New Roman"/>
        </w:rPr>
      </w:pPr>
    </w:p>
    <w:p w:rsidRDefault="00F529CE" w:rsidP="00F529CE" w:rsidR="00F529CE">
      <w:pPr>
        <w:spacing w:after="0"/>
        <w:rPr>
          <w:rFonts w:cs="Times New Roman"/>
          <w:b/>
          <w:u w:val="single"/>
        </w:rPr>
      </w:pPr>
    </w:p>
    <w:p w:rsidRDefault="00F529CE" w:rsidP="00F529CE" w:rsidR="00F529CE">
      <w:pPr>
        <w:spacing w:after="0"/>
        <w:rPr>
          <w:rFonts w:cs="Times New Roman"/>
          <w:b/>
          <w:u w:val="single"/>
        </w:rPr>
      </w:pPr>
    </w:p>
    <w:p w:rsidRDefault="00F529CE" w:rsidP="00F529CE" w:rsidR="00F529CE">
      <w:pPr>
        <w:spacing w:after="0"/>
        <w:rPr>
          <w:rFonts w:cs="Times New Roman"/>
          <w:b/>
          <w:u w:val="single"/>
        </w:rPr>
      </w:pPr>
    </w:p>
    <w:p w:rsidRDefault="00F529CE" w:rsidP="00F529CE" w:rsidR="00F529CE">
      <w:pPr>
        <w:spacing w:after="0"/>
        <w:rPr>
          <w:rFonts w:cs="Times New Roman"/>
          <w:b/>
          <w:u w:val="single"/>
        </w:rPr>
      </w:pPr>
    </w:p>
    <w:p w:rsidRDefault="00F529CE" w:rsidP="00F529CE" w:rsidR="00F529CE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F529CE" w:rsidP="00F529CE" w:rsidR="00F529C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F529CE" w:rsidP="00F529CE" w:rsidR="00F529C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F529CE" w:rsidP="00F529CE" w:rsidR="00F529CE">
      <w:pPr>
        <w:spacing w:after="0"/>
        <w:jc w:val="both"/>
        <w:rPr>
          <w:rFonts w:cs="Times New Roman"/>
        </w:rPr>
      </w:pPr>
    </w:p>
    <w:p w:rsidRDefault="00F529CE" w:rsidP="00F529CE" w:rsidR="00F529CE">
      <w:pPr>
        <w:spacing w:after="0"/>
        <w:jc w:val="both"/>
        <w:rPr>
          <w:rFonts w:cs="Times New Roman"/>
        </w:rPr>
      </w:pPr>
    </w:p>
    <w:p w:rsidRDefault="00F529CE" w:rsidP="00F529CE" w:rsidR="00F529CE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529CE" w:rsidP="00F529CE" w:rsidR="00F529CE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F529CE" w:rsidP="00F529CE" w:rsidR="00F529CE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 xml:space="preserve">Dužniku, </w:t>
      </w:r>
      <w:r w:rsidR="0071238C">
        <w:rPr>
          <w:rFonts w:cs="Times New Roman"/>
        </w:rPr>
        <w:t>DAVID I FABIJAN j.d.o.o., Lončarevo naselje 8, 40317 Podturen</w:t>
      </w:r>
    </w:p>
    <w:p w:rsidRDefault="00F529CE" w:rsidP="00F529CE" w:rsidR="00F529CE" w:rsidRPr="00F529CE">
      <w:pPr>
        <w:pStyle w:val="ListaeSPIS"/>
        <w:numPr>
          <w:ilvl w:val="0"/>
          <w:numId w:val="47"/>
        </w:numPr>
        <w:spacing w:after="0"/>
      </w:pPr>
      <w:r>
        <w:t>Direktoru dužnika,</w:t>
      </w:r>
      <w:r w:rsidR="0071238C">
        <w:t xml:space="preserve"> Ivan </w:t>
      </w:r>
      <w:proofErr w:type="spellStart"/>
      <w:r w:rsidR="0071238C">
        <w:t>Oršuš</w:t>
      </w:r>
      <w:proofErr w:type="spellEnd"/>
      <w:r w:rsidR="0071238C">
        <w:t>, Lončarevo naselje 8, Podturen</w:t>
      </w:r>
    </w:p>
    <w:p w:rsidRDefault="00F529CE" w:rsidP="00F529CE" w:rsidR="00F529CE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F529CE" w:rsidP="00F529CE" w:rsidR="00F529CE">
      <w:pPr>
        <w:pStyle w:val="Odlomakpopisa"/>
        <w:numPr>
          <w:ilvl w:val="0"/>
          <w:numId w:val="47"/>
        </w:numPr>
        <w:spacing w:after="0"/>
      </w:pPr>
      <w:r>
        <w:t xml:space="preserve">Stečajni upravitelj, </w:t>
      </w:r>
      <w:r w:rsidR="0071238C">
        <w:rPr>
          <w:rFonts w:cs="Times New Roman"/>
        </w:rPr>
        <w:t>Jugoslav Puran, Josipa Jelačića 12, Bjelovar</w:t>
      </w:r>
    </w:p>
    <w:p w:rsidRDefault="00F529CE" w:rsidP="00F529CE" w:rsidR="00F529CE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F529CE" w:rsidP="00F529CE" w:rsidR="00F529CE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529CE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D70" w:rsidP="00537B78" w:rsidR="00753D70">
      <w:r>
        <w:separator/>
      </w:r>
    </w:p>
  </w:endnote>
  <w:endnote w:id="0" w:type="continuationSeparator">
    <w:p w:rsidRDefault="00753D70" w:rsidP="00537B78" w:rsidR="00753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D70" w:rsidP="00537B78" w:rsidR="00753D70">
      <w:r>
        <w:separator/>
      </w:r>
    </w:p>
  </w:footnote>
  <w:footnote w:id="0" w:type="continuationSeparator">
    <w:p w:rsidRDefault="00753D70" w:rsidP="00537B78" w:rsidR="00753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9CE" w:rsidR="008333A9">
    <w:pPr>
      <w:pStyle w:val="Zaglavlje"/>
    </w:pPr>
    <w:r>
      <w:rPr>
        <w:rStyle w:val="PozadinaSvijetloCrvena"/>
        <w:shd w:fill="auto" w:color="auto" w:val="clear"/>
      </w:rPr>
      <w:t>Poslovni broj: 6 St-688/15-13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76F65A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3A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38C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3D70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29CE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35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St-688/2015-13</izvorni_sadrzaj>
    <derivirana_varijabla naziv="DomainObject.Oznaka_1">St-688/2015-13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pokretanjem st. postupka</izvorni_sadrzaj>
    <derivirana_varijabla naziv="DomainObject.Predmet.Opis_1">prijedlog za pokretanjem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St-688/2015</izvorni_sadrzaj>
    <derivirana_varijabla naziv="DomainObject.Predmet.OznakaBroj_1">St-688/2015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 I FABIJAN jednostavno društvo s ograničenom odgovornošću za skupljanje i prijevoz otpada i trgovinu</izvorni_sadrzaj>
    <derivirana_varijabla naziv="DomainObject.Predmet.ProtustrankaFormated_1">  DAVID I FABIJAN jednostavno društvo s ograničenom odgovornošću za skupljanje i prijevoz otpada i trgovinu</derivirana_varijabla>
  </DomainObject.Predmet.ProtustrankaFormated>
  <DomainObject.Predmet.ProtustrankaFormatedOIB>
    <izvorni_sadrzaj>  DAVID I FABIJAN jednostavno društvo s ograničenom odgovornošću za skupljanje i prijevoz otpada i trgovinu, OIB 06536013725</izvorni_sadrzaj>
    <derivirana_varijabla naziv="DomainObject.Predmet.ProtustrankaFormatedOIB_1">  DAVID I FABIJAN jednostavno društvo s ograničenom odgovornošću za skupljanje i prijevoz otpada i trgovinu, OIB 06536013725</derivirana_varijabla>
  </DomainObject.Predmet.ProtustrankaFormatedOIB>
  <DomainObject.Predmet.ProtustrankaFormatedWithAdress>
    <izvorni_sadrzaj> DAVID I FABIJAN jednostavno društvo s ograničenom odgovornošću za skupljanje i prijevoz otpada i trgovinu, Lončarevo naselje 8, 40317 Podturen</izvorni_sadrzaj>
    <derivirana_varijabla naziv="DomainObject.Predmet.ProtustrankaFormatedWithAdress_1"> DAVID I FABIJAN jednostavno društvo s ograničenom odgovornošću za skupljanje i prijevoz otpada i trgovinu, Lončarevo naselje 8, 40317 Podturen</derivirana_varijabla>
  </DomainObject.Predmet.ProtustrankaFormatedWithAdress>
  <DomainObject.Predmet.ProtustrankaFormatedWithAdressOIB>
    <izvorni_sadrzaj> DAVID I FABIJAN jednostavno društvo s ograničenom odgovornošću za skupljanje i prijevoz otpada i trgovinu, OIB 06536013725, Lončarevo naselje 8, 40317 Podturen</izvorni_sadrzaj>
    <derivirana_varijabla naziv="DomainObject.Predmet.ProtustrankaFormatedWithAdressOIB_1"> DAVID I FABIJAN jednostavno društvo s ograničenom odgovornošću za skupljanje i prijevoz otpada i trgovinu, OIB 06536013725, Lončarevo naselje 8, 40317 Podturen</derivirana_varijabla>
  </DomainObject.Predmet.ProtustrankaFormatedWithAdressOIB>
  <DomainObject.Predmet.ProtustrankaWithAdress>
    <izvorni_sadrzaj>DAVID I FABIJAN jednostavno društvo s ograničenom odgovornošću za skupljanje i prijevoz otpada i trgovinu Lončarevo naselje 8, 40317 Podturen</izvorni_sadrzaj>
    <derivirana_varijabla naziv="DomainObject.Predmet.ProtustrankaWithAdress_1">DAVID I FABIJAN jednostavno društvo s ograničenom odgovornošću za skupljanje i prijevoz otpada i trgovinu Lončarevo naselje 8, 40317 Podturen</derivirana_varijabla>
  </DomainObject.Predmet.ProtustrankaWithAdress>
  <DomainObject.Predmet.ProtustrankaWithAdressOIB>
    <izvorni_sadrzaj>DAVID I FABIJAN jednostavno društvo s ograničenom odgovornošću za skupljanje i prijevoz otpada i trgovinu, OIB 06536013725, Lončarevo naselje 8, 40317 Podturen</izvorni_sadrzaj>
    <derivirana_varijabla naziv="DomainObject.Predmet.ProtustrankaWithAdressOIB_1">DAVID I FABIJAN jednostavno društvo s ograničenom odgovornošću za skupljanje i prijevoz otpada i trgovinu, OIB 06536013725, Lončarevo naselje 8, 40317 Podturen</derivirana_varijabla>
  </DomainObject.Predmet.ProtustrankaWithAdressOIB>
  <DomainObject.Predmet.ProtustrankaNazivFormated>
    <izvorni_sadrzaj>DAVID I FABIJAN jednostavno društvo s ograničenom odgovornošću za skupljanje i prijevoz otpada i trgovinu</izvorni_sadrzaj>
    <derivirana_varijabla naziv="DomainObject.Predmet.ProtustrankaNazivFormated_1">DAVID I FABIJAN jednostavno društvo s ograničenom odgovornošću za skupljanje i prijevoz otpada i trgovinu</derivirana_varijabla>
  </DomainObject.Predmet.ProtustrankaNazivFormated>
  <DomainObject.Predmet.ProtustrankaNazivFormatedOIB>
    <izvorni_sadrzaj>DAVID I FABIJAN jednostavno društvo s ograničenom odgovornošću za skupljanje i prijevoz otpada i trgovinu, OIB 06536013725</izvorni_sadrzaj>
    <derivirana_varijabla naziv="DomainObject.Predmet.ProtustrankaNazivFormatedOIB_1">DAVID I FABIJAN jednostavno društvo s ograničenom odgovornošću za skupljanje i prijevoz otpada i trgovinu, OIB 06536013725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24624.48</izvorni_sadrzaj>
    <derivirana_varijabla naziv="DomainObject.Predmet.TrenutnaVrijednost_1">24624.48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DAVID I FABIJAN jednostavno društvo s ograničenom odgovornošću za skupljanje i prijevoz otpada i trgovinu</item>
    </izvorni_sadrzaj>
    <derivirana_varijabla naziv="DomainObject.Predmet.ProtuStrankaListFormated_1">
      <item>DAVID I FABIJAN jednostavno društvo s ograničenom odgovornošću za skupljanje i prijevoz otpada i trgovinu</item>
    </derivirana_varijabla>
  </DomainObject.Predmet.ProtuStrankaListFormated>
  <DomainObject.Predmet.ProtuStrankaListFormatedOIB>
    <izvorni_sadrzaj>
      <item>DAVID I FABIJAN jednostavno društvo s ograničenom odgovornošću za skupljanje i prijevoz otpada i trgovinu, OIB 06536013725</item>
    </izvorni_sadrzaj>
    <derivirana_varijabla naziv="DomainObject.Predmet.ProtuStrankaListFormatedOIB_1">
      <item>DAVID I FABIJAN jednostavno društvo s ograničenom odgovornošću za skupljanje i prijevoz otpada i trgovinu, OIB 06536013725</item>
    </derivirana_varijabla>
  </DomainObject.Predmet.ProtuStrankaListFormatedOIB>
  <DomainObject.Predmet.ProtuStrankaListFormatedWithAdress>
    <izvorni_sadrzaj>
      <item>DAVID I FABIJAN jednostavno društvo s ograničenom odgovornošću za skupljanje i prijevoz otpada i trgovinu, Lončarevo naselje 8, 40317 Podturen</item>
    </izvorni_sadrzaj>
    <derivirana_varijabla naziv="DomainObject.Predmet.ProtuStrankaListFormatedWithAdress_1">
      <item>DAVID I FABIJAN jednostavno društvo s ograničenom odgovornošću za skupljanje i prijevoz otpada i trgovinu, Lončarevo naselje 8, 40317 Podturen</item>
    </derivirana_varijabla>
  </DomainObject.Predmet.ProtuStrankaListFormatedWithAdress>
  <DomainObject.Predmet.ProtuStrankaListFormatedWithAdressOIB>
    <izvorni_sadrzaj>
      <item>DAVID I FABIJAN jednostavno društvo s ograničenom odgovornošću za skupljanje i prijevoz otpada i trgovinu, OIB 06536013725, Lončarevo naselje 8, 40317 Podturen</item>
    </izvorni_sadrzaj>
    <derivirana_varijabla naziv="DomainObject.Predmet.ProtuStrankaListFormatedWithAdressOIB_1">
      <item>DAVID I FABIJAN jednostavno društvo s ograničenom odgovornošću za skupljanje i prijevoz otpada i trgovinu, OIB 06536013725, Lončarevo naselje 8, 40317 Podturen</item>
    </derivirana_varijabla>
  </DomainObject.Predmet.ProtuStrankaListFormatedWithAdressOIB>
  <DomainObject.Predmet.ProtuStrankaListNazivFormated>
    <izvorni_sadrzaj>
      <item>DAVID I FABIJAN jednostavno društvo s ograničenom odgovornošću za skupljanje i prijevoz otpada i trgovinu</item>
    </izvorni_sadrzaj>
    <derivirana_varijabla naziv="DomainObject.Predmet.ProtuStrankaListNazivFormated_1">
      <item>DAVID I FABIJAN jednostavno društvo s ograničenom odgovornošću za skupljanje i prijevoz otpada i trgovinu</item>
    </derivirana_varijabla>
  </DomainObject.Predmet.ProtuStrankaListNazivFormated>
  <DomainObject.Predmet.ProtuStrankaListNazivFormatedOIB>
    <izvorni_sadrzaj>
      <item>DAVID I FABIJAN jednostavno društvo s ograničenom odgovornošću za skupljanje i prijevoz otpada i trgovinu, OIB 06536013725</item>
    </izvorni_sadrzaj>
    <derivirana_varijabla naziv="DomainObject.Predmet.ProtuStrankaListNazivFormatedOIB_1">
      <item>DAVID I FABIJAN jednostavno društvo s ograničenom odgovornošću za skupljanje i prijevoz otpada i trgovinu, OIB 06536013725</item>
    </derivirana_varijabla>
  </DomainObject.Predmet.ProtuStrankaListNazivFormatedOIB>
  <DomainObject.Predmet.OstaliListFormated>
    <izvorni_sadrzaj>
      <item>Sudski registar</item>
      <item>e-Oglasna</item>
      <item>IVAN ORŠUŠ, direktor</item>
      <item>direktor dužnika IVAN ORŠUŠ</item>
    </izvorni_sadrzaj>
    <derivirana_varijabla naziv="DomainObject.Predmet.OstaliListFormated_1">
      <item>Sudski registar</item>
      <item>e-Oglasna</item>
      <item>IVAN ORŠUŠ, direktor</item>
      <item>direktor dužnika IVAN ORŠUŠ</item>
    </derivirana_varijabla>
  </DomainObject.Predmet.OstaliListFormated>
  <DomainObject.Predmet.OstaliListFormatedOIB>
    <izvorni_sadrzaj>
      <item>Sudski registar</item>
      <item>e-Oglasna</item>
      <item>IVAN ORŠUŠ, direktor</item>
      <item>direktor dužnika IVAN ORŠUŠ</item>
    </izvorni_sadrzaj>
    <derivirana_varijabla naziv="DomainObject.Predmet.OstaliListFormatedOIB_1">
      <item>Sudski registar</item>
      <item>e-Oglasna</item>
      <item>IVAN ORŠUŠ, direktor</item>
      <item>direktor dužnika IVAN ORŠUŠ</item>
    </derivirana_varijabla>
  </DomainObject.Predmet.OstaliListFormatedOIB>
  <DomainObject.Predmet.OstaliListFormatedWithAdress>
    <izvorni_sadrzaj>
      <item>Sudski registar</item>
      <item>e-Oglasna</item>
      <item>IVAN ORŠUŠ, direktor, Lončarevo naselje br. 8., 40317 Podturen</item>
      <item>direktor dužnika IVAN ORŠUŠ, Naselje Lončarevo br. 8., 40317 Podturen</item>
    </izvorni_sadrzaj>
    <derivirana_varijabla naziv="DomainObject.Predmet.OstaliListFormatedWithAdress_1">
      <item>Sudski registar</item>
      <item>e-Oglasna</item>
      <item>IVAN ORŠUŠ, direktor, Lončarevo naselje br. 8., 40317 Podturen</item>
      <item>direktor dužnika IVAN ORŠUŠ, Naselje Lončarevo br. 8., 40317 Podturen</item>
    </derivirana_varijabla>
  </DomainObject.Predmet.OstaliListFormatedWithAdress>
  <DomainObject.Predmet.OstaliListFormatedWithAdressOIB>
    <izvorni_sadrzaj>
      <item>Sudski registar</item>
      <item>e-Oglasna</item>
      <item>IVAN ORŠUŠ, direktor, Lončarevo naselje br. 8., 40317 Podturen</item>
      <item>direktor dužnika IVAN ORŠUŠ, Naselje Lončarevo br. 8., 40317 Podturen</item>
    </izvorni_sadrzaj>
    <derivirana_varijabla naziv="DomainObject.Predmet.OstaliListFormatedWithAdressOIB_1">
      <item>Sudski registar</item>
      <item>e-Oglasna</item>
      <item>IVAN ORŠUŠ, direktor, Lončarevo naselje br. 8., 40317 Podturen</item>
      <item>direktor dužnika IVAN ORŠUŠ, Naselje Lončarevo br. 8., 40317 Podturen</item>
    </derivirana_varijabla>
  </DomainObject.Predmet.OstaliListFormatedWithAdressOIB>
  <DomainObject.Predmet.OstaliListNazivFormated>
    <izvorni_sadrzaj>
      <item>Sudski registar</item>
      <item>e-Oglasna</item>
      <item>IVAN ORŠUŠ, direktor</item>
      <item>direktor dužnika IVAN ORŠUŠ</item>
    </izvorni_sadrzaj>
    <derivirana_varijabla naziv="DomainObject.Predmet.OstaliListNazivFormated_1">
      <item>Sudski registar</item>
      <item>e-Oglasna</item>
      <item>IVAN ORŠUŠ, direktor</item>
      <item>direktor dužnika IVAN ORŠUŠ</item>
    </derivirana_varijabla>
  </DomainObject.Predmet.OstaliListNazivFormated>
  <DomainObject.Predmet.OstaliListNazivFormatedOIB>
    <izvorni_sadrzaj>
      <item>Sudski registar</item>
      <item>e-Oglasna</item>
      <item>IVAN ORŠUŠ, direktor</item>
      <item>direktor dužnika IVAN ORŠUŠ</item>
    </izvorni_sadrzaj>
    <derivirana_varijabla naziv="DomainObject.Predmet.OstaliListNazivFormatedOIB_1">
      <item>Sudski registar</item>
      <item>e-Oglasna</item>
      <item>IVAN ORŠUŠ, direktor</item>
      <item>direktor dužnika IVAN ORŠUŠ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St-688/2015-13</izvorni_sadrzaj>
    <derivirana_varijabla naziv="DomainObject.PoslovniBrojDokumenta_1">St-688/2015-13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DAVID I FABIJAN jednostavno društvo s ograničenom odgovornošću za skupljanje i prijevoz otpada i trgovinu</izvorni_sadrzaj>
    <derivirana_varijabla naziv="DomainObject.Predmet.ProtustrankaIDrugi_1">DAVID I FABIJAN jednostavno društvo s ograničenom odgovornošću za skupljanje i prijevoz otpada i trgovinu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DAVID I FABIJAN jednostavno društvo s ograničenom odgovornošću za skupljanje i prijevoz otpada i trgovinu, OIB 06536013725, Lončarevo naselje 8, 40317 Podturen</izvorni_sadrzaj>
    <derivirana_varijabla naziv="DomainObject.Predmet.ProtustrankaIDrugiAdressOIB_1">DAVID I FABIJAN jednostavno društvo s ograničenom odgovornošću za skupljanje i prijevoz otpada i trgovinu, OIB 06536013725, Lončarevo naselje 8, 40317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DAVID I FABIJAN jednostavno društvo s ograničenom odgovornošću za skupljanje i prijevoz otpada i trgovinu</item>
      <item>Sudski registar</item>
      <item>e-Oglasna</item>
      <item>IVAN ORŠUŠ, direktor</item>
      <item>direktor dužnika IVAN ORŠUŠ</item>
    </izvorni_sadrzaj>
    <derivirana_varijabla naziv="DomainObject.Predmet.SudioniciListNaziv_1">
      <item>Financijska agencija</item>
      <item>DAVID I FABIJAN jednostavno društvo s ograničenom odgovornošću za skupljanje i prijevoz otpada i trgovinu</item>
      <item>Sudski registar</item>
      <item>e-Oglasna</item>
      <item>IVAN ORŠUŠ, direktor</item>
      <item>direktor dužnika IVAN ORŠUŠ</item>
    </derivirana_varijabla>
  </DomainObject.Predmet.SudioniciListNaziv>
  <DomainObject.Predmet.SudioniciListAdressOIB>
    <izvorni_sadrzaj>
      <item>Financijska agencija, OIB 85821130368, Ulica grada Vukovara 70,Zagreb</item>
      <item>DAVID I FABIJAN jednostavno društvo s ograničenom odgovornošću za skupljanje i prijevoz otpada i trgovinu, OIB 06536013725, Lončarevo naselje 8,40317 Podturen</item>
      <item>Sudski registar</item>
      <item>e-Oglasna</item>
      <item>IVAN ORŠUŠ, direktor, Lončarevo naselje br. 8.,40317 Podturen</item>
      <item>direktor dužnika IVAN ORŠUŠ, Naselje Lončarevo br. 8.,40317 Podturen</item>
    </izvorni_sadrzaj>
    <derivirana_varijabla naziv="DomainObject.Predmet.SudioniciListAdressOIB_1">
      <item>Financijska agencija, OIB 85821130368, Ulica grada Vukovara 70,Zagreb</item>
      <item>DAVID I FABIJAN jednostavno društvo s ograničenom odgovornošću za skupljanje i prijevoz otpada i trgovinu, OIB 06536013725, Lončarevo naselje 8,40317 Podturen</item>
      <item>Sudski registar</item>
      <item>e-Oglasna</item>
      <item>IVAN ORŠUŠ, direktor, Lončarevo naselje br. 8.,40317 Podturen</item>
      <item>direktor dužnika IVAN ORŠUŠ, Naselje Lončarevo br. 8.,40317 Podturen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5B915-4583-499B-919C-E12D80C55A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3368</properties:Characters>
  <properties:Lines>97</properties:Lines>
  <properties:Paragraphs>31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2017-06-26T07:08:00Z</cp:lastPrinted>
  <dcterms:modified xmlns:xsi="http://www.w3.org/2001/XMLSchema-instance" xsi:type="dcterms:W3CDTF">2017-06-26T07:08:00Z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St-688/2015-13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