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e083" w14:paraId="af3e083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7009E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</w:t>
      </w:r>
      <w:r w:rsidR="0050237F">
        <w:t>3</w:t>
      </w:r>
      <w:r w:rsidR="008E454A">
        <w:t xml:space="preserve"> St-</w:t>
      </w:r>
      <w:r w:rsidR="00B7654D">
        <w:t>4511</w:t>
      </w:r>
      <w:r>
        <w:t>/2015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</w:t>
      </w:r>
      <w:r w:rsidR="009E2DC9">
        <w:t xml:space="preserve">104/17; </w:t>
      </w:r>
      <w:r w:rsidRPr="009C5689">
        <w:t>dalje: SZ), dana</w:t>
      </w:r>
      <w:r>
        <w:t xml:space="preserve"> </w:t>
      </w:r>
      <w:r w:rsidR="00BC4612">
        <w:t>1</w:t>
      </w:r>
      <w:r w:rsidR="009E2DC9">
        <w:t xml:space="preserve">3. </w:t>
      </w:r>
      <w:r w:rsidR="00BC4612">
        <w:t>ožujka</w:t>
      </w:r>
      <w:r w:rsidR="009E2DC9">
        <w:t xml:space="preserve"> </w:t>
      </w:r>
      <w:r w:rsidR="00FD5D86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BC4612">
        <w:t>AURORA PRODUKCIJA</w:t>
      </w:r>
      <w:r w:rsidR="009E2DC9">
        <w:t xml:space="preserve"> d.o.o., OIB: </w:t>
      </w:r>
      <w:r w:rsidR="00BC4612">
        <w:t>13350248746</w:t>
      </w:r>
      <w:r w:rsidR="009E2DC9">
        <w:t xml:space="preserve">, Zagreb, </w:t>
      </w:r>
      <w:r w:rsidR="00BC4612">
        <w:t>Martićeva 35</w:t>
      </w:r>
      <w:r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9E2DC9">
        <w:t>1</w:t>
      </w:r>
      <w:r w:rsidR="00BC4612">
        <w:t>64</w:t>
      </w:r>
      <w:r w:rsidR="009E2DC9">
        <w:t>.</w:t>
      </w:r>
      <w:r w:rsidR="00BC4612">
        <w:t>991</w:t>
      </w:r>
      <w:r w:rsidR="009E2DC9">
        <w:t>,</w:t>
      </w:r>
      <w:r w:rsidR="00BC4612">
        <w:t>18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BC4612">
        <w:t>13</w:t>
      </w:r>
      <w:r w:rsidR="009E2DC9">
        <w:t xml:space="preserve">. </w:t>
      </w:r>
      <w:r w:rsidR="00BC4612">
        <w:t>ožujka</w:t>
      </w:r>
      <w:r w:rsidR="009E2DC9">
        <w:t xml:space="preserve"> </w:t>
      </w:r>
      <w:r w:rsidR="00FD5D86">
        <w:t>2018</w:t>
      </w:r>
      <w:r w:rsidRPr="009C5689">
        <w:t>.</w:t>
      </w:r>
    </w:p>
    <w:p w:rsidRDefault="008E454A" w:rsidP="008E454A" w:rsidR="008E454A" w:rsidRPr="009C5689"/>
    <w:p w:rsidRDefault="00385746" w:rsidP="00385746" w:rsidR="009E2DC9" w:rsidRPr="000E2E50">
      <w:pPr>
        <w:jc w:val="center"/>
      </w:pPr>
      <w:r>
        <w:t xml:space="preserve">                                                                                </w:t>
      </w:r>
      <w:r w:rsidR="0050237F">
        <w:t>Viša sudska savjetnica</w:t>
      </w:r>
    </w:p>
    <w:p w:rsidRDefault="00385746" w:rsidP="00385746" w:rsidR="009E2DC9" w:rsidRPr="000E2E50">
      <w:pPr>
        <w:jc w:val="center"/>
      </w:pPr>
      <w:r>
        <w:t xml:space="preserve">                                                                                      </w:t>
      </w:r>
      <w:r w:rsidR="0050237F">
        <w:t>Bernardica Novak Šarac</w:t>
      </w:r>
      <w:r>
        <w:t xml:space="preserve"> v.r.                       </w:t>
      </w:r>
    </w:p>
    <w:p w:rsidRDefault="00385746" w:rsidP="00385746" w:rsidR="008E454A">
      <w:pPr>
        <w:jc w:val="center"/>
        <w:rPr>
          <w:sz w:val="22"/>
        </w:rPr>
      </w:pP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                                 Za točnost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 xml:space="preserve">-ovlašteni službenik: </w:t>
      </w:r>
    </w:p>
    <w:p w:rsidRDefault="00385746" w:rsidP="00385746" w:rsidR="00385746">
      <w:pPr>
        <w:jc w:val="center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Tatjana Slaviček 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74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574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E7687"/>
    <w:rsid w:val="00212CD6"/>
    <w:rsid w:val="002F4FC7"/>
    <w:rsid w:val="00385746"/>
    <w:rsid w:val="00450457"/>
    <w:rsid w:val="00481582"/>
    <w:rsid w:val="0050237F"/>
    <w:rsid w:val="00514CEC"/>
    <w:rsid w:val="00545FE2"/>
    <w:rsid w:val="007009EA"/>
    <w:rsid w:val="00716E80"/>
    <w:rsid w:val="007644BB"/>
    <w:rsid w:val="007A1F2E"/>
    <w:rsid w:val="0085363A"/>
    <w:rsid w:val="00896B95"/>
    <w:rsid w:val="008E454A"/>
    <w:rsid w:val="008F0BF8"/>
    <w:rsid w:val="009E2DC9"/>
    <w:rsid w:val="00A20FCD"/>
    <w:rsid w:val="00A30436"/>
    <w:rsid w:val="00B7654D"/>
    <w:rsid w:val="00BC4612"/>
    <w:rsid w:val="00BC6EB9"/>
    <w:rsid w:val="00E96825"/>
    <w:rsid w:val="00EA2C05"/>
    <w:rsid w:val="00FD5D86"/>
    <w:rsid w:val="00F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5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5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5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5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5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5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5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5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St-4511/2015-6</izvorni_sadrzaj>
    <derivirana_varijabla naziv="DomainObject.Oznaka_1">St-4511/2015-6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4511</izvorni_sadrzaj>
    <derivirana_varijabla naziv="DomainObject.Predmet.Broj_1">4511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St-4511/2015</izvorni_sadrzaj>
    <derivirana_varijabla naziv="DomainObject.Predmet.OznakaBroj_1">St-4511/2015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AURORA PRODUKCIJA d.o.o.</izvorni_sadrzaj>
    <derivirana_varijabla naziv="DomainObject.Predmet.ProtustrankaFormated_1">  AURORA PRODUKCIJA d.o.o.</derivirana_varijabla>
  </DomainObject.Predmet.ProtustrankaFormated>
  <DomainObject.Predmet.ProtustrankaFormatedOIB>
    <izvorni_sadrzaj>  AURORA PRODUKCIJA d.o.o., OIB 13350248746</izvorni_sadrzaj>
    <derivirana_varijabla naziv="DomainObject.Predmet.ProtustrankaFormatedOIB_1">  AURORA PRODUKCIJA d.o.o., OIB 13350248746</derivirana_varijabla>
  </DomainObject.Predmet.ProtustrankaFormatedOIB>
  <DomainObject.Predmet.ProtustrankaFormatedWithAdress>
    <izvorni_sadrzaj> AURORA PRODUKCIJA d.o.o., Martićeva 35, 10000 Zagreb</izvorni_sadrzaj>
    <derivirana_varijabla naziv="DomainObject.Predmet.ProtustrankaFormatedWithAdress_1"> AURORA PRODUKCIJA d.o.o., Martićeva 35, 10000 Zagreb</derivirana_varijabla>
  </DomainObject.Predmet.ProtustrankaFormatedWithAdress>
  <DomainObject.Predmet.ProtustrankaFormatedWithAdressOIB>
    <izvorni_sadrzaj> AURORA PRODUKCIJA d.o.o., OIB 13350248746, Martićeva 35, 10000 Zagreb</izvorni_sadrzaj>
    <derivirana_varijabla naziv="DomainObject.Predmet.ProtustrankaFormatedWithAdressOIB_1"> AURORA PRODUKCIJA d.o.o., OIB 13350248746, Martićeva 35, 10000 Zagreb</derivirana_varijabla>
  </DomainObject.Predmet.ProtustrankaFormatedWithAdressOIB>
  <DomainObject.Predmet.ProtustrankaWithAdress>
    <izvorni_sadrzaj>AURORA PRODUKCIJA d.o.o. Martićeva 35, 10000 Zagreb</izvorni_sadrzaj>
    <derivirana_varijabla naziv="DomainObject.Predmet.ProtustrankaWithAdress_1">AURORA PRODUKCIJA d.o.o. Martićeva 35, 10000 Zagreb</derivirana_varijabla>
  </DomainObject.Predmet.ProtustrankaWithAdress>
  <DomainObject.Predmet.ProtustrankaWithAdressOIB>
    <izvorni_sadrzaj>AURORA PRODUKCIJA d.o.o., OIB 13350248746, Martićeva 35, 10000 Zagreb</izvorni_sadrzaj>
    <derivirana_varijabla naziv="DomainObject.Predmet.ProtustrankaWithAdressOIB_1">AURORA PRODUKCIJA d.o.o., OIB 13350248746, Martićeva 35, 10000 Zagreb</derivirana_varijabla>
  </DomainObject.Predmet.ProtustrankaWithAdressOIB>
  <DomainObject.Predmet.ProtustrankaNazivFormated>
    <izvorni_sadrzaj>AURORA PRODUKCIJA d.o.o.</izvorni_sadrzaj>
    <derivirana_varijabla naziv="DomainObject.Predmet.ProtustrankaNazivFormated_1">AURORA PRODUKCIJA d.o.o.</derivirana_varijabla>
  </DomainObject.Predmet.ProtustrankaNazivFormated>
  <DomainObject.Predmet.ProtustrankaNazivFormatedOIB>
    <izvorni_sadrzaj>AURORA PRODUKCIJA d.o.o., OIB 13350248746</izvorni_sadrzaj>
    <derivirana_varijabla naziv="DomainObject.Predmet.ProtustrankaNazivFormatedOIB_1">AURORA PRODUKCIJA d.o.o., OIB 13350248746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AURORA PRODUKCIJA d.o.o.</item>
    </izvorni_sadrzaj>
    <derivirana_varijabla naziv="DomainObject.Predmet.ProtuStrankaListFormated_1">
      <item>AURORA PRODUKCIJA d.o.o.</item>
    </derivirana_varijabla>
  </DomainObject.Predmet.ProtuStrankaListFormated>
  <DomainObject.Predmet.ProtuStrankaListFormatedOIB>
    <izvorni_sadrzaj>
      <item>AURORA PRODUKCIJA d.o.o., OIB 13350248746</item>
    </izvorni_sadrzaj>
    <derivirana_varijabla naziv="DomainObject.Predmet.ProtuStrankaListFormatedOIB_1">
      <item>AURORA PRODUKCIJA d.o.o., OIB 13350248746</item>
    </derivirana_varijabla>
  </DomainObject.Predmet.ProtuStrankaListFormatedOIB>
  <DomainObject.Predmet.ProtuStrankaListFormatedWithAdress>
    <izvorni_sadrzaj>
      <item>AURORA PRODUKCIJA d.o.o., Martićeva 35, 10000 Zagreb</item>
    </izvorni_sadrzaj>
    <derivirana_varijabla naziv="DomainObject.Predmet.ProtuStrankaListFormatedWithAdress_1">
      <item>AURORA PRODUKCIJA d.o.o., Martićeva 35, 10000 Zagreb</item>
    </derivirana_varijabla>
  </DomainObject.Predmet.ProtuStrankaListFormatedWithAdress>
  <DomainObject.Predmet.ProtuStrankaListFormatedWithAdressOIB>
    <izvorni_sadrzaj>
      <item>AURORA PRODUKCIJA d.o.o., OIB 13350248746, Martićeva 35, 10000 Zagreb</item>
    </izvorni_sadrzaj>
    <derivirana_varijabla naziv="DomainObject.Predmet.ProtuStrankaListFormatedWithAdressOIB_1">
      <item>AURORA PRODUKCIJA d.o.o., OIB 13350248746, Martićeva 35, 10000 Zagreb</item>
    </derivirana_varijabla>
  </DomainObject.Predmet.ProtuStrankaListFormatedWithAdressOIB>
  <DomainObject.Predmet.ProtuStrankaListNazivFormated>
    <izvorni_sadrzaj>
      <item>AURORA PRODUKCIJA d.o.o.</item>
    </izvorni_sadrzaj>
    <derivirana_varijabla naziv="DomainObject.Predmet.ProtuStrankaListNazivFormated_1">
      <item>AURORA PRODUKCIJA d.o.o.</item>
    </derivirana_varijabla>
  </DomainObject.Predmet.ProtuStrankaListNazivFormated>
  <DomainObject.Predmet.ProtuStrankaListNazivFormatedOIB>
    <izvorni_sadrzaj>
      <item>AURORA PRODUKCIJA d.o.o., OIB 13350248746</item>
    </izvorni_sadrzaj>
    <derivirana_varijabla naziv="DomainObject.Predmet.ProtuStrankaListNazivFormatedOIB_1">
      <item>AURORA PRODUKCIJA d.o.o., OIB 13350248746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St-4511/2015-6</izvorni_sadrzaj>
    <derivirana_varijabla naziv="DomainObject.PoslovniBrojDokumenta_1">St-4511/2015-6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AURORA PRODUKCIJA d.o.o.</izvorni_sadrzaj>
    <derivirana_varijabla naziv="DomainObject.Predmet.ProtustrankaIDrugi_1">AURORA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AURORA PRODUKCIJA d.o.o., OIB 13350248746, Martićeva 35, 10000 Zagreb</izvorni_sadrzaj>
    <derivirana_varijabla naziv="DomainObject.Predmet.ProtustrankaIDrugiAdressOIB_1">AURORA PRODUKCIJA d.o.o., OIB 13350248746, Martićeva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AURORA PRODUKCIJA d.o.o.</item>
      <item>FINA Regionalni centar Zagreb</item>
    </izvorni_sadrzaj>
    <derivirana_varijabla naziv="DomainObject.Predmet.SudioniciListNaziv_1">
      <item>AURORA PRODUKCIJA d.o.o.</item>
      <item>FINA Regionalni centar Zagreb</item>
    </derivirana_varijabla>
  </DomainObject.Predmet.SudioniciListNaziv>
  <DomainObject.Predmet.SudioniciListAdressOIB>
    <izvorni_sadrzaj>
      <item>AURORA PRODUKCIJA d.o.o., OIB 13350248746, Martićeva 35,10000 Zagreb</item>
      <item>FINA Regionalni centar Zagreb, OIB 85821130368, Trg svibanjskih žrtava 1995. 1,10000 Zagreb</item>
    </izvorni_sadrzaj>
    <derivirana_varijabla naziv="DomainObject.Predmet.SudioniciListAdressOIB_1">
      <item>AURORA PRODUKCIJA d.o.o., OIB 13350248746, Martićeva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13350248746</item>
      <item>, OIB 85821130368</item>
    </izvorni_sadrzaj>
    <derivirana_varijabla naziv="DomainObject.Predmet.SudioniciListNazivOIB_1">
      <item>, OIB 13350248746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4B74D8-A799-4FE0-9C60-35B694FDB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1353</properties:Characters>
  <properties:Lines>41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2018-03-13T09:30:00Z</dcterms:created>
  <dc:creator>Bernardica Novak</dc:creator>
  <cp:lastModifiedBy>Tatjana Slaviček</cp:lastModifiedBy>
  <cp:lastPrinted>2018-03-13T09:33:00Z</cp:lastPrinted>
  <dcterms:modified xmlns:xsi="http://www.w3.org/2001/XMLSchema-instance" xsi:type="dcterms:W3CDTF">2018-03-14T13:32:00Z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St-4511/2015-6 / Odluka - Oglas (Oglas_4511-15.docx)</vt:lpwstr>
  </prop:property>
  <prop:property name="CC_coloring" pid="5" fmtid="{D5CDD505-2E9C-101B-9397-08002B2CF9AE}">
    <vt:bool>false</vt:bool>
  </prop:property>
</prop:Properties>
</file>