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05e6" w14:paraId="ec205e6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FB6556">
        <w:rPr>
          <w:sz w:val="24"/>
          <w:szCs w:val="24"/>
        </w:rPr>
        <w:t>177/2015</w:t>
      </w:r>
      <w:r w:rsidR="00CB1317">
        <w:rPr>
          <w:sz w:val="24"/>
          <w:szCs w:val="24"/>
        </w:rPr>
        <w:t>-13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245A4D" w:rsidP="009E4289" w:rsidR="00B664AC">
      <w:pPr>
        <w:jc w:val="both"/>
        <w:rPr>
          <w:sz w:val="24"/>
          <w:szCs w:val="24"/>
        </w:rPr>
      </w:pPr>
      <w:r w:rsidRPr="00245A4D">
        <w:rPr>
          <w:sz w:val="24"/>
          <w:szCs w:val="24"/>
        </w:rPr>
        <w:tab/>
      </w:r>
      <w:r w:rsidR="00FB6556" w:rsidRPr="00FB6556">
        <w:rPr>
          <w:sz w:val="24"/>
          <w:szCs w:val="24"/>
        </w:rPr>
        <w:t>Trgovački sud u Zagrebu, po stečajnom sucu Nikoli Ribariću, u stečajnom predmetu povodom zahtjeva MINISTARSTVA FINANCIJA -POREZNE UPRAVE, za pokretanjem skraćenog stečajnog postupka nad dužnikom TUTUS MODA d.o.o., Zagreb (Grad Zagreb), Nemčićeva 7, OIB: 730</w:t>
      </w:r>
      <w:r w:rsidR="00FB6556">
        <w:rPr>
          <w:sz w:val="24"/>
          <w:szCs w:val="24"/>
        </w:rPr>
        <w:t>50807926, MBS: 080740968, dana 14</w:t>
      </w:r>
      <w:r w:rsidR="00FB6556" w:rsidRPr="00FB6556">
        <w:rPr>
          <w:sz w:val="24"/>
          <w:szCs w:val="24"/>
        </w:rPr>
        <w:t>.</w:t>
      </w:r>
      <w:r w:rsidR="00FB6556">
        <w:rPr>
          <w:sz w:val="24"/>
          <w:szCs w:val="24"/>
        </w:rPr>
        <w:t xml:space="preserve"> travnja 2016</w:t>
      </w:r>
      <w:r w:rsidR="00FB6556" w:rsidRPr="00FB6556">
        <w:rPr>
          <w:sz w:val="24"/>
          <w:szCs w:val="24"/>
        </w:rPr>
        <w:t>. godine,</w:t>
      </w:r>
    </w:p>
    <w:p w:rsidRDefault="00245A4D" w:rsidP="009E4289" w:rsidR="00245A4D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FB6556" w:rsidRPr="00FB6556">
        <w:rPr>
          <w:sz w:val="24"/>
          <w:szCs w:val="24"/>
        </w:rPr>
        <w:t>TUTUS MODA d.o.o., Zagreb (Grad Zagreb), Nemčićeva 7, OIB: 730</w:t>
      </w:r>
      <w:r w:rsidR="00FB6556">
        <w:rPr>
          <w:sz w:val="24"/>
          <w:szCs w:val="24"/>
        </w:rPr>
        <w:t>50807926, MBS: 080740968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245A4D">
        <w:rPr>
          <w:sz w:val="24"/>
          <w:szCs w:val="24"/>
        </w:rPr>
        <w:t>14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</w:t>
      </w:r>
      <w:r w:rsidR="00245A4D">
        <w:rPr>
          <w:sz w:val="24"/>
          <w:szCs w:val="24"/>
        </w:rPr>
        <w:t>travnja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 w:rsidRPr="00EE7012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EE7012">
        <w:rPr>
          <w:sz w:val="24"/>
          <w:szCs w:val="24"/>
        </w:rPr>
        <w:t>Stečajnim upraviteljem imenuje se</w:t>
      </w:r>
      <w:r w:rsidR="00EE7012" w:rsidRPr="00EE7012">
        <w:rPr>
          <w:sz w:val="24"/>
          <w:szCs w:val="24"/>
        </w:rPr>
        <w:t xml:space="preserve"> Miljenko Požgaj, Jastrebarsko, Repišće 42, OIB: 88007436023.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FB6556" w:rsidRPr="00FB6556">
        <w:rPr>
          <w:sz w:val="24"/>
          <w:szCs w:val="24"/>
        </w:rPr>
        <w:t>TUTUS MODA d.o.o., Zagreb (Grad Zagreb), Nemčićeva 7, OIB: 730</w:t>
      </w:r>
      <w:r w:rsidR="00FB6556">
        <w:rPr>
          <w:sz w:val="24"/>
          <w:szCs w:val="24"/>
        </w:rPr>
        <w:t>50807926, MBS: 080740968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FB6556" w:rsidRPr="00FB6556">
        <w:rPr>
          <w:sz w:val="24"/>
          <w:szCs w:val="24"/>
        </w:rPr>
        <w:t>TUTUS MODA d.o.o., Zagreb (Grad Zagreb), Nemčićeva 7, OIB: 730</w:t>
      </w:r>
      <w:r w:rsidR="00FB6556">
        <w:rPr>
          <w:sz w:val="24"/>
          <w:szCs w:val="24"/>
        </w:rPr>
        <w:t>50807926, MBS: 080740968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t>Ministarstvo financija - Porezna uprava, podnijelo je ovome sudu dana 27. veljače 2015. godine, temeljem čl.335.a st. 1 Stečajnog zakona (NN broj 44/96, 29/99, 129/00, 123/03, 82/06, 116/10, 25/12, 133/12; dalje u tekstu SZ) zahtjev za pokretanje skraćenog stečajnog postupka.</w:t>
      </w: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tab/>
      </w: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tab/>
        <w:t>Podnositelj zahtjeva je u prilogu dostavio potvrdu sa podacima Financijske agencije od 9. listopada 2014. iz koje proizlazi da je račun predloženog stečajnog dužnika u blokadi duljoj od 60 dana, čime je ispunjen uvjet iz čl. 4. 6. SZ-a. Nadalje, dostavio je i dopis Hrvatskog zavoda za mirovinskog osiguranje, od 24. srpnja 2014. g. prema kojem dužnik nema zaposlenih.</w:t>
      </w: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</w:p>
    <w:p w:rsidRDefault="00FB6556" w:rsidP="00FB6556" w:rsidR="00FB6556" w:rsidRPr="00FB6556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FB6556" w:rsidP="00FB6556" w:rsidR="00B664AC" w:rsidRPr="00B664AC">
      <w:pPr>
        <w:ind w:firstLine="708"/>
        <w:jc w:val="both"/>
        <w:rPr>
          <w:sz w:val="24"/>
          <w:szCs w:val="24"/>
        </w:rPr>
      </w:pPr>
      <w:r w:rsidRPr="00FB6556">
        <w:rPr>
          <w:sz w:val="24"/>
          <w:szCs w:val="24"/>
        </w:rPr>
        <w:t xml:space="preserve">Nadalje, podnositelj zahtjeva je predujmio troškove objavljivanja oglasa iz čl. 335.e t. 2. SZ-a. </w:t>
      </w:r>
      <w:r w:rsidRPr="00FB6556">
        <w:rPr>
          <w:sz w:val="24"/>
          <w:szCs w:val="24"/>
        </w:rPr>
        <w:tab/>
      </w:r>
      <w:r w:rsidRPr="00FB6556">
        <w:rPr>
          <w:sz w:val="24"/>
          <w:szCs w:val="24"/>
        </w:rPr>
        <w:tab/>
      </w:r>
      <w:r w:rsidRPr="00FB6556">
        <w:rPr>
          <w:sz w:val="24"/>
          <w:szCs w:val="24"/>
        </w:rPr>
        <w:tab/>
        <w:t xml:space="preserve">                  </w:t>
      </w:r>
      <w:r w:rsidR="00B664AC" w:rsidRPr="00B664AC">
        <w:rPr>
          <w:sz w:val="24"/>
          <w:szCs w:val="24"/>
        </w:rPr>
        <w:tab/>
        <w:t xml:space="preserve">                  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245A4D">
        <w:rPr>
          <w:sz w:val="24"/>
          <w:szCs w:val="24"/>
        </w:rPr>
        <w:t>1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FB6556">
        <w:rPr>
          <w:sz w:val="24"/>
          <w:szCs w:val="24"/>
        </w:rPr>
        <w:t xml:space="preserve"> travnja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B1317" w:rsidP="00E91121" w:rsidR="00CB1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1317" w:rsidP="00E91121" w:rsidR="00CB1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1317" w:rsidP="00E91121" w:rsidR="00CB13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1317" w:rsidP="00E91121" w:rsidR="00CB13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1317" w:rsidP="00E91121" w:rsidR="00CB13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1317" w:rsidP="00597BE1" w:rsidR="00CB13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A18C9" w:rsidP="00245A4D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p w:rsidRDefault="00CB1317" w:rsidP="00037C45" w:rsidR="00CB1317">
      <w:pPr>
        <w:overflowPunct w:val="false"/>
        <w:jc w:val="both"/>
        <w:rPr>
          <w:sz w:val="24"/>
          <w:szCs w:val="24"/>
        </w:rPr>
      </w:pPr>
    </w:p>
    <w:sectPr w:rsidSect="0049262E" w:rsidR="00CB131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D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245A4D">
      <w:rPr>
        <w:sz w:val="24"/>
        <w:szCs w:val="24"/>
      </w:rPr>
      <w:t>1</w:t>
    </w:r>
    <w:r w:rsidR="00FB6556">
      <w:rPr>
        <w:sz w:val="24"/>
        <w:szCs w:val="24"/>
      </w:rPr>
      <w:t>77/2015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A18C9"/>
    <w:rsid w:val="001C6466"/>
    <w:rsid w:val="00215C94"/>
    <w:rsid w:val="00215CB1"/>
    <w:rsid w:val="00245A4D"/>
    <w:rsid w:val="002D39EA"/>
    <w:rsid w:val="00310A5E"/>
    <w:rsid w:val="00357DBC"/>
    <w:rsid w:val="00374830"/>
    <w:rsid w:val="00382ADD"/>
    <w:rsid w:val="003B1DCB"/>
    <w:rsid w:val="00445883"/>
    <w:rsid w:val="00476258"/>
    <w:rsid w:val="004905F6"/>
    <w:rsid w:val="0049262E"/>
    <w:rsid w:val="005815FB"/>
    <w:rsid w:val="00600CFA"/>
    <w:rsid w:val="006B35FD"/>
    <w:rsid w:val="006B56D3"/>
    <w:rsid w:val="006D4CB6"/>
    <w:rsid w:val="00712649"/>
    <w:rsid w:val="00761FC4"/>
    <w:rsid w:val="007E1D63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4C8E"/>
    <w:rsid w:val="009E63A5"/>
    <w:rsid w:val="00A31D0C"/>
    <w:rsid w:val="00A946CF"/>
    <w:rsid w:val="00B664AC"/>
    <w:rsid w:val="00BD58AF"/>
    <w:rsid w:val="00C07C88"/>
    <w:rsid w:val="00C75F0C"/>
    <w:rsid w:val="00CB1317"/>
    <w:rsid w:val="00D43C33"/>
    <w:rsid w:val="00DB26CE"/>
    <w:rsid w:val="00DE343A"/>
    <w:rsid w:val="00E81D7D"/>
    <w:rsid w:val="00EE7012"/>
    <w:rsid w:val="00EF29B4"/>
    <w:rsid w:val="00F17345"/>
    <w:rsid w:val="00FA0703"/>
    <w:rsid w:val="00FB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D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D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MODA d.o.o.</izvorni_sadrzaj>
    <derivirana_varijabla naziv="DomainObject.Predmet.ProtustrankaFormated_1">  TUTUS MODA d.o.o.</derivirana_varijabla>
  </DomainObject.Predmet.ProtustrankaFormated>
  <DomainObject.Predmet.ProtustrankaFormatedOIB>
    <izvorni_sadrzaj>  TUTUS MODA d.o.o., OIB 73050807926</izvorni_sadrzaj>
    <derivirana_varijabla naziv="DomainObject.Predmet.ProtustrankaFormatedOIB_1">  TUTUS MODA d.o.o., OIB 73050807926</derivirana_varijabla>
  </DomainObject.Predmet.ProtustrankaFormatedOIB>
  <DomainObject.Predmet.ProtustrankaFormatedWithAdress>
    <izvorni_sadrzaj> TUTUS MODA d.o.o., Nemčićeva 7, 10000 Zagreb</izvorni_sadrzaj>
    <derivirana_varijabla naziv="DomainObject.Predmet.ProtustrankaFormatedWithAdress_1"> TUTUS MODA d.o.o., Nemčićeva 7, 10000 Zagreb</derivirana_varijabla>
  </DomainObject.Predmet.ProtustrankaFormatedWithAdress>
  <DomainObject.Predmet.ProtustrankaFormatedWithAdressOIB>
    <izvorni_sadrzaj> TUTUS MODA d.o.o., OIB 73050807926, Nemčićeva 7, 10000 Zagreb</izvorni_sadrzaj>
    <derivirana_varijabla naziv="DomainObject.Predmet.ProtustrankaFormatedWithAdressOIB_1"> TUTUS MODA d.o.o., OIB 73050807926, Nemčićeva 7, 10000 Zagreb</derivirana_varijabla>
  </DomainObject.Predmet.ProtustrankaFormatedWithAdressOIB>
  <DomainObject.Predmet.ProtustrankaWithAdress>
    <izvorni_sadrzaj>TUTUS MODA d.o.o. Nemčićeva 7, 10000 Zagreb</izvorni_sadrzaj>
    <derivirana_varijabla naziv="DomainObject.Predmet.ProtustrankaWithAdress_1">TUTUS MODA d.o.o. Nemčićeva 7, 10000 Zagreb</derivirana_varijabla>
  </DomainObject.Predmet.ProtustrankaWithAdress>
  <DomainObject.Predmet.ProtustrankaWithAdressOIB>
    <izvorni_sadrzaj>TUTUS MODA d.o.o., OIB 73050807926, Nemčićeva 7, 10000 Zagreb</izvorni_sadrzaj>
    <derivirana_varijabla naziv="DomainObject.Predmet.ProtustrankaWithAdressOIB_1">TUTUS MODA d.o.o., OIB 73050807926, Nemčićeva 7, 10000 Zagreb</derivirana_varijabla>
  </DomainObject.Predmet.ProtustrankaWithAdressOIB>
  <DomainObject.Predmet.ProtustrankaNazivFormated>
    <izvorni_sadrzaj>TUTUS MODA d.o.o.</izvorni_sadrzaj>
    <derivirana_varijabla naziv="DomainObject.Predmet.ProtustrankaNazivFormated_1">TUTUS MODA d.o.o.</derivirana_varijabla>
  </DomainObject.Predmet.ProtustrankaNazivFormated>
  <DomainObject.Predmet.ProtustrankaNazivFormatedOIB>
    <izvorni_sadrzaj>TUTUS MODA d.o.o., OIB 73050807926</izvorni_sadrzaj>
    <derivirana_varijabla naziv="DomainObject.Predmet.ProtustrankaNazivFormatedOIB_1">TUTUS MODA d.o.o., OIB 73050807926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</izvorni_sadrzaj>
    <derivirana_varijabla naziv="DomainObject.Predmet.StrankaFormated_1">  MINISTARSTVO FINANCIJA -POREZNA UPRAVA</derivirana_varijabla>
  </DomainObject.Predmet.StrankaFormated>
  <DomainObject.Predmet.StrankaFormatedOIB>
    <izvorni_sadrzaj>  MINISTARSTVO FINANCIJA -POREZNA UPRAVA, OIB 18683136487</izvorni_sadrzaj>
    <derivirana_varijabla naziv="DomainObject.Predmet.StrankaFormatedOIB_1">  MINISTARSTVO FINANCIJA -POREZNA UPRAVA, OIB 18683136487</derivirana_varijabla>
  </DomainObject.Predmet.StrankaFormatedOIB>
  <DomainObject.Predmet.StrankaFormatedWithAdress>
    <izvorni_sadrzaj> MINISTARSTVO FINANCIJA -POREZNA UPRAVA, Albrechtova 42, 10000 Zagreb</izvorni_sadrzaj>
    <derivirana_varijabla naziv="DomainObject.Predmet.StrankaFormatedWithAdress_1"> MINISTARSTVO FINANCIJA -POREZNA UPRAVA, Albrechtova 42, 10000 Zagreb</derivirana_varijabla>
  </DomainObject.Predmet.StrankaFormatedWithAdress>
  <DomainObject.Predmet.StrankaFormatedWithAdressOIB>
    <izvorni_sadrzaj> MINISTARSTVO FINANCIJA -POREZNA UPRAVA, OIB 18683136487, Albrechtova 42, 10000 Zagreb</izvorni_sadrzaj>
    <derivirana_varijabla naziv="DomainObject.Predmet.StrankaFormatedWithAdressOIB_1"> MINISTARSTVO FINANCIJA -POREZNA UPRAVA, OIB 18683136487, Albrechtova 42, 10000 Zagreb</derivirana_varijabla>
  </DomainObject.Predmet.StrankaFormatedWithAdressOIB>
  <DomainObject.Predmet.StrankaWithAdress>
    <izvorni_sadrzaj>MINISTARSTVO FINANCIJA -POREZNA UPRAVA Albrechtova 42,10000 Zagreb</izvorni_sadrzaj>
    <derivirana_varijabla naziv="DomainObject.Predmet.StrankaWithAdress_1">MINISTARSTVO FINANCIJA -POREZNA UPRAVA Albrechtova 42,10000 Zagreb</derivirana_varijabla>
  </DomainObject.Predmet.StrankaWithAdress>
  <DomainObject.Predmet.StrankaWithAdressOIB>
    <izvorni_sadrzaj>MINISTARSTVO FINANCIJA -POREZNA UPRAVA, OIB 18683136487, Albrechtova 42,10000 Zagreb</izvorni_sadrzaj>
    <derivirana_varijabla naziv="DomainObject.Predmet.StrankaWithAdressOIB_1">MINISTARSTVO FINANCIJA -POREZNA UPRAVA, OIB 18683136487, Albrechtova 42,10000 Zagreb</derivirana_varijabla>
  </DomainObject.Predmet.StrankaWithAdressOIB>
  <DomainObject.Predmet.StrankaNazivFormated>
    <izvorni_sadrzaj>MINISTARSTVO FINANCIJA -POREZNA UPRAVA</izvorni_sadrzaj>
    <derivirana_varijabla naziv="DomainObject.Predmet.StrankaNazivFormated_1">MINISTARSTVO FINANCIJA -POREZNA UPRAVA</derivirana_varijabla>
  </DomainObject.Predmet.StrankaNazivFormated>
  <DomainObject.Predmet.StrankaNazivFormatedOIB>
    <izvorni_sadrzaj>MINISTARSTVO FINANCIJA -POREZNA UPRAVA, OIB 18683136487</izvorni_sadrzaj>
    <derivirana_varijabla naziv="DomainObject.Predmet.StrankaNazivFormatedOIB_1">MINISTARSTVO FINANCIJA 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-POREZNA UPRAVA</item>
    </izvorni_sadrzaj>
    <derivirana_varijabla naziv="DomainObject.Predmet.StrankaListFormated_1">
      <item>MINISTARSTVO FINANCIJA -POREZNA UPRAVA</item>
    </derivirana_varijabla>
  </DomainObject.Predmet.StrankaListFormated>
  <DomainObject.Predmet.StrankaListFormatedOIB>
    <izvorni_sadrzaj>
      <item>MINISTARSTVO FINANCIJA -POREZNA UPRAVA, OIB 18683136487</item>
    </izvorni_sadrzaj>
    <derivirana_varijabla naziv="DomainObject.Predmet.StrankaListFormatedOIB_1">
      <item>MINISTARSTVO FINANCIJA -POREZNA UPRAVA, OIB 18683136487</item>
    </derivirana_varijabla>
  </DomainObject.Predmet.StrankaListFormatedOIB>
  <DomainObject.Predmet.StrankaListFormatedWithAdress>
    <izvorni_sadrzaj>
      <item>MINISTARSTVO FINANCIJA -POREZNA UPRAVA, Albrechtova 42, 10000 Zagreb</item>
    </izvorni_sadrzaj>
    <derivirana_varijabla naziv="DomainObject.Predmet.StrankaListFormatedWithAdress_1">
      <item>MINISTARSTVO FINANCIJA -POREZNA UPRAVA, Albrechtova 42, 10000 Zagreb</item>
    </derivirana_varijabla>
  </DomainObject.Predmet.StrankaListFormatedWithAdress>
  <DomainObject.Predmet.StrankaListFormatedWithAdressOIB>
    <izvorni_sadrzaj>
      <item>MINISTARSTVO FINANCIJA -POREZNA UPRAVA, OIB 18683136487, Albrechtova 42, 10000 Zagreb</item>
    </izvorni_sadrzaj>
    <derivirana_varijabla naziv="DomainObject.Predmet.StrankaListFormatedWithAdressOIB_1">
      <item>MINISTARSTVO FINANCIJA -POREZNA UPRAVA, OIB 18683136487, Albrechtova 42, 10000 Zagreb</item>
    </derivirana_varijabla>
  </DomainObject.Predmet.StrankaListFormatedWithAdressOIB>
  <DomainObject.Predmet.StrankaListNazivFormated>
    <izvorni_sadrzaj>
      <item>MINISTARSTVO FINANCIJA -POREZNA UPRAVA</item>
    </izvorni_sadrzaj>
    <derivirana_varijabla naziv="DomainObject.Predmet.StrankaListNazivFormated_1">
      <item>MINISTARSTVO FINANCIJA -POREZNA UPRAVA</item>
    </derivirana_varijabla>
  </DomainObject.Predmet.StrankaListNazivFormated>
  <DomainObject.Predmet.StrankaListNazivFormatedOIB>
    <izvorni_sadrzaj>
      <item>MINISTARSTVO FINANCIJA -POREZNA UPRAVA, OIB 18683136487</item>
    </izvorni_sadrzaj>
    <derivirana_varijabla naziv="DomainObject.Predmet.StrankaListNazivFormatedOIB_1">
      <item>MINISTARSTVO FINANCIJA -POREZNA UPRAVA, OIB 18683136487</item>
    </derivirana_varijabla>
  </DomainObject.Predmet.StrankaListNazivFormatedOIB>
  <DomainObject.Predmet.ProtuStrankaListFormated>
    <izvorni_sadrzaj>
      <item>TUTUS MODA d.o.o.</item>
    </izvorni_sadrzaj>
    <derivirana_varijabla naziv="DomainObject.Predmet.ProtuStrankaListFormated_1">
      <item>TUTUS MODA d.o.o.</item>
    </derivirana_varijabla>
  </DomainObject.Predmet.ProtuStrankaListFormated>
  <DomainObject.Predmet.ProtuStrankaListFormatedOIB>
    <izvorni_sadrzaj>
      <item>TUTUS MODA d.o.o., OIB 73050807926</item>
    </izvorni_sadrzaj>
    <derivirana_varijabla naziv="DomainObject.Predmet.ProtuStrankaListFormatedOIB_1">
      <item>TUTUS MODA d.o.o., OIB 73050807926</item>
    </derivirana_varijabla>
  </DomainObject.Predmet.ProtuStrankaListFormatedOIB>
  <DomainObject.Predmet.ProtuStrankaListFormatedWithAdress>
    <izvorni_sadrzaj>
      <item>TUTUS MODA d.o.o., Nemčićeva 7, 10000 Zagreb</item>
    </izvorni_sadrzaj>
    <derivirana_varijabla naziv="DomainObject.Predmet.ProtuStrankaListFormatedWithAdress_1">
      <item>TUTUS MODA d.o.o., Nemčićeva 7, 10000 Zagreb</item>
    </derivirana_varijabla>
  </DomainObject.Predmet.ProtuStrankaListFormatedWithAdress>
  <DomainObject.Predmet.ProtuStrankaListFormatedWithAdressOIB>
    <izvorni_sadrzaj>
      <item>TUTUS MODA d.o.o., OIB 73050807926, Nemčićeva 7, 10000 Zagreb</item>
    </izvorni_sadrzaj>
    <derivirana_varijabla naziv="DomainObject.Predmet.ProtuStrankaListFormatedWithAdressOIB_1">
      <item>TUTUS MODA d.o.o., OIB 73050807926, Nemčićeva 7, 10000 Zagreb</item>
    </derivirana_varijabla>
  </DomainObject.Predmet.ProtuStrankaListFormatedWithAdressOIB>
  <DomainObject.Predmet.ProtuStrankaListNazivFormated>
    <izvorni_sadrzaj>
      <item>TUTUS MODA d.o.o.</item>
    </izvorni_sadrzaj>
    <derivirana_varijabla naziv="DomainObject.Predmet.ProtuStrankaListNazivFormated_1">
      <item>TUTUS MODA d.o.o.</item>
    </derivirana_varijabla>
  </DomainObject.Predmet.ProtuStrankaListNazivFormated>
  <DomainObject.Predmet.ProtuStrankaListNazivFormatedOIB>
    <izvorni_sadrzaj>
      <item>TUTUS MODA d.o.o., OIB 73050807926</item>
    </izvorni_sadrzaj>
    <derivirana_varijabla naziv="DomainObject.Predmet.ProtuStrankaListNazivFormatedOIB_1">
      <item>TUTUS MODA d.o.o., OIB 73050807926</item>
    </derivirana_varijabla>
  </DomainObject.Predmet.ProtuStrankaListNazivFormatedOIB>
  <DomainObject.Predmet.OstaliListFormated>
    <izvorni_sadrzaj>
      <item>Ana Vrlja</item>
    </izvorni_sadrzaj>
    <derivirana_varijabla naziv="DomainObject.Predmet.OstaliListFormated_1">
      <item>Ana Vrlja</item>
    </derivirana_varijabla>
  </DomainObject.Predmet.OstaliListFormated>
  <DomainObject.Predmet.OstaliListFormatedOIB>
    <izvorni_sadrzaj>
      <item>Ana Vrlja, OIB 46510054844</item>
    </izvorni_sadrzaj>
    <derivirana_varijabla naziv="DomainObject.Predmet.OstaliListFormatedOIB_1">
      <item>Ana Vrlja, OIB 46510054844</item>
    </derivirana_varijabla>
  </DomainObject.Predmet.OstaliListFormatedOIB>
  <DomainObject.Predmet.OstaliListFormatedWithAdress>
    <izvorni_sadrzaj>
      <item>Ana Vrlja, Kornatska 1/D, 10000 Zagreb</item>
    </izvorni_sadrzaj>
    <derivirana_varijabla naziv="DomainObject.Predmet.OstaliListFormatedWithAdress_1">
      <item>Ana Vrlja, Kornatska 1/D, 10000 Zagreb</item>
    </derivirana_varijabla>
  </DomainObject.Predmet.OstaliListFormatedWithAdress>
  <DomainObject.Predmet.OstaliListFormatedWithAdressOIB>
    <izvorni_sadrzaj>
      <item>Ana Vrlja, OIB 46510054844, Kornatska 1/D, 10000 Zagreb</item>
    </izvorni_sadrzaj>
    <derivirana_varijabla naziv="DomainObject.Predmet.OstaliListFormatedWithAdressOIB_1">
      <item>Ana Vrlja, OIB 46510054844, Kornatska 1/D, 10000 Zagreb</item>
    </derivirana_varijabla>
  </DomainObject.Predmet.OstaliListFormatedWithAdressOIB>
  <DomainObject.Predmet.OstaliListNazivFormated>
    <izvorni_sadrzaj>
      <item>Ana Vrlja</item>
    </izvorni_sadrzaj>
    <derivirana_varijabla naziv="DomainObject.Predmet.OstaliListNazivFormated_1">
      <item>Ana Vrlja</item>
    </derivirana_varijabla>
  </DomainObject.Predmet.OstaliListNazivFormated>
  <DomainObject.Predmet.OstaliListNazivFormatedOIB>
    <izvorni_sadrzaj>
      <item>Ana Vrlja, OIB 46510054844</item>
    </izvorni_sadrzaj>
    <derivirana_varijabla naziv="DomainObject.Predmet.OstaliListNazivFormatedOIB_1">
      <item>Ana Vrlja, OIB 46510054844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</izvorni_sadrzaj>
    <derivirana_varijabla naziv="DomainObject.Predmet.StrankaIDrugi_1">MINISTARSTVO FINANCIJA -POREZNA UPRAVA</derivirana_varijabla>
  </DomainObject.Predmet.StrankaIDrugi>
  <DomainObject.Predmet.ProtustrankaIDrugi>
    <izvorni_sadrzaj>TUTUS MODA d.o.o.</izvorni_sadrzaj>
    <derivirana_varijabla naziv="DomainObject.Predmet.ProtustrankaIDrugi_1">TUTUS MODA d.o.o.</derivirana_varijabla>
  </DomainObject.Predmet.ProtustrankaIDrugi>
  <DomainObject.Predmet.StrankaIDrugiAdressOIB>
    <izvorni_sadrzaj>MINISTARSTVO FINANCIJA -POREZNA UPRAVA, OIB 18683136487, Albrechtova 42, 10000 Zagreb</izvorni_sadrzaj>
    <derivirana_varijabla naziv="DomainObject.Predmet.StrankaIDrugiAdressOIB_1">MINISTARSTVO FINANCIJA -POREZNA UPRAVA, OIB 18683136487, Albrechtova 42, 10000 Zagreb</derivirana_varijabla>
  </DomainObject.Predmet.StrankaIDrugiAdressOIB>
  <DomainObject.Predmet.ProtustrankaIDrugiAdressOIB>
    <izvorni_sadrzaj>TUTUS MODA d.o.o., OIB 73050807926, Nemčićeva 7, 10000 Zagreb</izvorni_sadrzaj>
    <derivirana_varijabla naziv="DomainObject.Predmet.ProtustrankaIDrugiAdressOIB_1">TUTUS MODA d.o.o., OIB 73050807926,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</item>
      <item>TUTUS MODA d.o.o.</item>
      <item>Ana Vrlja</item>
    </izvorni_sadrzaj>
    <derivirana_varijabla naziv="DomainObject.Predmet.SudioniciListNaziv_1">
      <item>MINISTARSTVO FINANCIJA -POREZNA UPRAVA</item>
      <item>TUTUS MODA d.o.o.</item>
      <item>Ana Vrlja</item>
    </derivirana_varijabla>
  </DomainObject.Predmet.SudioniciListNaziv>
  <DomainObject.Predmet.SudioniciListAdressOIB>
    <izvorni_sadrzaj>
      <item>MINISTARSTVO FINANCIJA -POREZNA UPRAVA, OIB 18683136487, Albrechtova 42,10000 Zagreb</item>
      <item>TUTUS MODA d.o.o., OIB 73050807926, Nemčićeva 7,10000 Zagreb</item>
      <item>Ana Vrlja, OIB 46510054844, Kornatska 1/D,10000 Zagreb</item>
    </izvorni_sadrzaj>
    <derivirana_varijabla naziv="DomainObject.Predmet.SudioniciListAdressOIB_1">
      <item>MINISTARSTVO FINANCIJA -POREZNA UPRAVA, OIB 18683136487, Albrechtova 42,10000 Zagreb</item>
      <item>TUTUS MODA d.o.o., OIB 73050807926, Nemčićeva 7,10000 Zagreb</item>
      <item>Ana Vrlja, OIB 46510054844, Kornatska 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73050807926</item>
      <item>, OIB 46510054844</item>
    </izvorni_sadrzaj>
    <derivirana_varijabla naziv="DomainObject.Predmet.SudioniciListNazivOIB_1">
      <item>, OIB 18683136487</item>
      <item>, OIB 73050807926</item>
      <item>, OIB 46510054844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3579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2016-04-14T11:35:00Z</dcterms:created>
  <dc:creator>nribaric</dc:creator>
  <cp:lastModifiedBy>Jadranka Zelić</cp:lastModifiedBy>
  <cp:lastPrinted>2016-04-14T11:34:00Z</cp:lastPrinted>
  <dcterms:modified xmlns:xsi="http://www.w3.org/2001/XMLSchema-instance" xsi:type="dcterms:W3CDTF">2016-04-14T11:36:00Z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