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adea" w14:paraId="9b2ade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8F179B">
        <w:rPr>
          <w:rStyle w:val="Naglaeno"/>
          <w:b w:val="false"/>
        </w:rPr>
        <w:t>4</w:t>
      </w:r>
      <w:r w:rsidR="00AE4C4C">
        <w:rPr>
          <w:rStyle w:val="Naglaeno"/>
          <w:b w:val="false"/>
        </w:rPr>
        <w:t>15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636B9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636B9">
        <w:t xml:space="preserve">Trgovački sud u Osijeku, po sucu mr. sc. Tihomir Kovačević, u stečajnom predmetu povodom zahtjeva </w:t>
      </w:r>
      <w:r w:rsidR="00FE6710">
        <w:t xml:space="preserve">Financijske agencije, Regionalni centar Osijek, Podružnica Osijek, L. Jagera 3, OIB 85821130368 za provedbu skraćenog stečajnog postupka nad dužnikom </w:t>
      </w:r>
      <w:r w:rsidR="00AE4C4C" w:rsidRPr="00AE4C4C">
        <w:t>M.G.M. j.d.o.o. za trgovinu i usluge, Osijek, Pavla Pejačevića 7, MBS 030161552, OIB: 70564150415</w:t>
      </w:r>
      <w:r w:rsidR="0033522A">
        <w:t>,</w:t>
      </w:r>
      <w:r>
        <w:t xml:space="preserve"> dana </w:t>
      </w:r>
      <w:r w:rsidR="00100153">
        <w:t>2</w:t>
      </w:r>
      <w:r w:rsidR="008F179B">
        <w:t>6</w:t>
      </w:r>
      <w:r>
        <w:t xml:space="preserve">. </w:t>
      </w:r>
      <w:r w:rsidR="008F179B">
        <w:t>svib</w:t>
      </w:r>
      <w:r w:rsidR="00100153">
        <w:t>nj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AE4C4C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AE4C4C" w:rsidRPr="00AE4C4C">
        <w:t>M.G.M. j.d.o.o. za trgovinu i usluge, Osijek, Pavla Pejačevića 7, MBS 030161552, OIB: 70564150415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B349CC">
        <w:t>Nikola</w:t>
      </w:r>
      <w:r w:rsidR="00072E19">
        <w:t xml:space="preserve"> Bojanić</w:t>
      </w:r>
      <w:r w:rsidR="00B349CC">
        <w:t>, Osijek, Bračka 179</w:t>
      </w:r>
      <w:r w:rsidR="00C13047" w:rsidRPr="00C13047">
        <w:t xml:space="preserve">, OIB </w:t>
      </w:r>
      <w:r w:rsidR="00B349CC">
        <w:t>32886956915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AE4C4C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AE4C4C" w:rsidRPr="00AE4C4C">
        <w:t>M.G.M. j.d.o.o. za trgovinu i usluge, Osijek, Pavla Pejačevića 7, MBS 030161552, OIB: 70564150415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6C35E8">
        <w:t>2</w:t>
      </w:r>
      <w:r w:rsidR="00AE4C4C">
        <w:t>0</w:t>
      </w:r>
      <w:r>
        <w:t>.</w:t>
      </w:r>
      <w:r w:rsidR="0071699D">
        <w:t>0</w:t>
      </w:r>
      <w:r w:rsidR="006C35E8">
        <w:t>3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AE4C4C" w:rsidRPr="00AE4C4C">
        <w:t>M.G.M. j.d.o.o. za trgovinu i usluge, Osijek, Pavla Pejačevića 7, MBS 030161552, OIB: 70564150415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0A72C1">
        <w:t>2</w:t>
      </w:r>
      <w:r w:rsidR="00072E19">
        <w:t>2</w:t>
      </w:r>
      <w:r>
        <w:t>.</w:t>
      </w:r>
      <w:r w:rsidR="009A2AC3">
        <w:t>0</w:t>
      </w:r>
      <w:r w:rsidR="006C35E8">
        <w:t>3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6C35E8">
        <w:t>4</w:t>
      </w:r>
      <w:r w:rsidR="00AE4C4C">
        <w:t>15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FF253A">
        <w:t>2</w:t>
      </w:r>
      <w:r w:rsidR="006C35E8">
        <w:t>6</w:t>
      </w:r>
      <w:r>
        <w:t xml:space="preserve">. </w:t>
      </w:r>
      <w:r w:rsidR="006C35E8">
        <w:t>svib</w:t>
      </w:r>
      <w:r w:rsidR="00FF253A">
        <w:t>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072E19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072E19" w:rsidRPr="00072E19">
        <w:t>Gordana Matej, Osijek, Pavla Pejačevića 7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5F643C">
        <w:t>2</w:t>
      </w:r>
      <w:r w:rsidR="001B58A9">
        <w:t>0</w:t>
      </w:r>
      <w:r>
        <w:t>.</w:t>
      </w:r>
      <w:r w:rsidR="001B58A9">
        <w:t>7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556F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St-4</w:t>
    </w:r>
    <w:r w:rsidR="00AE4C4C">
      <w:rPr>
        <w:rStyle w:val="Naglaeno"/>
        <w:b w:val="false"/>
      </w:rPr>
      <w:t>15</w:t>
    </w:r>
    <w:r w:rsidR="008F179B" w:rsidRPr="008F179B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2E19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56F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E4C4C"/>
    <w:rsid w:val="00AF1AA8"/>
    <w:rsid w:val="00AF249E"/>
    <w:rsid w:val="00B00E40"/>
    <w:rsid w:val="00B02C8D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40DB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5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C55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55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5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5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5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C55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55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5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5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M.G.M. j.d.o.o. za trgovinu i usluge</izvorni_sadrzaj>
    <derivirana_varijabla naziv="DomainObject.Predmet.ProtustrankaFormated_1">  M.G.M. j.d.o.o. za trgovinu i usluge</derivirana_varijabla>
  </DomainObject.Predmet.ProtustrankaFormated>
  <DomainObject.Predmet.ProtustrankaFormatedOIB>
    <izvorni_sadrzaj>  M.G.M. j.d.o.o. za trgovinu i usluge, OIB 70564150415</izvorni_sadrzaj>
    <derivirana_varijabla naziv="DomainObject.Predmet.ProtustrankaFormatedOIB_1">  M.G.M. j.d.o.o. za trgovinu i usluge, OIB 70564150415</derivirana_varijabla>
  </DomainObject.Predmet.ProtustrankaFormatedOIB>
  <DomainObject.Predmet.ProtustrankaFormatedWithAdress>
    <izvorni_sadrzaj> M.G.M. j.d.o.o. za trgovinu i usluge, Pavla Pejačevića 7, 31000 Osijek</izvorni_sadrzaj>
    <derivirana_varijabla naziv="DomainObject.Predmet.ProtustrankaFormatedWithAdress_1"> M.G.M. j.d.o.o. za trgovinu i usluge, Pavla Pejačevića 7, 31000 Osijek</derivirana_varijabla>
  </DomainObject.Predmet.ProtustrankaFormatedWithAdress>
  <DomainObject.Predmet.ProtustrankaFormatedWithAdressOIB>
    <izvorni_sadrzaj> M.G.M. j.d.o.o. za trgovinu i usluge, OIB 70564150415, Pavla Pejačevića 7, 31000 Osijek</izvorni_sadrzaj>
    <derivirana_varijabla naziv="DomainObject.Predmet.ProtustrankaFormatedWithAdressOIB_1"> M.G.M. j.d.o.o. za trgovinu i usluge, OIB 70564150415, Pavla Pejačevića 7, 31000 Osijek</derivirana_varijabla>
  </DomainObject.Predmet.ProtustrankaFormatedWithAdressOIB>
  <DomainObject.Predmet.ProtustrankaWithAdress>
    <izvorni_sadrzaj>M.G.M. j.d.o.o. za trgovinu i usluge Pavla Pejačevića 7, 31000 Osijek</izvorni_sadrzaj>
    <derivirana_varijabla naziv="DomainObject.Predmet.ProtustrankaWithAdress_1">M.G.M. j.d.o.o. za trgovinu i usluge Pavla Pejačevića 7, 31000 Osijek</derivirana_varijabla>
  </DomainObject.Predmet.ProtustrankaWithAdress>
  <DomainObject.Predmet.ProtustrankaWithAdressOIB>
    <izvorni_sadrzaj>M.G.M. j.d.o.o. za trgovinu i usluge, OIB 70564150415, Pavla Pejačevića 7, 31000 Osijek</izvorni_sadrzaj>
    <derivirana_varijabla naziv="DomainObject.Predmet.ProtustrankaWithAdressOIB_1">M.G.M. j.d.o.o. za trgovinu i usluge, OIB 70564150415, Pavla Pejačevića 7, 31000 Osijek</derivirana_varijabla>
  </DomainObject.Predmet.ProtustrankaWithAdressOIB>
  <DomainObject.Predmet.ProtustrankaNazivFormated>
    <izvorni_sadrzaj>M.G.M. j.d.o.o. za trgovinu i usluge</izvorni_sadrzaj>
    <derivirana_varijabla naziv="DomainObject.Predmet.ProtustrankaNazivFormated_1">M.G.M. j.d.o.o. za trgovinu i usluge</derivirana_varijabla>
  </DomainObject.Predmet.ProtustrankaNazivFormated>
  <DomainObject.Predmet.ProtustrankaNazivFormatedOIB>
    <izvorni_sadrzaj>M.G.M. j.d.o.o. za trgovinu i usluge, OIB 70564150415</izvorni_sadrzaj>
    <derivirana_varijabla naziv="DomainObject.Predmet.ProtustrankaNazivFormatedOIB_1">M.G.M. j.d.o.o. za trgovinu i usluge, OIB 70564150415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M.G.M. j.d.o.o. za trgovinu i usluge</item>
    </izvorni_sadrzaj>
    <derivirana_varijabla naziv="DomainObject.Predmet.ProtuStrankaListFormated_1">
      <item>M.G.M. j.d.o.o. za trgovinu i usluge</item>
    </derivirana_varijabla>
  </DomainObject.Predmet.ProtuStrankaListFormated>
  <DomainObject.Predmet.ProtuStrankaListFormatedOIB>
    <izvorni_sadrzaj>
      <item>M.G.M. j.d.o.o. za trgovinu i usluge, OIB 70564150415</item>
    </izvorni_sadrzaj>
    <derivirana_varijabla naziv="DomainObject.Predmet.ProtuStrankaListFormatedOIB_1">
      <item>M.G.M. j.d.o.o. za trgovinu i usluge, OIB 70564150415</item>
    </derivirana_varijabla>
  </DomainObject.Predmet.ProtuStrankaListFormatedOIB>
  <DomainObject.Predmet.ProtuStrankaListFormatedWithAdress>
    <izvorni_sadrzaj>
      <item>M.G.M. j.d.o.o. za trgovinu i usluge, Pavla Pejačevića 7, 31000 Osijek</item>
    </izvorni_sadrzaj>
    <derivirana_varijabla naziv="DomainObject.Predmet.ProtuStrankaListFormatedWithAdress_1">
      <item>M.G.M. j.d.o.o. za trgovinu i usluge, Pavla Pejačevića 7, 31000 Osijek</item>
    </derivirana_varijabla>
  </DomainObject.Predmet.ProtuStrankaListFormatedWithAdress>
  <DomainObject.Predmet.ProtuStrankaListFormatedWithAdressOIB>
    <izvorni_sadrzaj>
      <item>M.G.M. j.d.o.o. za trgovinu i usluge, OIB 70564150415, Pavla Pejačevića 7, 31000 Osijek</item>
    </izvorni_sadrzaj>
    <derivirana_varijabla naziv="DomainObject.Predmet.ProtuStrankaListFormatedWithAdressOIB_1">
      <item>M.G.M. j.d.o.o. za trgovinu i usluge, OIB 70564150415, Pavla Pejačevića 7, 31000 Osijek</item>
    </derivirana_varijabla>
  </DomainObject.Predmet.ProtuStrankaListFormatedWithAdressOIB>
  <DomainObject.Predmet.ProtuStrankaListNazivFormated>
    <izvorni_sadrzaj>
      <item>M.G.M. j.d.o.o. za trgovinu i usluge</item>
    </izvorni_sadrzaj>
    <derivirana_varijabla naziv="DomainObject.Predmet.ProtuStrankaListNazivFormated_1">
      <item>M.G.M. j.d.o.o. za trgovinu i usluge</item>
    </derivirana_varijabla>
  </DomainObject.Predmet.ProtuStrankaListNazivFormated>
  <DomainObject.Predmet.ProtuStrankaListNazivFormatedOIB>
    <izvorni_sadrzaj>
      <item>M.G.M. j.d.o.o. za trgovinu i usluge, OIB 70564150415</item>
    </izvorni_sadrzaj>
    <derivirana_varijabla naziv="DomainObject.Predmet.ProtuStrankaListNazivFormatedOIB_1">
      <item>M.G.M. j.d.o.o. za trgovinu i usluge, OIB 70564150415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M.G.M. j.d.o.o. za trgovinu i usluge</izvorni_sadrzaj>
    <derivirana_varijabla naziv="DomainObject.Predmet.ProtustrankaIDrugi_1">M.G.M.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M.G.M. j.d.o.o. za trgovinu i usluge, OIB 70564150415, Pavla Pejačevića 7, 31000 Osijek</izvorni_sadrzaj>
    <derivirana_varijabla naziv="DomainObject.Predmet.ProtustrankaIDrugiAdressOIB_1">M.G.M. j.d.o.o. za trgovinu i usluge, OIB 70564150415, Pavla Pejačevića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M.G.M. j.d.o.o. za trgovinu i usluge</item>
    </izvorni_sadrzaj>
    <derivirana_varijabla naziv="DomainObject.Predmet.SudioniciListNaziv_1">
      <item>FINA RC OSIJEK</item>
      <item>M.G.M. j.d.o.o. za trgovinu i usluge</item>
    </derivirana_varijabla>
  </DomainObject.Predmet.SudioniciListNaziv>
  <DomainObject.Predmet.SudioniciListAdressOIB>
    <izvorni_sadrzaj>
      <item>FINA RC OSIJEK, OIB 85821130368</item>
      <item>M.G.M. j.d.o.o. za trgovinu i usluge, OIB 70564150415, Pavla Pejačevića 7,31000 Osijek</item>
    </izvorni_sadrzaj>
    <derivirana_varijabla naziv="DomainObject.Predmet.SudioniciListAdressOIB_1">
      <item>FINA RC OSIJEK, OIB 85821130368</item>
      <item>M.G.M. j.d.o.o. za trgovinu i usluge, OIB 70564150415, Pavla Pejačevića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70564150415</item>
    </izvorni_sadrzaj>
    <derivirana_varijabla naziv="DomainObject.Predmet.SudioniciListNazivOIB_1">
      <item>, OIB 85821130368</item>
      <item>, OIB 70564150415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889FF-1298-497A-BFC4-D5D7EA135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2475</properties:Characters>
  <properties:Lines>88</properties:Lines>
  <properties:Paragraphs>32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2017-03-16T09:05:00Z</cp:lastPrinted>
  <dcterms:modified xmlns:xsi="http://www.w3.org/2001/XMLSchema-instance" xsi:type="dcterms:W3CDTF">2017-05-26T10:09:00Z</dcterms:modified>
  <cp:revision>11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