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a07a" w14:paraId="5e4a07a" w:rsidRDefault="003A741E" w:rsidR="00F919F6" w:rsidRPr="003A741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19F6" w:rsidR="00F919F6" w:rsidRPr="003A741E">
      <w:r w:rsidRPr="003A741E">
        <w:t xml:space="preserve">   REPUBLIKA HRVATSKA </w:t>
      </w:r>
    </w:p>
    <w:p w:rsidRDefault="00F919F6" w:rsidR="00920C7D" w:rsidRPr="003A741E">
      <w:r w:rsidRPr="003A741E">
        <w:t>TRGOVAČKI</w:t>
      </w:r>
      <w:r w:rsidR="0042035D" w:rsidRPr="003A741E">
        <w:t xml:space="preserve"> SUD U ZAGREBU</w:t>
      </w:r>
      <w:r w:rsidR="0042035D" w:rsidRPr="003A741E">
        <w:tab/>
      </w:r>
    </w:p>
    <w:p w:rsidRDefault="00920C7D" w:rsidR="00F919F6" w:rsidRPr="003A741E">
      <w:r w:rsidRPr="003A741E">
        <w:t>Zagreb, Amruševa 2/II</w:t>
      </w:r>
      <w:r w:rsidR="0042035D" w:rsidRPr="003A741E">
        <w:tab/>
      </w:r>
      <w:r w:rsidR="0042035D" w:rsidRPr="003A741E">
        <w:tab/>
      </w:r>
      <w:r w:rsidR="0042035D" w:rsidRPr="003A741E">
        <w:tab/>
      </w:r>
      <w:r w:rsidRPr="003A741E">
        <w:tab/>
      </w:r>
      <w:r w:rsidRPr="003A741E">
        <w:tab/>
      </w:r>
      <w:r w:rsidR="00D456E7">
        <w:tab/>
      </w:r>
      <w:r w:rsidRPr="003A741E">
        <w:t>31-ST-</w:t>
      </w:r>
      <w:r w:rsidR="0083333B">
        <w:t>293/09-220</w:t>
      </w:r>
    </w:p>
    <w:p w:rsidRDefault="00F919F6" w:rsidR="00F919F6" w:rsidRPr="003A741E"/>
    <w:p w:rsidRDefault="003A741E" w:rsidP="003A741E" w:rsidR="00F919F6" w:rsidRPr="003A741E">
      <w:pPr>
        <w:jc w:val="center"/>
      </w:pPr>
      <w:r>
        <w:t>R E P U B L I K A   H R V A T S K A</w:t>
      </w:r>
    </w:p>
    <w:p w:rsidRDefault="00F919F6" w:rsidP="00F919F6" w:rsidR="00F919F6" w:rsidRPr="003A741E">
      <w:pPr>
        <w:jc w:val="center"/>
      </w:pPr>
      <w:r w:rsidRPr="003A741E">
        <w:t xml:space="preserve">R J E Š E N J E </w:t>
      </w:r>
    </w:p>
    <w:p w:rsidRDefault="00F919F6" w:rsidP="00F919F6" w:rsidR="00F919F6" w:rsidRPr="003A741E">
      <w:pPr>
        <w:jc w:val="center"/>
      </w:pPr>
    </w:p>
    <w:p w:rsidRDefault="00F919F6" w:rsidP="00F919F6" w:rsidR="003A741E" w:rsidRPr="009779A5">
      <w:r w:rsidRPr="003A741E">
        <w:tab/>
        <w:t xml:space="preserve">TRGOVAČKI SUD U ZAGREBU </w:t>
      </w:r>
      <w:r w:rsidR="00D456E7" w:rsidRPr="00B82AE0">
        <w:t xml:space="preserve">po sucu </w:t>
      </w:r>
      <w:r w:rsidR="00D456E7">
        <w:t>Nadi Kraljić</w:t>
      </w:r>
      <w:r w:rsidR="00D456E7" w:rsidRPr="00B82AE0">
        <w:t xml:space="preserve"> u </w:t>
      </w:r>
      <w:r w:rsidR="00D456E7">
        <w:t xml:space="preserve">predmetu stečajne mase </w:t>
      </w:r>
      <w:r w:rsidR="001F204A" w:rsidRPr="00B82AE0">
        <w:t xml:space="preserve">u </w:t>
      </w:r>
      <w:r w:rsidR="001F204A">
        <w:t xml:space="preserve">predmetu stečajne mase ZELINKA </w:t>
      </w:r>
      <w:r w:rsidR="001F204A" w:rsidRPr="00F40E1D">
        <w:t xml:space="preserve">d.d. Sveti Ivan Zelina, Zagrebačka 74 </w:t>
      </w:r>
      <w:r w:rsidRPr="003A741E">
        <w:t xml:space="preserve">dana </w:t>
      </w:r>
      <w:r w:rsidR="001F204A">
        <w:t>15. rujna</w:t>
      </w:r>
      <w:r w:rsidR="00D456E7">
        <w:t xml:space="preserve"> 2017</w:t>
      </w:r>
      <w:r w:rsidR="004852AB" w:rsidRPr="003A741E">
        <w:t xml:space="preserve">. </w:t>
      </w:r>
      <w:r w:rsidRPr="003A741E">
        <w:t xml:space="preserve">godine </w:t>
      </w:r>
    </w:p>
    <w:p w:rsidRDefault="00F919F6" w:rsidP="00A835D6" w:rsidR="000A37C0">
      <w:pPr>
        <w:jc w:val="center"/>
      </w:pPr>
      <w:r w:rsidRPr="003A741E">
        <w:t xml:space="preserve">r i j e š i o   j e </w:t>
      </w:r>
    </w:p>
    <w:p w:rsidRDefault="00A835D6" w:rsidP="00A835D6" w:rsidR="00A835D6" w:rsidRPr="003A741E">
      <w:pPr>
        <w:jc w:val="center"/>
      </w:pPr>
    </w:p>
    <w:p w:rsidRDefault="000A37C0" w:rsidP="000A37C0" w:rsidR="000A37C0" w:rsidRPr="003A741E">
      <w:r w:rsidRPr="003A741E">
        <w:tab/>
        <w:t>I</w:t>
      </w:r>
      <w:r w:rsidRPr="003A741E">
        <w:tab/>
        <w:t>Određuje se nastavak postupka</w:t>
      </w:r>
      <w:r w:rsidR="00D456E7" w:rsidRPr="00D456E7">
        <w:t xml:space="preserve"> </w:t>
      </w:r>
      <w:r w:rsidR="00D456E7">
        <w:t>stečajne mase</w:t>
      </w:r>
      <w:r w:rsidR="00A835D6" w:rsidRPr="00A835D6">
        <w:t xml:space="preserve"> </w:t>
      </w:r>
      <w:r w:rsidR="001F204A" w:rsidRPr="00B82AE0">
        <w:t xml:space="preserve">u </w:t>
      </w:r>
      <w:r w:rsidR="001F204A">
        <w:t xml:space="preserve">predmetu stečajne mase ZELINKA </w:t>
      </w:r>
      <w:r w:rsidR="001F204A" w:rsidRPr="00F40E1D">
        <w:t>d.d. Sveti Ivan Zelina, Zagrebačka 74</w:t>
      </w:r>
      <w:r w:rsidR="00D456E7">
        <w:t>.</w:t>
      </w:r>
    </w:p>
    <w:p w:rsidRDefault="000A37C0" w:rsidP="000A37C0" w:rsidR="003A741E" w:rsidRPr="003A741E">
      <w:r w:rsidRPr="003A741E">
        <w:tab/>
        <w:t>II</w:t>
      </w:r>
      <w:r w:rsidRPr="003A741E">
        <w:tab/>
        <w:t>Rješenje o nastavku postupka upisat će se u sudskom registru ovog suda, te</w:t>
      </w:r>
      <w:r w:rsidR="0042035D" w:rsidRPr="003A741E">
        <w:t xml:space="preserve"> objaviti </w:t>
      </w:r>
      <w:r w:rsidR="003A741E">
        <w:t>na e-oglasnoj ploči suda.</w:t>
      </w:r>
    </w:p>
    <w:p w:rsidRDefault="000A37C0" w:rsidP="000A37C0" w:rsidR="000A37C0" w:rsidRPr="003A741E"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  <w:t xml:space="preserve">Obrazloženje </w:t>
      </w:r>
    </w:p>
    <w:p w:rsidRDefault="000A37C0" w:rsidP="000A37C0" w:rsidR="000A37C0" w:rsidRPr="003A741E"/>
    <w:p w:rsidRDefault="000A37C0" w:rsidP="000A37C0" w:rsidR="000A37C0">
      <w:r w:rsidRPr="003A741E">
        <w:tab/>
      </w:r>
      <w:r w:rsidR="00A835D6" w:rsidRPr="00B82AE0">
        <w:t>Rješenjem ovog suda broj St-</w:t>
      </w:r>
      <w:r w:rsidR="001F204A">
        <w:t>293/09</w:t>
      </w:r>
      <w:r w:rsidR="00A835D6" w:rsidRPr="00B82AE0">
        <w:t xml:space="preserve"> od </w:t>
      </w:r>
      <w:r w:rsidR="00EA6609">
        <w:t>18. srpnja 2012</w:t>
      </w:r>
      <w:r w:rsidR="001F204A">
        <w:t xml:space="preserve">. </w:t>
      </w:r>
      <w:r w:rsidR="00A835D6">
        <w:t xml:space="preserve">godine </w:t>
      </w:r>
      <w:r w:rsidR="00A835D6" w:rsidRPr="00B82AE0">
        <w:t>zaključen</w:t>
      </w:r>
      <w:r w:rsidR="00A835D6">
        <w:t xml:space="preserve"> je</w:t>
      </w:r>
      <w:r w:rsidR="00A835D6" w:rsidRPr="00B82AE0">
        <w:t xml:space="preserve"> stečajni postupak nad dužnikom </w:t>
      </w:r>
      <w:r w:rsidR="001F204A" w:rsidRPr="00B82AE0">
        <w:t xml:space="preserve">u </w:t>
      </w:r>
      <w:r w:rsidR="001F204A">
        <w:t xml:space="preserve">predmetu stečajne mase ZELINKA </w:t>
      </w:r>
      <w:r w:rsidR="001F204A" w:rsidRPr="00F40E1D">
        <w:t xml:space="preserve">d.d. Sveti Ivan Zelina, Zagrebačka 74 </w:t>
      </w:r>
      <w:r w:rsidR="00A835D6" w:rsidRPr="00B82AE0">
        <w:t xml:space="preserve">temeljem odredbe čl. </w:t>
      </w:r>
      <w:r w:rsidR="0039706E">
        <w:t>196</w:t>
      </w:r>
      <w:r w:rsidR="00A835D6">
        <w:t xml:space="preserve"> </w:t>
      </w:r>
      <w:r w:rsidR="00A835D6" w:rsidRPr="00E13E9A">
        <w:t>Stečajnog zakona</w:t>
      </w:r>
      <w:r w:rsidR="00A835D6">
        <w:t>.</w:t>
      </w:r>
    </w:p>
    <w:p w:rsidRDefault="00D456E7" w:rsidP="000A37C0" w:rsidR="00D456E7" w:rsidRPr="003A741E">
      <w:r>
        <w:tab/>
      </w:r>
      <w:r w:rsidR="00A835D6">
        <w:t xml:space="preserve">Rješenjem od </w:t>
      </w:r>
      <w:r w:rsidR="001F204A">
        <w:t>10. ožujka 2017.</w:t>
      </w:r>
      <w:r w:rsidR="00A835D6">
        <w:t xml:space="preserve"> </w:t>
      </w:r>
      <w:r>
        <w:t xml:space="preserve"> godine određen je upis stečajne mase iza </w:t>
      </w:r>
      <w:r w:rsidR="00A835D6" w:rsidRPr="00B82AE0">
        <w:t xml:space="preserve"> </w:t>
      </w:r>
      <w:r w:rsidR="001F204A" w:rsidRPr="00B82AE0">
        <w:t xml:space="preserve">u </w:t>
      </w:r>
      <w:r w:rsidR="001F204A">
        <w:t xml:space="preserve">predmetu stečajne mase ZELINKA </w:t>
      </w:r>
      <w:r w:rsidR="001F204A" w:rsidRPr="00F40E1D">
        <w:t>d.d. Sveti Ivan Zelina, Zagrebačka 74</w:t>
      </w:r>
      <w:r w:rsidR="00A835D6">
        <w:t>.</w:t>
      </w:r>
    </w:p>
    <w:p w:rsidRDefault="0042035D" w:rsidP="000A37C0" w:rsidR="000A37C0" w:rsidRPr="003A741E">
      <w:r w:rsidRPr="003A741E">
        <w:tab/>
        <w:t xml:space="preserve">Podneskom od </w:t>
      </w:r>
      <w:r w:rsidR="001F204A">
        <w:t>4. rujna</w:t>
      </w:r>
      <w:r w:rsidR="00D456E7">
        <w:t xml:space="preserve"> 2017</w:t>
      </w:r>
      <w:r w:rsidR="000708AA">
        <w:t>.</w:t>
      </w:r>
      <w:r w:rsidR="004852AB" w:rsidRPr="003A741E">
        <w:t xml:space="preserve"> </w:t>
      </w:r>
      <w:r w:rsidR="001F204A">
        <w:t>godine stečajni</w:t>
      </w:r>
      <w:r w:rsidR="000A37C0" w:rsidRPr="003A741E">
        <w:t xml:space="preserve"> upravitelj</w:t>
      </w:r>
      <w:r w:rsidR="001F204A">
        <w:t xml:space="preserve"> predložio</w:t>
      </w:r>
      <w:r w:rsidR="000A37C0" w:rsidRPr="003A741E">
        <w:t xml:space="preserve"> je </w:t>
      </w:r>
      <w:r w:rsidR="000708AA">
        <w:t xml:space="preserve">donošenje rješenja o nastavku </w:t>
      </w:r>
      <w:r w:rsidR="00D456E7">
        <w:t xml:space="preserve">postupka radi naknadne diobe s obzirom da su se sukladno čl. </w:t>
      </w:r>
      <w:r w:rsidR="00857E74">
        <w:t>199</w:t>
      </w:r>
      <w:r w:rsidR="00D456E7">
        <w:t xml:space="preserve"> st. 1 točka 1 Stečajnog zakona ostvarile pretpostavke za diobu </w:t>
      </w:r>
      <w:r w:rsidR="003A5749">
        <w:t>naplaćenog</w:t>
      </w:r>
      <w:r w:rsidR="00D456E7">
        <w:t xml:space="preserve"> iznosa </w:t>
      </w:r>
      <w:r w:rsidR="003A217C">
        <w:t>vjerovnicima</w:t>
      </w:r>
      <w:r w:rsidR="000708AA">
        <w:rPr>
          <w:bCs/>
        </w:rPr>
        <w:t xml:space="preserve">. </w:t>
      </w:r>
    </w:p>
    <w:p w:rsidRDefault="000A37C0" w:rsidP="000A37C0" w:rsidR="000A37C0" w:rsidRPr="003A741E">
      <w:r w:rsidRPr="003A741E">
        <w:tab/>
      </w:r>
      <w:r w:rsidR="000708AA">
        <w:t xml:space="preserve">Valjalo je stoga temeljem čl. 199 Stečajnog zakona riješiti kao u izreci. </w:t>
      </w:r>
      <w:r w:rsidRPr="003A741E">
        <w:t xml:space="preserve"> </w:t>
      </w:r>
    </w:p>
    <w:p w:rsidRDefault="000A37C0" w:rsidP="000A37C0" w:rsidR="000A37C0" w:rsidRPr="003A741E"/>
    <w:p w:rsidRDefault="000A37C0" w:rsidP="000A37C0" w:rsidR="000A37C0" w:rsidRPr="003A741E">
      <w:pPr>
        <w:jc w:val="center"/>
      </w:pPr>
      <w:r w:rsidRPr="003A741E">
        <w:t xml:space="preserve">U Zagrebu, </w:t>
      </w:r>
      <w:r w:rsidR="001F204A">
        <w:t xml:space="preserve">15. rujna </w:t>
      </w:r>
      <w:r w:rsidR="00D456E7">
        <w:t xml:space="preserve"> 2017</w:t>
      </w:r>
      <w:r w:rsidR="003A741E">
        <w:t>.</w:t>
      </w:r>
      <w:r w:rsidR="004852AB" w:rsidRPr="003A741E">
        <w:t xml:space="preserve"> </w:t>
      </w:r>
    </w:p>
    <w:p w:rsidRDefault="000A37C0" w:rsidP="000A37C0" w:rsidR="000A37C0" w:rsidRPr="003A741E">
      <w:pPr>
        <w:jc w:val="center"/>
      </w:pPr>
    </w:p>
    <w:p w:rsidRDefault="000A37C0" w:rsidP="000A37C0" w:rsidR="000A37C0" w:rsidRPr="003A741E"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  <w:t xml:space="preserve">SUDAC </w:t>
      </w:r>
    </w:p>
    <w:p w:rsidRDefault="000A37C0" w:rsidP="000A37C0" w:rsidR="000A37C0" w:rsidRPr="003A741E"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  <w:t>Nada Kraljić</w:t>
      </w:r>
      <w:r w:rsidR="00981973">
        <w:t>,v.r.</w:t>
      </w:r>
      <w:r w:rsidRPr="003A741E">
        <w:t xml:space="preserve"> </w:t>
      </w:r>
    </w:p>
    <w:p w:rsidRDefault="000A37C0" w:rsidP="000A37C0" w:rsidR="000A37C0" w:rsidRPr="003A741E">
      <w:r w:rsidRPr="003A741E">
        <w:t xml:space="preserve">UPUTA O PRAVNOM LIJEKU </w:t>
      </w:r>
    </w:p>
    <w:p w:rsidRDefault="000A37C0" w:rsidP="000A37C0" w:rsidR="000A37C0" w:rsidRPr="003A741E">
      <w:r w:rsidRPr="003A741E">
        <w:t xml:space="preserve">Protiv ovog rješenja dopuštena je žalba u roku 8 dana. </w:t>
      </w:r>
    </w:p>
    <w:p w:rsidRDefault="00981973" w:rsidP="000A37C0" w:rsidR="000A37C0">
      <w:pPr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1973" w:rsidR="0098197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81973" w:rsidP="00981973" w:rsidR="00981973">
      <w:pPr>
        <w:ind w:firstLine="708" w:left="4956"/>
      </w:pPr>
      <w:r>
        <w:t>Vinka Mihalinčić</w:t>
      </w:r>
    </w:p>
    <w:p w:rsidRDefault="00981973" w:rsidP="000A37C0" w:rsidR="00981973" w:rsidRPr="003A741E">
      <w:pPr>
        <w:ind w:left="360"/>
      </w:pPr>
    </w:p>
    <w:sectPr w:rsidSect="00A835D6" w:rsidR="00981973" w:rsidRPr="003A741E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481C6D"/>
    <w:multiLevelType w:val="hybridMultilevel"/>
    <w:tmpl w:val="AC4EC9E6"/>
    <w:lvl w:tplc="F14EEC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19F6"/>
    <w:rsid w:val="000708AA"/>
    <w:rsid w:val="000A37C0"/>
    <w:rsid w:val="001F204A"/>
    <w:rsid w:val="001F479F"/>
    <w:rsid w:val="0039706E"/>
    <w:rsid w:val="003A217C"/>
    <w:rsid w:val="003A5749"/>
    <w:rsid w:val="003A741E"/>
    <w:rsid w:val="0042035D"/>
    <w:rsid w:val="004852AB"/>
    <w:rsid w:val="00633EE7"/>
    <w:rsid w:val="00717A39"/>
    <w:rsid w:val="0076557B"/>
    <w:rsid w:val="0083333B"/>
    <w:rsid w:val="00857E74"/>
    <w:rsid w:val="00920C7D"/>
    <w:rsid w:val="00922747"/>
    <w:rsid w:val="009779A5"/>
    <w:rsid w:val="00981973"/>
    <w:rsid w:val="009A60FC"/>
    <w:rsid w:val="00A46505"/>
    <w:rsid w:val="00A835D6"/>
    <w:rsid w:val="00BE57DF"/>
    <w:rsid w:val="00D31D51"/>
    <w:rsid w:val="00D456E7"/>
    <w:rsid w:val="00EA6609"/>
    <w:rsid w:val="00F9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74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74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1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9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9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9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9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74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74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1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9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9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9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9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2009.</izvorni_sadrzaj>
    <derivirana_varijabla naziv="DomainObject.Predmet.DatumOsnivanja_1">14. listopada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srpnja 2012.</izvorni_sadrzaj>
    <derivirana_varijabla naziv="DomainObject.Predmet.DatumRjesavanja_1">19. srpnja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St-293/2009</izvorni_sadrzaj>
    <derivirana_varijabla naziv="DomainObject.Predmet.OznakaBroj_1">St-293/2009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>veza st-312/99 rj. o obustavi 06.11.00,prav.29.11.00,spis aa
veza  XLVII st-291/09 u rješavanju
veza st-145/09 rj. o obustavi 06.07.09.,prav.22.07.09., spis aa</izvorni_sadrzaj>
    <derivirana_varijabla naziv="DomainObject.Predmet.PrimjedbaSuca_1">veza st-312/99 rj. o obustavi 06.11.00,prav.29.11.00,spis aa
veza  XLVII st-291/09 u rješavanju
veza st-145/09 rj. o obustavi 06.07.09.,prav.22.07.09., spis aa</derivirana_varijabla>
  </DomainObject.Predmet.PrimjedbaSuca>
  <DomainObject.Predmet.ProtustrankaFormated>
    <izvorni_sadrzaj>  ZELINKA d.d.</izvorni_sadrzaj>
    <derivirana_varijabla naziv="DomainObject.Predmet.ProtustrankaFormated_1">  ZELINKA d.d.</derivirana_varijabla>
  </DomainObject.Predmet.ProtustrankaFormated>
  <DomainObject.Predmet.ProtustrankaFormatedOIB>
    <izvorni_sadrzaj>  ZELINKA d.d., OIB 13292746505</izvorni_sadrzaj>
    <derivirana_varijabla naziv="DomainObject.Predmet.ProtustrankaFormatedOIB_1">  ZELINKA d.d., OIB 13292746505</derivirana_varijabla>
  </DomainObject.Predmet.ProtustrankaFormatedOIB>
  <DomainObject.Predmet.ProtustrankaFormatedWithAdress>
    <izvorni_sadrzaj> ZELINKA d.d., Zagrebačka 74, 10380 Sv. Ivan Zelina</izvorni_sadrzaj>
    <derivirana_varijabla naziv="DomainObject.Predmet.ProtustrankaFormatedWithAdress_1"> ZELINKA d.d., Zagrebačka 74, 10380 Sv. Ivan Zelina</derivirana_varijabla>
  </DomainObject.Predmet.ProtustrankaFormatedWithAdress>
  <DomainObject.Predmet.ProtustrankaFormatedWithAdressOIB>
    <izvorni_sadrzaj> ZELINKA d.d., OIB 13292746505, Zagrebačka 74, 10380 Sv. Ivan Zelina</izvorni_sadrzaj>
    <derivirana_varijabla naziv="DomainObject.Predmet.ProtustrankaFormatedWithAdressOIB_1"> ZELINKA d.d., OIB 13292746505, Zagrebačka 74, 10380 Sv. Ivan Zelina</derivirana_varijabla>
  </DomainObject.Predmet.ProtustrankaFormatedWithAdressOIB>
  <DomainObject.Predmet.ProtustrankaWithAdress>
    <izvorni_sadrzaj>ZELINKA d.d. Zagrebačka 74, 10380 Sv. Ivan Zelina</izvorni_sadrzaj>
    <derivirana_varijabla naziv="DomainObject.Predmet.ProtustrankaWithAdress_1">ZELINKA d.d. Zagrebačka 74, 10380 Sv. Ivan Zelina</derivirana_varijabla>
  </DomainObject.Predmet.ProtustrankaWithAdress>
  <DomainObject.Predmet.ProtustrankaWithAdressOIB>
    <izvorni_sadrzaj>ZELINKA d.d., OIB 13292746505, Zagrebačka 74, 10380 Sv. Ivan Zelina</izvorni_sadrzaj>
    <derivirana_varijabla naziv="DomainObject.Predmet.ProtustrankaWithAdressOIB_1">ZELINKA d.d., OIB 13292746505, Zagrebačka 74, 10380 Sv. Ivan Zelina</derivirana_varijabla>
  </DomainObject.Predmet.ProtustrankaWithAdressOIB>
  <DomainObject.Predmet.ProtustrankaNazivFormated>
    <izvorni_sadrzaj>ZELINKA d.d.</izvorni_sadrzaj>
    <derivirana_varijabla naziv="DomainObject.Predmet.ProtustrankaNazivFormated_1">ZELINKA d.d.</derivirana_varijabla>
  </DomainObject.Predmet.ProtustrankaNazivFormated>
  <DomainObject.Predmet.ProtustrankaNazivFormatedOIB>
    <izvorni_sadrzaj>ZELINKA d.d., OIB 13292746505</izvorni_sadrzaj>
    <derivirana_varijabla naziv="DomainObject.Predmet.ProtustrankaNazivFormatedOIB_1">ZELINKA d.d., OIB 13292746505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REMENAR i dr.; GOTES D.O.O.</izvorni_sadrzaj>
    <derivirana_varijabla naziv="DomainObject.Predmet.StrankaFormated_1">  MARIJA REMENAR i dr.; GOTES D.O.O.</derivirana_varijabla>
  </DomainObject.Predmet.StrankaFormated>
  <DomainObject.Predmet.StrankaFormatedOIB>
    <izvorni_sadrzaj>  MARIJA REMENAR i dr., OIB 13292746505; GOTES D.O.O., OIB 68794051316</izvorni_sadrzaj>
    <derivirana_varijabla naziv="DomainObject.Predmet.StrankaFormatedOIB_1">  MARIJA REMENAR i dr., OIB 13292746505; GOTES D.O.O., OIB 68794051316</derivirana_varijabla>
  </DomainObject.Predmet.StrankaFormatedOIB>
  <DomainObject.Predmet.StrankaFormatedWithAdress>
    <izvorni_sadrzaj> MARIJA REMENAR i dr., Donja Topličica 17, Sveti Ivan Zelina; GOTES D.O.O., ZAGREBAČKA 133, 10380 SV. IVAN ZELINA</izvorni_sadrzaj>
    <derivirana_varijabla naziv="DomainObject.Predmet.StrankaFormatedWithAdress_1"> MARIJA REMENAR i dr., Donja Topličica 17, Sveti Ivan Zelina; GOTES D.O.O., ZAGREBAČKA 133, 10380 SV. IVAN ZELINA</derivirana_varijabla>
  </DomainObject.Predmet.StrankaFormatedWithAdress>
  <DomainObject.Predmet.StrankaFormatedWithAdressOIB>
    <izvorni_sadrzaj> MARIJA REMENAR i dr., OIB 13292746505, Donja Topličica 17, Sveti Ivan Zelina; GOTES D.O.O., OIB 68794051316, ZAGREBAČKA 133, 10380 SV. IVAN ZELINA</izvorni_sadrzaj>
    <derivirana_varijabla naziv="DomainObject.Predmet.StrankaFormatedWithAdressOIB_1"> MARIJA REMENAR i dr., OIB 13292746505, Donja Topličica 17, Sveti Ivan Zelina; GOTES D.O.O., OIB 68794051316, ZAGREBAČKA 133, 10380 SV. IVAN ZELINA</derivirana_varijabla>
  </DomainObject.Predmet.StrankaFormatedWithAdressOIB>
  <DomainObject.Predmet.StrankaWithAdress>
    <izvorni_sadrzaj>MARIJA REMENAR i dr. Donja Topličica 17,Sveti Ivan Zelina,GOTES D.O.O. ZAGREBAČKA 133,10380 SV. IVAN ZELINA</izvorni_sadrzaj>
    <derivirana_varijabla naziv="DomainObject.Predmet.StrankaWithAdress_1">MARIJA REMENAR i dr. Donja Topličica 17,Sveti Ivan Zelina,GOTES D.O.O. ZAGREBAČKA 133,10380 SV. IVAN ZELINA</derivirana_varijabla>
  </DomainObject.Predmet.StrankaWithAdress>
  <DomainObject.Predmet.StrankaWithAdressOIB>
    <izvorni_sadrzaj>MARIJA REMENAR i dr., OIB 13292746505, Donja Topličica 17,Sveti Ivan Zelina,GOTES D.O.O., OIB 68794051316, ZAGREBAČKA 133,10380 SV. IVAN ZELINA</izvorni_sadrzaj>
    <derivirana_varijabla naziv="DomainObject.Predmet.StrankaWithAdressOIB_1">MARIJA REMENAR i dr., OIB 13292746505, Donja Topličica 17,Sveti Ivan Zelina,GOTES D.O.O., OIB 68794051316, ZAGREBAČKA 133,10380 SV. IVAN ZELINA</derivirana_varijabla>
  </DomainObject.Predmet.StrankaWithAdressOIB>
  <DomainObject.Predmet.StrankaNazivFormated>
    <izvorni_sadrzaj>MARIJA REMENAR i dr.,GOTES D.O.O.</izvorni_sadrzaj>
    <derivirana_varijabla naziv="DomainObject.Predmet.StrankaNazivFormated_1">MARIJA REMENAR i dr.,GOTES D.O.O.</derivirana_varijabla>
  </DomainObject.Predmet.StrankaNazivFormated>
  <DomainObject.Predmet.StrankaNazivFormatedOIB>
    <izvorni_sadrzaj>MARIJA REMENAR i dr., OIB 13292746505,GOTES D.O.O., OIB 68794051316</izvorni_sadrzaj>
    <derivirana_varijabla naziv="DomainObject.Predmet.StrankaNazivFormatedOIB_1">MARIJA REMENAR i dr., OIB 13292746505,GOTES D.O.O., OIB 68794051316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MARIJA REMENAR i dr.</item>
      <item>GOTES D.O.O.</item>
    </izvorni_sadrzaj>
    <derivirana_varijabla naziv="DomainObject.Predmet.StrankaListFormated_1">
      <item>MARIJA REMENAR i dr.</item>
      <item>GOTES D.O.O.</item>
    </derivirana_varijabla>
  </DomainObject.Predmet.StrankaListFormated>
  <DomainObject.Predmet.StrankaListFormatedOIB>
    <izvorni_sadrzaj>
      <item>MARIJA REMENAR i dr., OIB 13292746505</item>
      <item>GOTES D.O.O., OIB 68794051316</item>
    </izvorni_sadrzaj>
    <derivirana_varijabla naziv="DomainObject.Predmet.StrankaListFormatedOIB_1">
      <item>MARIJA REMENAR i dr., OIB 13292746505</item>
      <item>GOTES D.O.O., OIB 68794051316</item>
    </derivirana_varijabla>
  </DomainObject.Predmet.StrankaListFormatedOIB>
  <DomainObject.Predmet.StrankaListFormatedWithAdress>
    <izvorni_sadrzaj>
      <item>MARIJA REMENAR i dr., Donja Topličica 17, Sveti Ivan Zelina</item>
      <item>GOTES D.O.O., ZAGREBAČKA 133, 10380 SV. IVAN ZELINA</item>
    </izvorni_sadrzaj>
    <derivirana_varijabla naziv="DomainObject.Predmet.StrankaListFormatedWithAdress_1">
      <item>MARIJA REMENAR i dr., Donja Topličica 17, Sveti Ivan Zelina</item>
      <item>GOTES D.O.O., ZAGREBAČKA 133, 10380 SV. IVAN ZELINA</item>
    </derivirana_varijabla>
  </DomainObject.Predmet.StrankaListFormatedWithAdress>
  <DomainObject.Predmet.StrankaListFormatedWithAdressOIB>
    <izvorni_sadrzaj>
      <item>MARIJA REMENAR i dr., OIB 13292746505, Donja Topličica 17, Sveti Ivan Zelina</item>
      <item>GOTES D.O.O., OIB 68794051316, ZAGREBAČKA 133, 10380 SV. IVAN ZELINA</item>
    </izvorni_sadrzaj>
    <derivirana_varijabla naziv="DomainObject.Predmet.StrankaListFormatedWithAdressOIB_1">
      <item>MARIJA REMENAR i dr., OIB 13292746505, Donja Topličica 17, Sveti Ivan Zelina</item>
      <item>GOTES D.O.O., OIB 68794051316, ZAGREBAČKA 133, 10380 SV. IVAN ZELINA</item>
    </derivirana_varijabla>
  </DomainObject.Predmet.StrankaListFormatedWithAdressOIB>
  <DomainObject.Predmet.StrankaListNazivFormated>
    <izvorni_sadrzaj>
      <item>MARIJA REMENAR i dr.</item>
      <item>GOTES D.O.O.</item>
    </izvorni_sadrzaj>
    <derivirana_varijabla naziv="DomainObject.Predmet.StrankaListNazivFormated_1">
      <item>MARIJA REMENAR i dr.</item>
      <item>GOTES D.O.O.</item>
    </derivirana_varijabla>
  </DomainObject.Predmet.StrankaListNazivFormated>
  <DomainObject.Predmet.StrankaListNazivFormatedOIB>
    <izvorni_sadrzaj>
      <item>MARIJA REMENAR i dr., OIB 13292746505</item>
      <item>GOTES D.O.O., OIB 68794051316</item>
    </izvorni_sadrzaj>
    <derivirana_varijabla naziv="DomainObject.Predmet.StrankaListNazivFormatedOIB_1">
      <item>MARIJA REMENAR i dr., OIB 13292746505</item>
      <item>GOTES D.O.O., OIB 68794051316</item>
    </derivirana_varijabla>
  </DomainObject.Predmet.StrankaListNazivFormatedOIB>
  <DomainObject.Predmet.ProtuStrankaListFormated>
    <izvorni_sadrzaj>
      <item>ZELINKA d.d.</item>
    </izvorni_sadrzaj>
    <derivirana_varijabla naziv="DomainObject.Predmet.ProtuStrankaListFormated_1">
      <item>ZELINKA d.d.</item>
    </derivirana_varijabla>
  </DomainObject.Predmet.ProtuStrankaListFormated>
  <DomainObject.Predmet.ProtuStrankaListFormatedOIB>
    <izvorni_sadrzaj>
      <item>ZELINKA d.d., OIB 13292746505</item>
    </izvorni_sadrzaj>
    <derivirana_varijabla naziv="DomainObject.Predmet.ProtuStrankaListFormatedOIB_1">
      <item>ZELINKA d.d., OIB 13292746505</item>
    </derivirana_varijabla>
  </DomainObject.Predmet.ProtuStrankaListFormatedOIB>
  <DomainObject.Predmet.ProtuStrankaListFormatedWithAdress>
    <izvorni_sadrzaj>
      <item>ZELINKA d.d., Zagrebačka 74, 10380 Sv. Ivan Zelina</item>
    </izvorni_sadrzaj>
    <derivirana_varijabla naziv="DomainObject.Predmet.ProtuStrankaListFormatedWithAdress_1">
      <item>ZELINKA d.d., Zagrebačka 74, 10380 Sv. Ivan Zelina</item>
    </derivirana_varijabla>
  </DomainObject.Predmet.ProtuStrankaListFormatedWithAdress>
  <DomainObject.Predmet.ProtuStrankaListFormatedWithAdressOIB>
    <izvorni_sadrzaj>
      <item>ZELINKA d.d., OIB 13292746505, Zagrebačka 74, 10380 Sv. Ivan Zelina</item>
    </izvorni_sadrzaj>
    <derivirana_varijabla naziv="DomainObject.Predmet.ProtuStrankaListFormatedWithAdressOIB_1">
      <item>ZELINKA d.d., OIB 13292746505, Zagrebačka 74, 10380 Sv. Ivan Zelina</item>
    </derivirana_varijabla>
  </DomainObject.Predmet.ProtuStrankaListFormatedWithAdressOIB>
  <DomainObject.Predmet.ProtuStrankaListNazivFormated>
    <izvorni_sadrzaj>
      <item>ZELINKA d.d.</item>
    </izvorni_sadrzaj>
    <derivirana_varijabla naziv="DomainObject.Predmet.ProtuStrankaListNazivFormated_1">
      <item>ZELINKA d.d.</item>
    </derivirana_varijabla>
  </DomainObject.Predmet.ProtuStrankaListNazivFormated>
  <DomainObject.Predmet.ProtuStrankaListNazivFormatedOIB>
    <izvorni_sadrzaj>
      <item>ZELINKA d.d., OIB 13292746505</item>
    </izvorni_sadrzaj>
    <derivirana_varijabla naziv="DomainObject.Predmet.ProtuStrankaListNazivFormatedOIB_1">
      <item>ZELINKA d.d., OIB 13292746505</item>
    </derivirana_varijabla>
  </DomainObject.Predmet.ProtuStrankaListNazivFormatedOIB>
  <DomainObject.Predmet.OstaliListFormated>
    <izvorni_sadrzaj>
      <item>NEBOJŠA ANTOLIĆ</item>
      <item>NEBOJŠA ANTOLIĆ</item>
      <item>ŽELJKO ŠEGINA</item>
      <item>SAVO ŠMITRAN</item>
      <item>MINISTARSTVO FINANCIJA</item>
      <item>GRAD KRIŽEVCI</item>
      <item>CENTAR BANKA d.d.</item>
      <item>GRAD SV. IVAN ZELINA</item>
      <item>ŠTED BANKA d.d.</item>
      <item>MF-POREZNA UPRAVA</item>
      <item>CENTAR BANKA d.d.</item>
      <item>ERSTE&amp;STEIERMARKISCHE BANK d.d.</item>
      <item>HRVATSKI ZAVOD ZA ZAPOŠLJAVANJE</item>
      <item>OD - GUGIĆ I KOVAČIĆ</item>
    </izvorni_sadrzaj>
    <derivirana_varijabla naziv="DomainObject.Predmet.OstaliListFormated_1">
      <item>NEBOJŠA ANTOLIĆ</item>
      <item>NEBOJŠA ANTOLIĆ</item>
      <item>ŽELJKO ŠEGINA</item>
      <item>SAVO ŠMITRAN</item>
      <item>MINISTARSTVO FINANCIJA</item>
      <item>GRAD KRIŽEVCI</item>
      <item>CENTAR BANKA d.d.</item>
      <item>GRAD SV. IVAN ZELINA</item>
      <item>ŠTED BANKA d.d.</item>
      <item>MF-POREZNA UPRAVA</item>
      <item>CENTAR BANKA d.d.</item>
      <item>ERSTE&amp;STEIERMARKISCHE BANK d.d.</item>
      <item>HRVATSKI ZAVOD ZA ZAPOŠLJAVANJE</item>
      <item>OD - GUGIĆ I KOVAČIĆ</item>
    </derivirana_varijabla>
  </DomainObject.Predmet.OstaliListFormated>
  <DomainObject.Predmet.OstaliListFormatedOIB>
    <izvorni_sadrzaj>
      <item>NEBOJŠA ANTOLIĆ</item>
      <item>NEBOJŠA ANTOLIĆ</item>
      <item>ŽELJKO ŠEGINA</item>
      <item>SAVO ŠMITRAN</item>
      <item>MINISTARSTVO FINANCIJA</item>
      <item>GRAD KRIŽEVCI</item>
      <item>CENTAR BANKA d.d., OIB 89296739230</item>
      <item>GRAD SV. IVAN ZELINA</item>
      <item>ŠTED BANKA d.d.</item>
      <item>MF-POREZNA UPRAVA</item>
      <item>CENTAR BANKA d.d., OIB 89296739230</item>
      <item>ERSTE&amp;STEIERMARKISCHE BANK d.d.</item>
      <item>HRVATSKI ZAVOD ZA ZAPOŠLJAVANJE</item>
      <item>OD - GUGIĆ I KOVAČIĆ</item>
    </izvorni_sadrzaj>
    <derivirana_varijabla naziv="DomainObject.Predmet.OstaliListFormatedOIB_1">
      <item>NEBOJŠA ANTOLIĆ</item>
      <item>NEBOJŠA ANTOLIĆ</item>
      <item>ŽELJKO ŠEGINA</item>
      <item>SAVO ŠMITRAN</item>
      <item>MINISTARSTVO FINANCIJA</item>
      <item>GRAD KRIŽEVCI</item>
      <item>CENTAR BANKA d.d., OIB 89296739230</item>
      <item>GRAD SV. IVAN ZELINA</item>
      <item>ŠTED BANKA d.d.</item>
      <item>MF-POREZNA UPRAVA</item>
      <item>CENTAR BANKA d.d., OIB 89296739230</item>
      <item>ERSTE&amp;STEIERMARKISCHE BANK d.d.</item>
      <item>HRVATSKI ZAVOD ZA ZAPOŠLJAVANJE</item>
      <item>OD - GUGIĆ I KOVAČIĆ</item>
    </derivirana_varijabla>
  </DomainObject.Predmet.OstaliListFormatedOIB>
  <DomainObject.Predmet.OstaliListFormatedWithAdress>
    <izvorni_sadrzaj>
      <item>NEBOJŠA ANTOLIĆ, P. HATZA 3, 10000 Zagreb</item>
      <item>NEBOJŠA ANTOLIĆ, P.HATZA 3, 10000 Zagreb</item>
      <item>ŽELJKO ŠEGINA, PAVLOVEC ZABOČKI 77, 49210 Zabok</item>
      <item>SAVO ŠMITRAN, TRG REPUBLIKE 1, 40000 Čakovec</item>
      <item>MINISTARSTVO FINANCIJA, BOŠKOVIĆEVA 5, 10000 Zagreb</item>
      <item>GRAD KRIŽEVCI, I.ZAKMARDIJA DIJANOVEČKOG 12, 48260 Križevci</item>
      <item>CENTAR BANKA d.d., AMRUŠEVA 6, 10000 Zagreb</item>
      <item>GRAD SV. IVAN ZELINA, A. STARČEVIĆA 12, 10280 SV. IVAN ZELINA</item>
      <item>ŠTED BANKA d.d., SLAVONSKA AV. 3, 10000 Zagreb</item>
      <item>MF-POREZNA UPRAVA, BOŠKOVIĆEVA 5, 10000 Zagreb</item>
      <item>CENTAR BANKA d.d., AMRUŠEVA 6, 10000 Zagreb</item>
      <item>ERSTE&amp;STEIERMARKISCHE BANK d.d., JADRANSKI TRG 1, 51000 Rijeka</item>
      <item>HRVATSKI ZAVOD ZA ZAPOŠLJAVANJE, RADNIČKA C. 1, 10000 Zagreb</item>
      <item>OD - GUGIĆ I KOVAČIĆ, I. LUCIĆA 2A (EUROTORANJ), 10000 Zagreb</item>
    </izvorni_sadrzaj>
    <derivirana_varijabla naziv="DomainObject.Predmet.OstaliListFormatedWithAdress_1">
      <item>NEBOJŠA ANTOLIĆ, P. HATZA 3, 10000 Zagreb</item>
      <item>NEBOJŠA ANTOLIĆ, P.HATZA 3, 10000 Zagreb</item>
      <item>ŽELJKO ŠEGINA, PAVLOVEC ZABOČKI 77, 49210 Zabok</item>
      <item>SAVO ŠMITRAN, TRG REPUBLIKE 1, 40000 Čakovec</item>
      <item>MINISTARSTVO FINANCIJA, BOŠKOVIĆEVA 5, 10000 Zagreb</item>
      <item>GRAD KRIŽEVCI, I.ZAKMARDIJA DIJANOVEČKOG 12, 48260 Križevci</item>
      <item>CENTAR BANKA d.d., AMRUŠEVA 6, 10000 Zagreb</item>
      <item>GRAD SV. IVAN ZELINA, A. STARČEVIĆA 12, 10280 SV. IVAN ZELINA</item>
      <item>ŠTED BANKA d.d., SLAVONSKA AV. 3, 10000 Zagreb</item>
      <item>MF-POREZNA UPRAVA, BOŠKOVIĆEVA 5, 10000 Zagreb</item>
      <item>CENTAR BANKA d.d., AMRUŠEVA 6, 10000 Zagreb</item>
      <item>ERSTE&amp;STEIERMARKISCHE BANK d.d., JADRANSKI TRG 1, 51000 Rijeka</item>
      <item>HRVATSKI ZAVOD ZA ZAPOŠLJAVANJE, RADNIČKA C. 1, 10000 Zagreb</item>
      <item>OD - GUGIĆ I KOVAČIĆ, I. LUCIĆA 2A (EUROTORANJ), 10000 Zagreb</item>
    </derivirana_varijabla>
  </DomainObject.Predmet.OstaliListFormatedWithAdress>
  <DomainObject.Predmet.OstaliListFormatedWithAdressOIB>
    <izvorni_sadrzaj>
      <item>NEBOJŠA ANTOLIĆ, P. HATZA 3, 10000 Zagreb</item>
      <item>NEBOJŠA ANTOLIĆ, P.HATZA 3, 10000 Zagreb</item>
      <item>ŽELJKO ŠEGINA, PAVLOVEC ZABOČKI 77, 49210 Zabok</item>
      <item>SAVO ŠMITRAN, TRG REPUBLIKE 1, 40000 Čakovec</item>
      <item>MINISTARSTVO FINANCIJA, BOŠKOVIĆEVA 5, 10000 Zagreb</item>
      <item>GRAD KRIŽEVCI, I.ZAKMARDIJA DIJANOVEČKOG 12, 48260 Križevci</item>
      <item>CENTAR BANKA d.d., OIB 89296739230, AMRUŠEVA 6, 10000 Zagreb</item>
      <item>GRAD SV. IVAN ZELINA, A. STARČEVIĆA 12, 10280 SV. IVAN ZELINA</item>
      <item>ŠTED BANKA d.d., SLAVONSKA AV. 3, 10000 Zagreb</item>
      <item>MF-POREZNA UPRAVA, BOŠKOVIĆEVA 5, 10000 Zagreb</item>
      <item>CENTAR BANKA d.d., OIB 89296739230, AMRUŠEVA 6, 10000 Zagreb</item>
      <item>ERSTE&amp;STEIERMARKISCHE BANK d.d., JADRANSKI TRG 1, 51000 Rijeka</item>
      <item>HRVATSKI ZAVOD ZA ZAPOŠLJAVANJE, RADNIČKA C. 1, 10000 Zagreb</item>
      <item>OD - GUGIĆ I KOVAČIĆ, I. LUCIĆA 2A (EUROTORANJ), 10000 Zagreb</item>
    </izvorni_sadrzaj>
    <derivirana_varijabla naziv="DomainObject.Predmet.OstaliListFormatedWithAdressOIB_1">
      <item>NEBOJŠA ANTOLIĆ, P. HATZA 3, 10000 Zagreb</item>
      <item>NEBOJŠA ANTOLIĆ, P.HATZA 3, 10000 Zagreb</item>
      <item>ŽELJKO ŠEGINA, PAVLOVEC ZABOČKI 77, 49210 Zabok</item>
      <item>SAVO ŠMITRAN, TRG REPUBLIKE 1, 40000 Čakovec</item>
      <item>MINISTARSTVO FINANCIJA, BOŠKOVIĆEVA 5, 10000 Zagreb</item>
      <item>GRAD KRIŽEVCI, I.ZAKMARDIJA DIJANOVEČKOG 12, 48260 Križevci</item>
      <item>CENTAR BANKA d.d., OIB 89296739230, AMRUŠEVA 6, 10000 Zagreb</item>
      <item>GRAD SV. IVAN ZELINA, A. STARČEVIĆA 12, 10280 SV. IVAN ZELINA</item>
      <item>ŠTED BANKA d.d., SLAVONSKA AV. 3, 10000 Zagreb</item>
      <item>MF-POREZNA UPRAVA, BOŠKOVIĆEVA 5, 10000 Zagreb</item>
      <item>CENTAR BANKA d.d., OIB 89296739230, AMRUŠEVA 6, 10000 Zagreb</item>
      <item>ERSTE&amp;STEIERMARKISCHE BANK d.d., JADRANSKI TRG 1, 51000 Rijeka</item>
      <item>HRVATSKI ZAVOD ZA ZAPOŠLJAVANJE, RADNIČKA C. 1, 10000 Zagreb</item>
      <item>OD - GUGIĆ I KOVAČIĆ, I. LUCIĆA 2A (EUROTORANJ), 10000 Zagreb</item>
    </derivirana_varijabla>
  </DomainObject.Predmet.OstaliListFormatedWithAdressOIB>
  <DomainObject.Predmet.OstaliListNazivFormated>
    <izvorni_sadrzaj>
      <item>NEBOJŠA ANTOLIĆ</item>
      <item>NEBOJŠA ANTOLIĆ</item>
      <item>ŽELJKO ŠEGINA</item>
      <item>SAVO ŠMITRAN</item>
      <item>MINISTARSTVO FINANCIJA</item>
      <item>GRAD KRIŽEVCI</item>
      <item>CENTAR BANKA d.d.</item>
      <item>GRAD SV. IVAN ZELINA</item>
      <item>ŠTED BANKA d.d.</item>
      <item>MF-POREZNA UPRAVA</item>
      <item>CENTAR BANKA d.d.</item>
      <item>ERSTE&amp;STEIERMARKISCHE BANK d.d.</item>
      <item>HRVATSKI ZAVOD ZA ZAPOŠLJAVANJE</item>
      <item>OD - GUGIĆ I KOVAČIĆ</item>
    </izvorni_sadrzaj>
    <derivirana_varijabla naziv="DomainObject.Predmet.OstaliListNazivFormated_1">
      <item>NEBOJŠA ANTOLIĆ</item>
      <item>NEBOJŠA ANTOLIĆ</item>
      <item>ŽELJKO ŠEGINA</item>
      <item>SAVO ŠMITRAN</item>
      <item>MINISTARSTVO FINANCIJA</item>
      <item>GRAD KRIŽEVCI</item>
      <item>CENTAR BANKA d.d.</item>
      <item>GRAD SV. IVAN ZELINA</item>
      <item>ŠTED BANKA d.d.</item>
      <item>MF-POREZNA UPRAVA</item>
      <item>CENTAR BANKA d.d.</item>
      <item>ERSTE&amp;STEIERMARKISCHE BANK d.d.</item>
      <item>HRVATSKI ZAVOD ZA ZAPOŠLJAVANJE</item>
      <item>OD - GUGIĆ I KOVAČIĆ</item>
    </derivirana_varijabla>
  </DomainObject.Predmet.OstaliListNazivFormated>
  <DomainObject.Predmet.OstaliListNazivFormatedOIB>
    <izvorni_sadrzaj>
      <item>NEBOJŠA ANTOLIĆ</item>
      <item>NEBOJŠA ANTOLIĆ</item>
      <item>ŽELJKO ŠEGINA</item>
      <item>SAVO ŠMITRAN</item>
      <item>MINISTARSTVO FINANCIJA</item>
      <item>GRAD KRIŽEVCI</item>
      <item>CENTAR BANKA d.d., OIB 89296739230</item>
      <item>GRAD SV. IVAN ZELINA</item>
      <item>ŠTED BANKA d.d.</item>
      <item>MF-POREZNA UPRAVA</item>
      <item>CENTAR BANKA d.d., OIB 89296739230</item>
      <item>ERSTE&amp;STEIERMARKISCHE BANK d.d.</item>
      <item>HRVATSKI ZAVOD ZA ZAPOŠLJAVANJE</item>
      <item>OD - GUGIĆ I KOVAČIĆ</item>
    </izvorni_sadrzaj>
    <derivirana_varijabla naziv="DomainObject.Predmet.OstaliListNazivFormatedOIB_1">
      <item>NEBOJŠA ANTOLIĆ</item>
      <item>NEBOJŠA ANTOLIĆ</item>
      <item>ŽELJKO ŠEGINA</item>
      <item>SAVO ŠMITRAN</item>
      <item>MINISTARSTVO FINANCIJA</item>
      <item>GRAD KRIŽEVCI</item>
      <item>CENTAR BANKA d.d., OIB 89296739230</item>
      <item>GRAD SV. IVAN ZELINA</item>
      <item>ŠTED BANKA d.d.</item>
      <item>MF-POREZNA UPRAVA</item>
      <item>CENTAR BANKA d.d., OIB 89296739230</item>
      <item>ERSTE&amp;STEIERMARKISCHE BANK d.d.</item>
      <item>HRVATSKI ZAVOD ZA ZAPOŠLJAVANJE</item>
      <item>OD - GUGIĆ I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GOTES D.O.O. i dr.</izvorni_sadrzaj>
    <derivirana_varijabla naziv="DomainObject.Predmet.StrankaIDrugi_1">GOTES D.O.O. i dr.</derivirana_varijabla>
  </DomainObject.Predmet.StrankaIDrugi>
  <DomainObject.Predmet.ProtustrankaIDrugi>
    <izvorni_sadrzaj>ZELINKA d.d.</izvorni_sadrzaj>
    <derivirana_varijabla naziv="DomainObject.Predmet.ProtustrankaIDrugi_1">ZELINKA d.d.</derivirana_varijabla>
  </DomainObject.Predmet.ProtustrankaIDrugi>
  <DomainObject.Predmet.StrankaIDrugiAdressOIB>
    <izvorni_sadrzaj>GOTES D.O.O., OIB 68794051316, ZAGREBAČKA 133, 10380 SV. IVAN ZELINA i dr.</izvorni_sadrzaj>
    <derivirana_varijabla naziv="DomainObject.Predmet.StrankaIDrugiAdressOIB_1">GOTES D.O.O., OIB 68794051316, ZAGREBAČKA 133, 10380 SV. IVAN ZELINA i dr.</derivirana_varijabla>
  </DomainObject.Predmet.StrankaIDrugiAdressOIB>
  <DomainObject.Predmet.ProtustrankaIDrugiAdressOIB>
    <izvorni_sadrzaj>ZELINKA d.d., OIB 13292746505, Zagrebačka 74, 10380 Sv. Ivan Zelina</izvorni_sadrzaj>
    <derivirana_varijabla naziv="DomainObject.Predmet.ProtustrankaIDrugiAdressOIB_1">ZELINKA d.d., OIB 13292746505, Zagrebačka 74, 10380 Sv.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2012.</izvorni_sadrzaj>
    <derivirana_varijabla naziv="DomainObject.Predmet.OdlukaRjesenje.DatumDonosenjaOdluke_1">18. srpnja 2012.</derivirana_varijabla>
  </DomainObject.Predmet.OdlukaRjesenje.DatumDonosenjaOdluke>
  <DomainObject.Predmet.OdlukaRjesenje.DatumPravomocnosti>
    <izvorni_sadrzaj>14. kolovoza 2012.</izvorni_sadrzaj>
    <derivirana_varijabla naziv="DomainObject.Predmet.OdlukaRjesenje.DatumPravomocnosti_1">14. kolovoza 2012.</derivirana_varijabla>
  </DomainObject.Predmet.OdlukaRjesenje.DatumPravomocnosti>
  <DomainObject.Predmet.OdlukaRjesenje.Oznaka>
    <izvorni_sadrzaj>St-293/2009-201</izvorni_sadrzaj>
    <derivirana_varijabla naziv="DomainObject.Predmet.OdlukaRjesenje.Oznaka_1">St-293/2009-201</derivirana_varijabla>
  </DomainObject.Predmet.OdlukaRjesenje.Oznaka>
  <DomainObject.Predmet.SudioniciListNaziv>
    <izvorni_sadrzaj>
      <item>ZELINKA d.d.</item>
      <item>MARIJA REMENAR i dr.</item>
      <item>NEBOJŠA ANTOLIĆ</item>
      <item>NEBOJŠA ANTOLIĆ</item>
      <item>ŽELJKO ŠEGINA</item>
      <item>SAVO ŠMITRAN</item>
      <item>MINISTARSTVO FINANCIJA</item>
      <item>GRAD KRIŽEVCI</item>
      <item>CENTAR BANKA d.d.</item>
      <item>GRAD SV. IVAN ZELINA</item>
      <item>ŠTED BANKA d.d.</item>
      <item>MF-POREZNA UPRAVA</item>
      <item>CENTAR BANKA d.d.</item>
      <item>ERSTE&amp;STEIERMARKISCHE BANK d.d.</item>
      <item>HRVATSKI ZAVOD ZA ZAPOŠLJAVANJE</item>
      <item>OD - GUGIĆ I KOVAČIĆ</item>
      <item>GOTES D.O.O.</item>
    </izvorni_sadrzaj>
    <derivirana_varijabla naziv="DomainObject.Predmet.SudioniciListNaziv_1">
      <item>ZELINKA d.d.</item>
      <item>MARIJA REMENAR i dr.</item>
      <item>NEBOJŠA ANTOLIĆ</item>
      <item>NEBOJŠA ANTOLIĆ</item>
      <item>ŽELJKO ŠEGINA</item>
      <item>SAVO ŠMITRAN</item>
      <item>MINISTARSTVO FINANCIJA</item>
      <item>GRAD KRIŽEVCI</item>
      <item>CENTAR BANKA d.d.</item>
      <item>GRAD SV. IVAN ZELINA</item>
      <item>ŠTED BANKA d.d.</item>
      <item>MF-POREZNA UPRAVA</item>
      <item>CENTAR BANKA d.d.</item>
      <item>ERSTE&amp;STEIERMARKISCHE BANK d.d.</item>
      <item>HRVATSKI ZAVOD ZA ZAPOŠLJAVANJE</item>
      <item>OD - GUGIĆ I KOVAČIĆ</item>
      <item>GOTES D.O.O.</item>
    </derivirana_varijabla>
  </DomainObject.Predmet.SudioniciListNaziv>
  <DomainObject.Predmet.SudioniciListAdressOIB>
    <izvorni_sadrzaj>
      <item>ZELINKA d.d., OIB 13292746505, Zagrebačka 74,10380 Sv. Ivan Zelina</item>
      <item>MARIJA REMENAR i dr., OIB 13292746505, Donja Topličica 17,Sveti Ivan Zelina</item>
      <item>NEBOJŠA ANTOLIĆ, P. HATZA 3,10000 Zagreb</item>
      <item>NEBOJŠA ANTOLIĆ, P.HATZA 3,10000 Zagreb</item>
      <item>ŽELJKO ŠEGINA, PAVLOVEC ZABOČKI 77,49210 Zabok</item>
      <item>SAVO ŠMITRAN, TRG REPUBLIKE 1,40000 Čakovec</item>
      <item>MINISTARSTVO FINANCIJA, BOŠKOVIĆEVA 5,10000 Zagreb</item>
      <item>GRAD KRIŽEVCI, I.ZAKMARDIJA DIJANOVEČKOG 12,48260 Križevci</item>
      <item>CENTAR BANKA d.d., OIB 89296739230, AMRUŠEVA 6,10000 Zagreb</item>
      <item>GRAD SV. IVAN ZELINA, A. STARČEVIĆA 12,10280 SV. IVAN ZELINA</item>
      <item>ŠTED BANKA d.d., SLAVONSKA AV. 3,10000 Zagreb</item>
      <item>MF-POREZNA UPRAVA, BOŠKOVIĆEVA 5,10000 Zagreb</item>
      <item>CENTAR BANKA d.d., OIB 89296739230, AMRUŠEVA 6,10000 Zagreb</item>
      <item>ERSTE&amp;STEIERMARKISCHE BANK d.d., JADRANSKI TRG 1,51000 Rijeka</item>
      <item>HRVATSKI ZAVOD ZA ZAPOŠLJAVANJE, RADNIČKA C. 1,10000 Zagreb</item>
      <item>OD - GUGIĆ I KOVAČIĆ, I. LUCIĆA 2A (EUROTORANJ),10000 Zagreb</item>
      <item>GOTES D.O.O., OIB 68794051316, ZAGREBAČKA 133,10380 SV. IVAN ZELINA</item>
    </izvorni_sadrzaj>
    <derivirana_varijabla naziv="DomainObject.Predmet.SudioniciListAdressOIB_1">
      <item>ZELINKA d.d., OIB 13292746505, Zagrebačka 74,10380 Sv. Ivan Zelina</item>
      <item>MARIJA REMENAR i dr., OIB 13292746505, Donja Topličica 17,Sveti Ivan Zelina</item>
      <item>NEBOJŠA ANTOLIĆ, P. HATZA 3,10000 Zagreb</item>
      <item>NEBOJŠA ANTOLIĆ, P.HATZA 3,10000 Zagreb</item>
      <item>ŽELJKO ŠEGINA, PAVLOVEC ZABOČKI 77,49210 Zabok</item>
      <item>SAVO ŠMITRAN, TRG REPUBLIKE 1,40000 Čakovec</item>
      <item>MINISTARSTVO FINANCIJA, BOŠKOVIĆEVA 5,10000 Zagreb</item>
      <item>GRAD KRIŽEVCI, I.ZAKMARDIJA DIJANOVEČKOG 12,48260 Križevci</item>
      <item>CENTAR BANKA d.d., OIB 89296739230, AMRUŠEVA 6,10000 Zagreb</item>
      <item>GRAD SV. IVAN ZELINA, A. STARČEVIĆA 12,10280 SV. IVAN ZELINA</item>
      <item>ŠTED BANKA d.d., SLAVONSKA AV. 3,10000 Zagreb</item>
      <item>MF-POREZNA UPRAVA, BOŠKOVIĆEVA 5,10000 Zagreb</item>
      <item>CENTAR BANKA d.d., OIB 89296739230, AMRUŠEVA 6,10000 Zagreb</item>
      <item>ERSTE&amp;STEIERMARKISCHE BANK d.d., JADRANSKI TRG 1,51000 Rijeka</item>
      <item>HRVATSKI ZAVOD ZA ZAPOŠLJAVANJE, RADNIČKA C. 1,10000 Zagreb</item>
      <item>OD - GUGIĆ I KOVAČIĆ, I. LUCIĆA 2A (EUROTORANJ),10000 Zagreb</item>
      <item>GOTES D.O.O., OIB 68794051316, ZAGREBAČKA 133,10380 SV.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13292746505</item>
      <item>, OIB 13292746505</item>
      <item>, OIB null</item>
      <item>, OIB null</item>
      <item>, OIB null</item>
      <item>, OIB null</item>
      <item>, OIB null</item>
      <item>, OIB null</item>
      <item>, OIB 89296739230</item>
      <item>, OIB null</item>
      <item>, OIB null</item>
      <item>, OIB null</item>
      <item>, OIB 89296739230</item>
      <item>, OIB null</item>
      <item>, OIB null</item>
      <item>, OIB null</item>
      <item>, OIB 68794051316</item>
    </izvorni_sadrzaj>
    <derivirana_varijabla naziv="DomainObject.Predmet.SudioniciListNazivOIB_1">
      <item>, OIB 13292746505</item>
      <item>, OIB 13292746505</item>
      <item>, OIB null</item>
      <item>, OIB null</item>
      <item>, OIB null</item>
      <item>, OIB null</item>
      <item>, OIB null</item>
      <item>, OIB null</item>
      <item>, OIB 89296739230</item>
      <item>, OIB null</item>
      <item>, OIB null</item>
      <item>, OIB null</item>
      <item>, OIB 89296739230</item>
      <item>, OIB null</item>
      <item>, OIB null</item>
      <item>, OIB null</item>
      <item>, OIB 68794051316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1194</properties:Characters>
  <properties:Lines>38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2017-09-15T09:30:00Z</dcterms:created>
  <dc:creator>vmihalincic</dc:creator>
  <cp:lastModifiedBy>Vinka Mihalinčić</cp:lastModifiedBy>
  <cp:lastPrinted>2017-05-16T06:56:00Z</cp:lastPrinted>
  <dcterms:modified xmlns:xsi="http://www.w3.org/2001/XMLSchema-instance" xsi:type="dcterms:W3CDTF">2017-09-15T09:44:00Z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