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629a9" w14:paraId="10629a9" w:rsidRDefault="00F7248E" w:rsidP="00A16878" w:rsidR="00A16878" w:rsidRPr="00A16878">
      <w:pPr>
        <w15:collapsed w:val="false"/>
      </w:pPr>
      <w:bookmarkStart w:name="_GoBack" w:id="0"/>
      <w:bookmarkEnd w:id="0"/>
      <w:r>
        <w:t xml:space="preserve"> </w:t>
      </w:r>
      <w:r w:rsidR="00A16878" w:rsidRPr="00A16878">
        <w:t xml:space="preserve">         </w:t>
      </w:r>
      <w:r w:rsidR="00A16878" w:rsidRPr="00A16878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16878" w:rsidP="0067050D" w:rsidR="00A16878" w:rsidRPr="00A16878">
      <w:r w:rsidRPr="00A16878">
        <w:t>REPUBLIKA HRVATSKA</w:t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</w:r>
      <w:r w:rsidRPr="00A16878">
        <w:tab/>
        <w:t xml:space="preserve">      </w:t>
      </w:r>
    </w:p>
    <w:p w:rsidRDefault="00A16878" w:rsidP="00A16878" w:rsidR="00A16878">
      <w:pPr>
        <w:jc w:val="both"/>
      </w:pPr>
      <w:r w:rsidRPr="00A16878">
        <w:t>TRGOVAČKI SUD U SPLITU</w:t>
      </w:r>
      <w:r>
        <w:t xml:space="preserve"> </w:t>
      </w:r>
    </w:p>
    <w:p w:rsidRDefault="00AD3DCE" w:rsidP="00A16878" w:rsidR="00AD3DCE">
      <w:pPr>
        <w:jc w:val="both"/>
      </w:pPr>
      <w:r>
        <w:t xml:space="preserve">Split, Sukoišanska 6                                                   </w:t>
      </w:r>
    </w:p>
    <w:p w:rsidRDefault="00A16878" w:rsidP="004F423D" w:rsidR="00A16878" w:rsidRPr="00A16878">
      <w:pPr>
        <w:spacing w:after="240" w:before="24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4F423D" w:rsidR="00A16878" w:rsidRPr="00A16878">
      <w:pPr>
        <w:spacing w:after="240" w:before="24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38748A" w:rsidR="006951FE" w:rsidRPr="00037EED">
      <w:pPr>
        <w:jc w:val="both"/>
      </w:pPr>
      <w:r>
        <w:tab/>
        <w:t>Trgovački sud u Splitu, po stečajnoj sutkinji Ani Golub Gruić</w:t>
      </w:r>
      <w:r w:rsidR="00DF524F" w:rsidRPr="00DF524F">
        <w:t>,</w:t>
      </w:r>
      <w:r w:rsidR="00002171" w:rsidRPr="00002171">
        <w:t xml:space="preserve"> u stečajnom postupku nad dužnikom</w:t>
      </w:r>
      <w:r w:rsidR="0087363E" w:rsidRPr="0087363E">
        <w:rPr>
          <w:bCs/>
        </w:rPr>
        <w:t xml:space="preserve"> </w:t>
      </w:r>
      <w:r w:rsidR="003C56D2" w:rsidRPr="003C56D2">
        <w:rPr>
          <w:bCs/>
        </w:rPr>
        <w:t>HELIOS FAROS d.d. u stečaju</w:t>
      </w:r>
      <w:r w:rsidR="003C56D2">
        <w:rPr>
          <w:bCs/>
        </w:rPr>
        <w:t>,</w:t>
      </w:r>
      <w:r w:rsidR="003C56D2" w:rsidRPr="003C56D2">
        <w:rPr>
          <w:bCs/>
        </w:rPr>
        <w:t xml:space="preserve"> OIB: 48594515409,</w:t>
      </w:r>
      <w:r w:rsidR="003C56D2">
        <w:rPr>
          <w:bCs/>
        </w:rPr>
        <w:t xml:space="preserve"> </w:t>
      </w:r>
      <w:r w:rsidR="003C56D2" w:rsidRPr="003C56D2">
        <w:rPr>
          <w:bCs/>
        </w:rPr>
        <w:t xml:space="preserve">Stari Grad, Priko b.b., </w:t>
      </w:r>
      <w:r w:rsidR="00127977">
        <w:t xml:space="preserve">dana </w:t>
      </w:r>
      <w:r w:rsidR="004F423D">
        <w:t>7</w:t>
      </w:r>
      <w:r w:rsidR="003C56D2">
        <w:t>. listopada</w:t>
      </w:r>
      <w:r w:rsidR="0067050D">
        <w:t xml:space="preserve"> 2016</w:t>
      </w:r>
      <w:r w:rsidR="00127977">
        <w:t>. godine</w:t>
      </w:r>
    </w:p>
    <w:p w:rsidRDefault="006951FE" w:rsidP="0067050D" w:rsidR="006951FE" w:rsidRPr="00037EED">
      <w:pPr>
        <w:spacing w:after="160" w:before="160"/>
        <w:jc w:val="center"/>
      </w:pPr>
      <w:r w:rsidRPr="00037EED">
        <w:t xml:space="preserve">r i j e š i o  j e </w:t>
      </w:r>
    </w:p>
    <w:p w:rsidRDefault="004F423D" w:rsidP="004F423D" w:rsidR="004F423D" w:rsidRPr="004E47AC">
      <w:pPr>
        <w:spacing w:after="160" w:before="240"/>
        <w:ind w:firstLine="708"/>
        <w:jc w:val="both"/>
      </w:pPr>
      <w:r>
        <w:t xml:space="preserve">I. Zakazuje se posebno ispitno ročište u stečajnom postupku nad </w:t>
      </w:r>
      <w:r w:rsidRPr="00D70DFB">
        <w:t xml:space="preserve">dužnikom </w:t>
      </w:r>
      <w:r w:rsidRPr="004F423D">
        <w:t>HELIOS FAROS d.d. u stečaju, OIB: 48594515409, Stari Grad, Priko b.b.</w:t>
      </w:r>
      <w:r w:rsidRPr="005102A7">
        <w:t xml:space="preserve">, </w:t>
      </w:r>
      <w:r>
        <w:t xml:space="preserve">koje će se održati </w:t>
      </w:r>
      <w:r w:rsidRPr="004E47AC">
        <w:t xml:space="preserve">dana </w:t>
      </w:r>
      <w:r>
        <w:t>20. listopada 2016</w:t>
      </w:r>
      <w:r w:rsidRPr="004E47AC">
        <w:t xml:space="preserve">. godine u </w:t>
      </w:r>
      <w:r>
        <w:t>08:30</w:t>
      </w:r>
      <w:r w:rsidRPr="004E47AC">
        <w:t xml:space="preserve"> sati u prostorijama Trgovačkog suda u Splitu, Sukoišanska 6, soba broj </w:t>
      </w:r>
      <w:r>
        <w:t>204/II</w:t>
      </w:r>
      <w:r w:rsidRPr="004E47AC">
        <w:t>.</w:t>
      </w:r>
      <w:r>
        <w:t xml:space="preserve"> Na ovom posebnom</w:t>
      </w:r>
      <w:r w:rsidRPr="004E47AC">
        <w:t xml:space="preserve"> ispitnom ročištu ispitivat će se tražbine vjerovnika koje su prijavljene unutar roka od tri mjeseca od prvoga ispitnog ročišta.</w:t>
      </w:r>
    </w:p>
    <w:p w:rsidRDefault="004F423D" w:rsidP="004F423D" w:rsidR="00A16878">
      <w:pPr>
        <w:spacing w:after="160" w:before="240"/>
        <w:ind w:firstLine="708"/>
        <w:jc w:val="both"/>
      </w:pPr>
      <w:r w:rsidRPr="004E47AC">
        <w:t xml:space="preserve">II. Saziva se Skupština vjerovnika u stečajnom postupku nad dužnikom </w:t>
      </w:r>
      <w:r w:rsidRPr="004F423D">
        <w:t>HELIOS FAROS d.d. u stečaju, OIB: 48594515409, Stari Grad, Priko b.b.</w:t>
      </w:r>
      <w:r w:rsidRPr="004E47AC">
        <w:t xml:space="preserve">, koja će se održati dana </w:t>
      </w:r>
      <w:r>
        <w:t>20. listopada 2016</w:t>
      </w:r>
      <w:r w:rsidRPr="004E47AC">
        <w:t xml:space="preserve">. godine u </w:t>
      </w:r>
      <w:r>
        <w:t>09:00</w:t>
      </w:r>
      <w:r w:rsidRPr="004E47AC">
        <w:t xml:space="preserve"> sati u prostorijama Trgovačkog suda u Splitu, Sukoišanska 6, soba</w:t>
      </w:r>
      <w:r>
        <w:t xml:space="preserve"> broj 204/II</w:t>
      </w:r>
      <w:r w:rsidRPr="004E47AC">
        <w:t xml:space="preserve"> sa sljedećim</w:t>
      </w:r>
    </w:p>
    <w:p w:rsidRDefault="004F423D" w:rsidP="003100FD" w:rsidR="00590E39" w:rsidRPr="00037EED">
      <w:pPr>
        <w:spacing w:after="200" w:before="200"/>
        <w:jc w:val="center"/>
      </w:pPr>
      <w:r>
        <w:t>Dnevnim redom</w:t>
      </w:r>
      <w:r w:rsidR="00127977">
        <w:t>:</w:t>
      </w:r>
    </w:p>
    <w:p w:rsidRDefault="003C56D2" w:rsidP="003C56D2" w:rsidR="003C56D2">
      <w:pPr>
        <w:pStyle w:val="Odlomakpopisa"/>
        <w:numPr>
          <w:ilvl w:val="0"/>
          <w:numId w:val="4"/>
        </w:numPr>
        <w:spacing w:before="200"/>
        <w:contextualSpacing w:val="false"/>
        <w:jc w:val="both"/>
      </w:pPr>
      <w:r>
        <w:t>Izvješće stečajne upraviteljice o tijeku stečajnog postupka i stanju stečajne mase</w:t>
      </w:r>
    </w:p>
    <w:p w:rsidRDefault="003C56D2" w:rsidP="003C56D2" w:rsidR="003C56D2">
      <w:pPr>
        <w:pStyle w:val="Odlomakpopisa"/>
        <w:numPr>
          <w:ilvl w:val="0"/>
          <w:numId w:val="4"/>
        </w:numPr>
        <w:spacing w:before="200"/>
        <w:contextualSpacing w:val="false"/>
        <w:jc w:val="both"/>
      </w:pPr>
      <w:r>
        <w:t>Donošenje odluke o daljnjem tijeku stečajnog postupka</w:t>
      </w:r>
    </w:p>
    <w:p w:rsidRDefault="003C56D2" w:rsidP="003C56D2" w:rsidR="003C56D2">
      <w:pPr>
        <w:pStyle w:val="Odlomakpopisa"/>
        <w:numPr>
          <w:ilvl w:val="0"/>
          <w:numId w:val="4"/>
        </w:numPr>
        <w:spacing w:before="200"/>
        <w:contextualSpacing w:val="false"/>
        <w:jc w:val="both"/>
      </w:pPr>
      <w:r>
        <w:t>Donošenje odluke o sklapanju nagodbe sa vje</w:t>
      </w:r>
      <w:r w:rsidR="004F423D">
        <w:t>rovnikom stečajne mase odvjetni</w:t>
      </w:r>
      <w:r>
        <w:t>kom Alenom Ivkovićem oko podmire prijavljenog potraživanja</w:t>
      </w:r>
    </w:p>
    <w:p w:rsidRDefault="004F423D" w:rsidP="00C56860" w:rsidR="00166B6B">
      <w:pPr>
        <w:spacing w:before="200"/>
        <w:ind w:firstLine="703"/>
        <w:jc w:val="both"/>
      </w:pPr>
      <w:r>
        <w:t>I</w:t>
      </w:r>
      <w:r w:rsidR="00B92914">
        <w:t>II. Na skupštinu se pozivaju svi vjerovnici stečajnog dužnika i ste</w:t>
      </w:r>
      <w:r w:rsidR="00B12AE6">
        <w:t>čajn</w:t>
      </w:r>
      <w:r w:rsidR="003C56D2">
        <w:t>a</w:t>
      </w:r>
      <w:r w:rsidR="00B12AE6">
        <w:t xml:space="preserve"> upravitelj</w:t>
      </w:r>
      <w:r w:rsidR="003C56D2">
        <w:t>ica</w:t>
      </w:r>
      <w:r w:rsidR="00B92914">
        <w:t>.</w:t>
      </w:r>
      <w:r w:rsidR="00D062CF" w:rsidRPr="00D062CF">
        <w:t xml:space="preserve"> </w:t>
      </w:r>
    </w:p>
    <w:p w:rsidRDefault="00624107" w:rsidP="0067050D" w:rsidR="00FA40C6">
      <w:pPr>
        <w:spacing w:after="120" w:before="200"/>
        <w:jc w:val="center"/>
      </w:pPr>
      <w:r>
        <w:t>Obrazloženje</w:t>
      </w:r>
    </w:p>
    <w:p w:rsidRDefault="00FA40C6" w:rsidP="004F423D" w:rsidR="004F423D">
      <w:pPr>
        <w:spacing w:after="100"/>
        <w:jc w:val="both"/>
      </w:pPr>
      <w:r>
        <w:tab/>
        <w:t xml:space="preserve">U stečajnom postupku koji se </w:t>
      </w:r>
      <w:r w:rsidR="0067050D">
        <w:t xml:space="preserve">kod ovoga suda </w:t>
      </w:r>
      <w:r>
        <w:t xml:space="preserve">vodi </w:t>
      </w:r>
      <w:r w:rsidR="00B12AE6" w:rsidRPr="00B12AE6">
        <w:t xml:space="preserve">nad dužnikom </w:t>
      </w:r>
      <w:r w:rsidR="003C56D2" w:rsidRPr="003C56D2">
        <w:t>HELIOS FAROS d.d. u stečaju, OIB: 48594515409, Stari Grad, Priko b.b.</w:t>
      </w:r>
      <w:r w:rsidR="00B760A6">
        <w:t xml:space="preserve">, podneskom </w:t>
      </w:r>
      <w:r w:rsidR="0087363E">
        <w:t xml:space="preserve">od </w:t>
      </w:r>
      <w:r w:rsidR="003C56D2">
        <w:t xml:space="preserve">3. listopada </w:t>
      </w:r>
      <w:r w:rsidR="003100FD">
        <w:t>2016</w:t>
      </w:r>
      <w:r w:rsidR="00B760A6">
        <w:t>. godine</w:t>
      </w:r>
      <w:r w:rsidR="007803ED">
        <w:t xml:space="preserve"> (objavljenog na mrežnoj stranici e-Oglasna ploča sudova </w:t>
      </w:r>
      <w:r w:rsidR="003C56D2" w:rsidRPr="003C56D2">
        <w:t xml:space="preserve">3. listopada </w:t>
      </w:r>
      <w:r w:rsidR="007803ED">
        <w:t>2016. godine)</w:t>
      </w:r>
      <w:r w:rsidR="00B760A6">
        <w:t xml:space="preserve"> </w:t>
      </w:r>
      <w:r w:rsidR="003C56D2">
        <w:t>stečajna upraviteljica Mira Hajdić predložila</w:t>
      </w:r>
      <w:r>
        <w:t xml:space="preserve"> je sudu sazivanje skupštine vjerovnika</w:t>
      </w:r>
      <w:r w:rsidR="003C56D2">
        <w:t xml:space="preserve"> </w:t>
      </w:r>
      <w:r w:rsidR="003C56D2" w:rsidRPr="003C56D2">
        <w:t>sa dnevnim redom navedenim pod točkom I</w:t>
      </w:r>
      <w:r w:rsidR="004F423D">
        <w:t>I</w:t>
      </w:r>
      <w:r w:rsidR="003C56D2" w:rsidRPr="003C56D2">
        <w:t>. izreke ovog rješenja.</w:t>
      </w:r>
    </w:p>
    <w:p w:rsidRDefault="004F423D" w:rsidP="004F423D" w:rsidR="004F423D">
      <w:pPr>
        <w:spacing w:after="100"/>
        <w:ind w:firstLine="708"/>
        <w:jc w:val="both"/>
      </w:pPr>
      <w:r>
        <w:t>Nadalje, podneskom od 7. listopada 2016. godine stečajna upraviteljica predložila je zakazivanje posebnog ispitnog ročišta na kojem bi se ispitale naknadno pristigle prijave tražbina vjerovnika I. i II. višeg isplatnog reda, kao i tražbine koje nisu ispitane na općem ispitnom ročištu.</w:t>
      </w:r>
    </w:p>
    <w:p w:rsidRDefault="004F423D" w:rsidP="004F423D" w:rsidR="004F423D">
      <w:pPr>
        <w:spacing w:after="100"/>
        <w:ind w:firstLine="708"/>
        <w:jc w:val="both"/>
      </w:pPr>
      <w:r>
        <w:lastRenderedPageBreak/>
        <w:t xml:space="preserve">Slijedom navedenog, a temeljem odredbi članka 38.b i 176. Stečajnog zakona (˝Narodne novine˝ </w:t>
      </w:r>
      <w:r w:rsidRPr="00481460">
        <w:t>44/96, 29/99, 129/00, 123/03, 82/06, 116/10, 25/12, 133/12</w:t>
      </w:r>
      <w:r>
        <w:t xml:space="preserve"> i 45/13; dalje SZ/96) u vezi s odredbom čl. 441. st. 1. Stečajnog zakona („Narodne novine“ 71/15; dalje SZ/15) odlučeno je kao u izreci ovog rješenja.</w:t>
      </w:r>
    </w:p>
    <w:p w:rsidRDefault="001027D0" w:rsidP="003C56D2" w:rsidR="00007AF7">
      <w:pPr>
        <w:spacing w:before="300"/>
        <w:jc w:val="center"/>
      </w:pPr>
      <w:r>
        <w:t xml:space="preserve">U Splitu, </w:t>
      </w:r>
      <w:r w:rsidR="004F423D">
        <w:t>7</w:t>
      </w:r>
      <w:r w:rsidR="003C56D2">
        <w:t>. listopada</w:t>
      </w:r>
      <w:r w:rsidR="00007AF7">
        <w:t xml:space="preserve"> 201</w:t>
      </w:r>
      <w:r w:rsidR="003100FD">
        <w:t>6</w:t>
      </w:r>
      <w:r w:rsidR="00007AF7">
        <w:t>. godine</w:t>
      </w:r>
    </w:p>
    <w:p w:rsidRDefault="00007AF7" w:rsidP="00F7248E" w:rsidR="00007AF7">
      <w:pPr>
        <w:spacing w:before="20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B7F9A">
        <w:t xml:space="preserve">        </w:t>
      </w:r>
      <w:r>
        <w:t>SUTKINJA</w:t>
      </w:r>
    </w:p>
    <w:p w:rsidRDefault="001B7F9A" w:rsidP="001B7F9A" w:rsidR="00007AF7">
      <w:pPr>
        <w:jc w:val="right"/>
      </w:pPr>
      <w:r>
        <w:t>ANA GOLUB GRUIĆ</w:t>
      </w:r>
    </w:p>
    <w:p w:rsidRDefault="003C56D2" w:rsidP="001B7F9A" w:rsidR="003C56D2">
      <w:pPr>
        <w:jc w:val="right"/>
      </w:pPr>
    </w:p>
    <w:p w:rsidRDefault="00007AF7" w:rsidP="00007AF7" w:rsidR="00007AF7"/>
    <w:p w:rsidRDefault="00007AF7" w:rsidP="001B7F9A" w:rsidR="00007AF7">
      <w:pPr>
        <w:jc w:val="both"/>
      </w:pPr>
      <w:r>
        <w:t>PRAVNA POUKA: Protiv ovog rješenja nije dopuštena žalba (članak 278. stavak 2</w:t>
      </w:r>
      <w:r w:rsidR="001B7F9A">
        <w:t>. Zakona o parničnom postupku (˝Narodne novine˝</w:t>
      </w:r>
      <w:r>
        <w:t xml:space="preserve"> broj 53/91, 91/92, 112/99, 88/01, 117/03, 88/05, 2/07, 84/08, 96/08, 123/08, 57/11 i 25/13, dalje ZPP u vezi sa člankom 6. SZ-a).</w:t>
      </w:r>
    </w:p>
    <w:p w:rsidRDefault="00007AF7" w:rsidP="00007AF7" w:rsidR="00007AF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007AF7" w:rsidP="00007AF7" w:rsidR="00007AF7">
      <w:r>
        <w:t>DNA:</w:t>
      </w:r>
    </w:p>
    <w:p w:rsidRDefault="00007AF7" w:rsidP="00007AF7" w:rsidR="00007AF7">
      <w:r>
        <w:t>-</w:t>
      </w:r>
      <w:r>
        <w:tab/>
        <w:t>stečajno</w:t>
      </w:r>
      <w:r w:rsidR="004F423D">
        <w:t>j upraviteljici</w:t>
      </w:r>
    </w:p>
    <w:p w:rsidRDefault="00007AF7" w:rsidP="00007AF7" w:rsidR="00007AF7">
      <w:r>
        <w:t>-</w:t>
      </w:r>
      <w:r>
        <w:tab/>
      </w:r>
      <w:r w:rsidR="00B12AE6">
        <w:t xml:space="preserve">mrežna stranica e-Oglasna ploča sudova </w:t>
      </w:r>
    </w:p>
    <w:p w:rsidRDefault="00007AF7" w:rsidP="00127977" w:rsidR="00237BF5">
      <w:r>
        <w:t>-</w:t>
      </w:r>
      <w:r>
        <w:tab/>
        <w:t>u spis</w:t>
      </w:r>
    </w:p>
    <w:sectPr w:rsidSect="003100FD" w:rsidR="00237BF5"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40301732"/>
      <w:docPartObj>
        <w:docPartGallery w:val="Page Numbers (Top of Page)"/>
        <w:docPartUnique/>
      </w:docPartObj>
    </w:sdtPr>
    <w:sdtEndPr/>
    <w:sdtContent>
      <w:p w:rsidRDefault="00B12AE6" w:rsidR="00B12AE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1DAB">
          <w:rPr>
            <w:noProof/>
          </w:rPr>
          <w:t>2</w:t>
        </w:r>
        <w:r>
          <w:fldChar w:fldCharType="end"/>
        </w:r>
      </w:p>
    </w:sdtContent>
  </w:sdt>
  <w:p w:rsidRDefault="00B12AE6" w:rsidP="00B92914" w:rsidR="00B92914">
    <w:pPr>
      <w:pStyle w:val="Zaglavlje"/>
      <w:jc w:val="right"/>
    </w:pPr>
    <w:r w:rsidRPr="00B12AE6">
      <w:t>11. St-</w:t>
    </w:r>
    <w:r w:rsidR="003C56D2">
      <w:t>9/2015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2AE6" w:rsidP="00B12AE6" w:rsidR="00B12AE6">
    <w:pPr>
      <w:pStyle w:val="Zaglavlje"/>
      <w:jc w:val="right"/>
    </w:pPr>
    <w:r>
      <w:t>11. St-</w:t>
    </w:r>
    <w:r w:rsidR="003C56D2">
      <w:t>9/2015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4A44668C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F7897"/>
    <w:rsid w:val="001027D0"/>
    <w:rsid w:val="00112564"/>
    <w:rsid w:val="00127977"/>
    <w:rsid w:val="00135CCC"/>
    <w:rsid w:val="00166B6B"/>
    <w:rsid w:val="00191DAB"/>
    <w:rsid w:val="001B7F9A"/>
    <w:rsid w:val="001D1A6B"/>
    <w:rsid w:val="001D7C00"/>
    <w:rsid w:val="00227E08"/>
    <w:rsid w:val="002337B3"/>
    <w:rsid w:val="00237BF5"/>
    <w:rsid w:val="00256C42"/>
    <w:rsid w:val="002B6233"/>
    <w:rsid w:val="002D3B07"/>
    <w:rsid w:val="003100FD"/>
    <w:rsid w:val="00347638"/>
    <w:rsid w:val="0038748A"/>
    <w:rsid w:val="003C56D2"/>
    <w:rsid w:val="003D72B1"/>
    <w:rsid w:val="003F3F9F"/>
    <w:rsid w:val="003F73D8"/>
    <w:rsid w:val="00426C37"/>
    <w:rsid w:val="00466E01"/>
    <w:rsid w:val="004F423D"/>
    <w:rsid w:val="004F77B6"/>
    <w:rsid w:val="00517FEF"/>
    <w:rsid w:val="00581597"/>
    <w:rsid w:val="00590E39"/>
    <w:rsid w:val="005C3750"/>
    <w:rsid w:val="005F6BFE"/>
    <w:rsid w:val="00602BFF"/>
    <w:rsid w:val="00613F0F"/>
    <w:rsid w:val="00624107"/>
    <w:rsid w:val="0067050D"/>
    <w:rsid w:val="006951FE"/>
    <w:rsid w:val="006F308F"/>
    <w:rsid w:val="00760BEA"/>
    <w:rsid w:val="007659A5"/>
    <w:rsid w:val="007803ED"/>
    <w:rsid w:val="00792894"/>
    <w:rsid w:val="007A4677"/>
    <w:rsid w:val="007A7272"/>
    <w:rsid w:val="007B40F5"/>
    <w:rsid w:val="007C20FA"/>
    <w:rsid w:val="007E2957"/>
    <w:rsid w:val="0080300F"/>
    <w:rsid w:val="0087363E"/>
    <w:rsid w:val="008D31C1"/>
    <w:rsid w:val="009133B2"/>
    <w:rsid w:val="00973DE1"/>
    <w:rsid w:val="009B26C0"/>
    <w:rsid w:val="009E1F18"/>
    <w:rsid w:val="009F0FC8"/>
    <w:rsid w:val="00A0601A"/>
    <w:rsid w:val="00A16878"/>
    <w:rsid w:val="00A93DCB"/>
    <w:rsid w:val="00AD3DCE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C35B1"/>
    <w:rsid w:val="00C14E5E"/>
    <w:rsid w:val="00C261FE"/>
    <w:rsid w:val="00C56860"/>
    <w:rsid w:val="00CB2F65"/>
    <w:rsid w:val="00D062CF"/>
    <w:rsid w:val="00D348BD"/>
    <w:rsid w:val="00D36C8E"/>
    <w:rsid w:val="00D46B98"/>
    <w:rsid w:val="00D661F4"/>
    <w:rsid w:val="00DF524F"/>
    <w:rsid w:val="00E03FDC"/>
    <w:rsid w:val="00E07A93"/>
    <w:rsid w:val="00E14F85"/>
    <w:rsid w:val="00E63084"/>
    <w:rsid w:val="00E80E84"/>
    <w:rsid w:val="00EB5514"/>
    <w:rsid w:val="00EC6337"/>
    <w:rsid w:val="00ED0106"/>
    <w:rsid w:val="00F139CE"/>
    <w:rsid w:val="00F25213"/>
    <w:rsid w:val="00F326A8"/>
    <w:rsid w:val="00F44808"/>
    <w:rsid w:val="00F7248E"/>
    <w:rsid w:val="00FA40C6"/>
    <w:rsid w:val="00FB3F9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listopada 2016.</izvorni_sadrzaj>
    <derivirana_varijabla naziv="DomainObject.DatumDonosenjaOdluke_1">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2015.</izvorni_sadrzaj>
    <derivirana_varijabla naziv="DomainObject.Predmet.DatumOsnivanja_1">2.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St-9/2015</izvorni_sadrzaj>
    <derivirana_varijabla naziv="DomainObject.Predmet.OznakaBroj_1">St-9/2015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HELIOS FAROS, dioničko društvo za ugostiteljstvo</izvorni_sadrzaj>
    <derivirana_varijabla naziv="DomainObject.Predmet.ProtustrankaFormated_1">  HELIOS FAROS, dioničko društvo za ugostiteljstvo</derivirana_varijabla>
  </DomainObject.Predmet.ProtustrankaFormated>
  <DomainObject.Predmet.ProtustrankaFormatedOIB>
    <izvorni_sadrzaj>  HELIOS FAROS, dioničko društvo za ugostiteljstvo, OIB 48594515409</izvorni_sadrzaj>
    <derivirana_varijabla naziv="DomainObject.Predmet.ProtustrankaFormatedOIB_1">  HELIOS FAROS, dioničko društvo za ugostiteljstvo, OIB 48594515409</derivirana_varijabla>
  </DomainObject.Predmet.ProtustrankaFormatedOIB>
  <DomainObject.Predmet.ProtustrankaFormatedWithAdress>
    <izvorni_sadrzaj> HELIOS FAROS, dioničko društvo za ugostiteljstvo, Priko/bb, 21460 Stari Grad</izvorni_sadrzaj>
    <derivirana_varijabla naziv="DomainObject.Predmet.ProtustrankaFormatedWithAdress_1"> HELIOS FAROS, dioničko društvo za ugostiteljstvo, Priko/bb, 21460 Stari Grad</derivirana_varijabla>
  </DomainObject.Predmet.ProtustrankaFormatedWithAdress>
  <DomainObject.Predmet.ProtustrankaFormatedWithAdressOIB>
    <izvorni_sadrzaj> HELIOS FAROS, dioničko društvo za ugostiteljstvo, OIB 48594515409, Priko/bb, 21460 Stari Grad</izvorni_sadrzaj>
    <derivirana_varijabla naziv="DomainObject.Predmet.ProtustrankaFormatedWithAdressOIB_1"> HELIOS FAROS, dioničko društvo za ugostiteljstvo, OIB 48594515409, Priko/bb, 21460 Stari Grad</derivirana_varijabla>
  </DomainObject.Predmet.ProtustrankaFormatedWithAdressOIB>
  <DomainObject.Predmet.ProtustrankaWithAdress>
    <izvorni_sadrzaj>HELIOS FAROS, dioničko društvo za ugostiteljstvo Priko/bb, 21460 Stari Grad</izvorni_sadrzaj>
    <derivirana_varijabla naziv="DomainObject.Predmet.ProtustrankaWithAdress_1">HELIOS FAROS, dioničko društvo za ugostiteljstvo Priko/bb, 21460 Stari Grad</derivirana_varijabla>
  </DomainObject.Predmet.ProtustrankaWithAdress>
  <DomainObject.Predmet.ProtustrankaWithAdressOIB>
    <izvorni_sadrzaj>HELIOS FAROS, dioničko društvo za ugostiteljstvo, OIB 48594515409, Priko/bb, 21460 Stari Grad</izvorni_sadrzaj>
    <derivirana_varijabla naziv="DomainObject.Predmet.ProtustrankaWithAdressOIB_1">HELIOS FAROS, dioničko društvo za ugostiteljstvo, OIB 48594515409, Priko/bb, 21460 Stari Grad</derivirana_varijabla>
  </DomainObject.Predmet.ProtustrankaWithAdressOIB>
  <DomainObject.Predmet.ProtustrankaNazivFormated>
    <izvorni_sadrzaj>HELIOS FAROS, dioničko društvo za ugostiteljstvo</izvorni_sadrzaj>
    <derivirana_varijabla naziv="DomainObject.Predmet.ProtustrankaNazivFormated_1">HELIOS FAROS, dioničko društvo za ugostiteljstvo</derivirana_varijabla>
  </DomainObject.Predmet.ProtustrankaNazivFormated>
  <DomainObject.Predmet.ProtustrankaNazivFormatedOIB>
    <izvorni_sadrzaj>HELIOS FAROS, dioničko društvo za ugostiteljstvo, OIB 48594515409</izvorni_sadrzaj>
    <derivirana_varijabla naziv="DomainObject.Predmet.ProtustrankaNazivFormatedOIB_1">HELIOS FAROS, dioničko društvo za ugostiteljstvo, OIB 48594515409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HELIOS FAROS, dioničko društvo za ugostiteljstvo</item>
    </izvorni_sadrzaj>
    <derivirana_varijabla naziv="DomainObject.Predmet.ProtuStrankaListFormated_1">
      <item>HELIOS FAROS, dioničko društvo za ugostiteljstvo</item>
    </derivirana_varijabla>
  </DomainObject.Predmet.ProtuStrankaListFormated>
  <DomainObject.Predmet.ProtuStrankaListFormatedOIB>
    <izvorni_sadrzaj>
      <item>HELIOS FAROS, dioničko društvo za ugostiteljstvo, OIB 48594515409</item>
    </izvorni_sadrzaj>
    <derivirana_varijabla naziv="DomainObject.Predmet.ProtuStrankaListFormatedOIB_1">
      <item>HELIOS FAROS, dioničko društvo za ugostiteljstvo, OIB 48594515409</item>
    </derivirana_varijabla>
  </DomainObject.Predmet.ProtuStrankaListFormatedOIB>
  <DomainObject.Predmet.ProtuStrankaListFormatedWithAdress>
    <izvorni_sadrzaj>
      <item>HELIOS FAROS, dioničko društvo za ugostiteljstvo, Priko/bb, 21460 Stari Grad</item>
    </izvorni_sadrzaj>
    <derivirana_varijabla naziv="DomainObject.Predmet.ProtuStrankaListFormatedWithAdress_1">
      <item>HELIOS FAROS, dioničko društvo za ugostiteljstvo, Priko/bb, 21460 Stari Grad</item>
    </derivirana_varijabla>
  </DomainObject.Predmet.ProtuStrankaListFormatedWithAdress>
  <DomainObject.Predmet.ProtuStrankaListFormatedWithAdressOIB>
    <izvorni_sadrzaj>
      <item>HELIOS FAROS, dioničko društvo za ugostiteljstvo, OIB 48594515409, Priko/bb, 21460 Stari Grad</item>
    </izvorni_sadrzaj>
    <derivirana_varijabla naziv="DomainObject.Predmet.ProtuStrankaListFormatedWithAdressOIB_1">
      <item>HELIOS FAROS, dioničko društvo za ugostiteljstvo, OIB 48594515409, Priko/bb, 21460 Stari Grad</item>
    </derivirana_varijabla>
  </DomainObject.Predmet.ProtuStrankaListFormatedWithAdressOIB>
  <DomainObject.Predmet.ProtuStrankaListNazivFormated>
    <izvorni_sadrzaj>
      <item>HELIOS FAROS, dioničko društvo za ugostiteljstvo</item>
    </izvorni_sadrzaj>
    <derivirana_varijabla naziv="DomainObject.Predmet.ProtuStrankaListNazivFormated_1">
      <item>HELIOS FAROS, dioničko društvo za ugostiteljstvo</item>
    </derivirana_varijabla>
  </DomainObject.Predmet.ProtuStrankaListNazivFormated>
  <DomainObject.Predmet.ProtuStrankaListNazivFormatedOIB>
    <izvorni_sadrzaj>
      <item>HELIOS FAROS, dioničko društvo za ugostiteljstvo, OIB 48594515409</item>
    </izvorni_sadrzaj>
    <derivirana_varijabla naziv="DomainObject.Predmet.ProtuStrankaListNazivFormatedOIB_1">
      <item>HELIOS FAROS, dioničko društvo za ugostiteljstvo, OIB 48594515409</item>
    </derivirana_varijabla>
  </DomainObject.Predmet.ProtuStrankaListNazivFormatedOIB>
  <DomainObject.Predmet.OstaliList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izvorni_sadrzaj>
    <derivirana_varijabla naziv="DomainObject.Predmet.OstaliList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derivirana_varijabla>
  </DomainObject.Predmet.OstaliListFormated>
  <DomainObject.Predmet.OstaliList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izvorni_sadrzaj>
    <derivirana_varijabla naziv="DomainObject.Predmet.OstaliList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derivirana_varijabla>
  </DomainObject.Predmet.OstaliListFormatedOIB>
  <DomainObject.Predmet.OstaliListFormatedWithAdress>
    <izvorni_sadrzaj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</izvorni_sadrzaj>
    <derivirana_varijabla naziv="DomainObject.Predmet.OstaliListFormatedWithAdress_1">
      <item>Filip Gelo, Vatrogasna 54, 31000 Osijek</item>
      <item>Alen Ivković, Užarska 28/IV, 51000 Rijeka</item>
      <item>Nikša Barbarić, Ulica Kralja Zvonimira 33, 21460 Stari Grad</item>
      <item>Nikša Barić, Njiva 9, 21460 Stari Grad</item>
      <item>Tonči Bogdanić, Trg Škor Ambroza Vranjicanija 1, 21460 Stari Grad</item>
      <item>Antun Bojanić, Ulica Dr.ante Starčevića 12, 21460 Stari Grad</item>
      <item>Borko Bojanić, Vrisnik 125, 21465 Vrisnik</item>
      <item>Dinko Božiković, DOMOBRANSKA ULICA 36 (ranije: STARI GRAD, STARI GRAD, 0), 21460 Stari Grad</item>
      <item>Meri Božiković, Svirče 70, 21460 Svirče</item>
      <item>Dinka Buratović, Vrbanj 33, 21460 Vrbanj</item>
      <item>Dušan Buratović, Vrbanj 215, 21460 Vrbanj</item>
      <item>Melita Carić, Domobranska Ulica 32 A, 21460 Stari Grad</item>
      <item>Rina Carić, Carića Dvor 2, 21460 Stari Grad</item>
      <item>Marko Dabro, Ulica Kralja Zvonimira 10, 21460 Stari Grad</item>
      <item>Sonja Del, DOMOBRANSKA ULICA 21 (ranije: STARI GRAD, STARI GRAD, 0), 21460 Stari Grad</item>
      <item>Jordan Deletis, Ulica Predraga Bogdanića 34, 21460 Stari Grad</item>
      <item>Milica Draganić, JELSA 339 (ranije: JELSA, JELSA, 0), 21465 Jelsa</item>
      <item>Peroslav Dragičević, Ulica Ivice Stipišića 10, 21460 Stari Grad</item>
      <item>Jurko Dužević, Duolnjo Kola 7, 21460 Stari Grad</item>
      <item>Ivo Fidler, VRISNIK 10 (ranije: VRISNIK, VRISNIK, 0), 21465 Vrisnik</item>
      <item>Latka Fidler, VRISNIK 10 (ranije: VRISNIK, VRISNIK, 0), 21465 Vrisnik</item>
      <item>Marija Franičević, Gornji Dvori 9, 21460 Stari Grad</item>
      <item>Dinkica Garić, Ulica Matija Ivanića 35, 21460 Stari Grad</item>
      <item>Milena Gluščević, Vrbanj 66, 21460 Vrbanj</item>
      <item>Animari Jeličić, Ulica Ivice Stipišića 8, 21460 Stari Grad</item>
      <item>Marina Jurić, TRG STJEPANA RADIĆA 7 (ranije: STARI GRAD, STARI GRAD, 0), 21460 Stari Grad</item>
      <item>Helena Kalebić Görig, Vrbanj 52, 21460 Vrbanj</item>
      <item>Kristina Kekez, Šurokovića Dvor 7, 21460 Stari Grad</item>
      <item>Ivanka Knezović, Vukovarska Cesta 17 A, 21460 Stari Grad</item>
      <item>Robert Kolumbić, Vagonj 14, 21460 Stari Grad</item>
      <item>Matilda Kovačević, Ulica Zbora Narodne Garde 1, 21460 Stari Grad</item>
      <item>Fabris Kuničić, Ivan Dolac 11, 21465 Ivan Dolac</item>
      <item>Miljana Leleković, Vrbanj 149, 21460 Vrbanj</item>
      <item>Margita Lubina, Ulica Jurja Dalmatinca 6, 21460 Stari Grad</item>
      <item>Jakov Lupi, KOD SV. ROKA 5 (ranije: STARI GRAD, STARI GRAD, 0), 21460 Stari Grad</item>
      <item>Mićelino Lupi, VUKOVARSKA CESTA 9 (ranije: STARI GRAD, STARI GRAD, 0), 21460 Stari Grad</item>
      <item>Nikola Lupi, Kod Sv. Mandaline 1, 21460 Stari Grad</item>
      <item>Vinko Lupi, KOD SV. ROKA 7 (ranije: STARI GRAD, STARI GRAD, 0), 21460 Stari Grad</item>
      <item>Ivica Ljubić, ULICA NIKOLE TESLE 12 (ranije: STARI GRAD, STARI GRAD, 0), 21460 Stari Grad</item>
      <item>Božo Makjanić, Svirče 152, 21460 Svirče</item>
      <item>Cvjetko Matković, ULICA MATIJA IVANIĆA 39 (ranije: STARI GRAD, STARI GRAD, 0), 21460 Stari Grad</item>
      <item>Ivica Matković-dražica, Obala Žrtava Rata 4, 21460 Stari Grad</item>
      <item>Ivan Milatić, DOMOBRANSKA ULICA 44 A (ranije: STARI GRAD, STARI GRAD, 0), 21460 Stari Grad</item>
      <item>Stjepan Milatić, Vrbanj 150, 21460 Vrbanj</item>
      <item>Gordana Moscatello, Ploča 17, 21460 Stari Grad</item>
      <item>Marijana Moškatelo, Ploča 27, 21460 Stari Grad</item>
      <item>Tomi Moškatelo, PLOČA 2 (ranije: DOL, DOL, 0), 21460 Stari Grad</item>
      <item>Suvad Mujezinović, Ulica Emanuela Vidovića 3, 21460 Stari Grad</item>
      <item>Meri Odrljin, Ulica Pave Dulčića 3, 21460 Stari Grad</item>
      <item>Alenka Pavičić, VRBANJ 53 (ranije: VRBANJ, VRBANJ, 0), 21460 Vrbanj</item>
      <item>Meri Pavičić Donkić, Obala Žrtava Rata 5, 21460 Stari Grad</item>
      <item>Nikola Pavičić, VRBANJ 53 (ranije: VRBANJ, VRBANJ, 0), 21460 Vrbanj</item>
      <item>Andrej Petrić, KOD SV. MANDALINE 15 (ranije: STARI GRAD, STARI GRAD, 0), 21460 Stari Grad</item>
      <item>Siniša Petrić, Ulica Petra Scutteri 6, 21460 Stari Grad</item>
      <item>Tonko Petrić, Šiberija 20, 21460 Stari Grad</item>
      <item>Vinko Petrić, Ulica Kralja Zvonimira 28, 21460 Stari Grad</item>
      <item>Antun Plenković, SVIRČE 80 (ranije: SVIRČE, SVIRČE, 0), 21460 Svirče</item>
      <item>Dinko Račić, Vrbanj 442, 21460 Vrbanj</item>
      <item>Dobrila Račić, Vrbanj 302 A, 21460 Vrbanj</item>
      <item>Jakša Račić, Ulica Kneza Branimira 5, 21460 Stari Grad</item>
      <item>Tatijana Radman-livaja, Molo Njiva 6, 21460 Stari Grad</item>
      <item>Irena Roić, Pavičića Dvor 7, 21460 Stari Grad</item>
      <item>Juraj Roić, Vrankovića Dvor 1, 21460 Stari Grad</item>
      <item>Lući Roić, PAVIČIĆA DVOR 7 (ranije: DOL, DOL, 0), 21460 Stari Grad</item>
      <item>Duška Rubinić, Vrisnik 67, 21465 Vrisnik</item>
      <item>Ivan Sanseović, KUNIČIĆA DVOR 4 (ranije: DOL, DOL, 0), 21460 Stari Grad</item>
      <item>Igor Srhoj, ULICA PETRA KREŠIMIRA IV 5 (ranije: STARI GRAD, STARI GRAD, 0), 21460 Stari Grad</item>
      <item>Ivo Stančić, Stančića Dvor 10, 21460 Stari Grad</item>
      <item>Toni Tarbušković, Ulica Predraga Bogdanića 17, 21460 Stari Grad</item>
      <item>Anita Viceić, Svirče 148, 21460 Svirče</item>
      <item>Kuzma Viceić, Ulica Ivana Zajca 6, 21460 Stari Grad</item>
      <item>Marin Vidošević, VRBANJ 324 (ranije: VRBANJ, VRBANJ, 0), 21460 Vrbanj</item>
      <item>Toni Vidović, Obala Žrtava Rata 10, 21460 Stari Grad</item>
      <item>Igor Vodanović, VRBANJ 210 (ranije: VRBANJ, VRBANJ, 0), 21460 Vrbanj</item>
      <item>Jurica Vodanović, ULICA DON MIHOVILA PAVLINOVIĆA 3 (ranije: STARI GRAD, STARI GRAD, 0), 21460 Stari Grad</item>
      <item>Ana Vranković, VRANKOVIĆA DVOR 6 (ranije: DOL, DOL, 0), 21460 Stari Grad</item>
      <item>Lukrecija Vranković, Svirče 96, 21460 Svirče</item>
      <item>Dragiša Zaninović, Ulica Kneza Branimira 19, 21460 Stari Grad</item>
      <item>Katica Zaninović, Ulica Kneza Branimira 19, 21460 Stari Grad</item>
      <item>Luka Stančić, Stančića Dvor 13, 21460 Stari Grad</item>
      <item>Meri Stipišić, Vrbanj 109, 21460 Vrbanj</item>
      <item>Zdeslav Škarpa, Ulica Don Frane Bulića 7, 21460 Stari Grad</item>
      <item>Franko Šoljan, Ulica Matija Ivanića 43, 21460 Stari Grad</item>
      <item>Neno Šoljan, Ulica Matije Gupca 3, 21460 Stari Grad</item>
    </derivirana_varijabla>
  </DomainObject.Predmet.OstaliListFormatedWithAdress>
  <DomainObject.Predmet.OstaliListFormatedWithAdressOIB>
    <izvorni_sadrzaj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</izvorni_sadrzaj>
    <derivirana_varijabla naziv="DomainObject.Predmet.OstaliListFormatedWithAdressOIB_1">
      <item>Filip Gelo, OIB 68066482877, Vatrogasna 54, 31000 Osijek</item>
      <item>Alen Ivković, OIB 63957064080, Užarska 28/IV, 51000 Rijeka</item>
      <item>Nikša Barbarić, OIB 58503275233, Ulica Kralja Zvonimira 33, 21460 Stari Grad</item>
      <item>Nikša Barić, OIB 23657353558, Njiva 9, 21460 Stari Grad</item>
      <item>Tonči Bogdanić, OIB 35712879769, Trg Škor Ambroza Vranjicanija 1, 21460 Stari Grad</item>
      <item>Antun Bojanić, OIB 25390858866, Ulica Dr.ante Starčevića 12, 21460 Stari Grad</item>
      <item>Borko Bojanić, OIB 07902207709, Vrisnik 125, 21465 Vrisnik</item>
      <item>Dinko Božiković, OIB 01052764195, DOMOBRANSKA ULICA 36 (ranije: STARI GRAD, STARI GRAD, 0), 21460 Stari Grad</item>
      <item>Meri Božiković, OIB 61726058866, Svirče 70, 21460 Svirče</item>
      <item>Dinka Buratović, OIB 16309045883, Vrbanj 33, 21460 Vrbanj</item>
      <item>Dušan Buratović, OIB 25491440550, Vrbanj 215, 21460 Vrbanj</item>
      <item>Melita Carić, OIB 77082555798, Domobranska Ulica 32 A, 21460 Stari Grad</item>
      <item>Rina Carić, OIB 81122590612, Carića Dvor 2, 21460 Stari Grad</item>
      <item>Marko Dabro, OIB 25869758281, Ulica Kralja Zvonimira 10, 21460 Stari Grad</item>
      <item>Sonja Del, OIB 75936265707, DOMOBRANSKA ULICA 21 (ranije: STARI GRAD, STARI GRAD, 0), 21460 Stari Grad</item>
      <item>Jordan Deletis, OIB 14145462525, Ulica Predraga Bogdanića 34, 21460 Stari Grad</item>
      <item>Milica Draganić, OIB 11562636123, JELSA 339 (ranije: JELSA, JELSA, 0), 21465 Jelsa</item>
      <item>Peroslav Dragičević, OIB 15791751073, Ulica Ivice Stipišića 10, 21460 Stari Grad</item>
      <item>Jurko Dužević, OIB 80685108616, Duolnjo Kola 7, 21460 Stari Grad</item>
      <item>Ivo Fidler, OIB 78039638098, VRISNIK 10 (ranije: VRISNIK, VRISNIK, 0), 21465 Vrisnik</item>
      <item>Latka Fidler, OIB 28810656701, VRISNIK 10 (ranije: VRISNIK, VRISNIK, 0), 21465 Vrisnik</item>
      <item>Marija Franičević, OIB 37205376047, Gornji Dvori 9, 21460 Stari Grad</item>
      <item>Dinkica Garić, OIB 34659714940, Ulica Matija Ivanića 35, 21460 Stari Grad</item>
      <item>Milena Gluščević, OIB 97242624022, Vrbanj 66, 21460 Vrbanj</item>
      <item>Animari Jeličić, OIB 14710222757, Ulica Ivice Stipišića 8, 21460 Stari Grad</item>
      <item>Marina Jurić, OIB 43006608113, TRG STJEPANA RADIĆA 7 (ranije: STARI GRAD, STARI GRAD, 0), 21460 Stari Grad</item>
      <item>Helena Kalebić Görig, OIB 85121632115, Vrbanj 52, 21460 Vrbanj</item>
      <item>Kristina Kekez, OIB 09340335470, Šurokovića Dvor 7, 21460 Stari Grad</item>
      <item>Ivanka Knezović, OIB 22675913781, Vukovarska Cesta 17 A, 21460 Stari Grad</item>
      <item>Robert Kolumbić, OIB 00666799529, Vagonj 14, 21460 Stari Grad</item>
      <item>Matilda Kovačević, OIB 73368633655, Ulica Zbora Narodne Garde 1, 21460 Stari Grad</item>
      <item>Fabris Kuničić, OIB 54895041561, Ivan Dolac 11, 21465 Ivan Dolac</item>
      <item>Miljana Leleković, OIB 10525896098, Vrbanj 149, 21460 Vrbanj</item>
      <item>Margita Lubina, OIB 23679765650, Ulica Jurja Dalmatinca 6, 21460 Stari Grad</item>
      <item>Jakov Lupi, OIB 27983251135, KOD SV. ROKA 5 (ranije: STARI GRAD, STARI GRAD, 0), 21460 Stari Grad</item>
      <item>Mićelino Lupi, OIB 29422768835, VUKOVARSKA CESTA 9 (ranije: STARI GRAD, STARI GRAD, 0), 21460 Stari Grad</item>
      <item>Nikola Lupi, OIB 99879737628, Kod Sv. Mandaline 1, 21460 Stari Grad</item>
      <item>Vinko Lupi, OIB 11848062223, KOD SV. ROKA 7 (ranije: STARI GRAD, STARI GRAD, 0), 21460 Stari Grad</item>
      <item>Ivica Ljubić, OIB 56655610557, ULICA NIKOLE TESLE 12 (ranije: STARI GRAD, STARI GRAD, 0), 21460 Stari Grad</item>
      <item>Božo Makjanić, OIB 80928770835, Svirče 152, 21460 Svirče</item>
      <item>Cvjetko Matković, OIB 10443683019, ULICA MATIJA IVANIĆA 39 (ranije: STARI GRAD, STARI GRAD, 0), 21460 Stari Grad</item>
      <item>Ivica Matković-dražica, OIB 17752241913, Obala Žrtava Rata 4, 21460 Stari Grad</item>
      <item>Ivan Milatić, OIB 03038363991, DOMOBRANSKA ULICA 44 A (ranije: STARI GRAD, STARI GRAD, 0), 21460 Stari Grad</item>
      <item>Stjepan Milatić, OIB 24125103132, Vrbanj 150, 21460 Vrbanj</item>
      <item>Gordana Moscatello, OIB 83897408760, Ploča 17, 21460 Stari Grad</item>
      <item>Marijana Moškatelo, OIB 47789083770, Ploča 27, 21460 Stari Grad</item>
      <item>Tomi Moškatelo, OIB 23063775832, PLOČA 2 (ranije: DOL, DOL, 0), 21460 Stari Grad</item>
      <item>Suvad Mujezinović, OIB 79807741036, Ulica Emanuela Vidovića 3, 21460 Stari Grad</item>
      <item>Meri Odrljin, OIB 77718989091, Ulica Pave Dulčića 3, 21460 Stari Grad</item>
      <item>Alenka Pavičić, OIB 09982442980, VRBANJ 53 (ranije: VRBANJ, VRBANJ, 0), 21460 Vrbanj</item>
      <item>Meri Pavičić Donkić, OIB 14219038598, Obala Žrtava Rata 5, 21460 Stari Grad</item>
      <item>Nikola Pavičić, OIB 91865331053, VRBANJ 53 (ranije: VRBANJ, VRBANJ, 0), 21460 Vrbanj</item>
      <item>Andrej Petrić, OIB 19736485808, KOD SV. MANDALINE 15 (ranije: STARI GRAD, STARI GRAD, 0), 21460 Stari Grad</item>
      <item>Siniša Petrić, OIB 59516009847, Ulica Petra Scutteri 6, 21460 Stari Grad</item>
      <item>Tonko Petrić, OIB 82973125806, Šiberija 20, 21460 Stari Grad</item>
      <item>Vinko Petrić, OIB 25756669353, Ulica Kralja Zvonimira 28, 21460 Stari Grad</item>
      <item>Antun Plenković, OIB 85969226037, SVIRČE 80 (ranije: SVIRČE, SVIRČE, 0), 21460 Svirče</item>
      <item>Dinko Račić, OIB 02437704848, Vrbanj 442, 21460 Vrbanj</item>
      <item>Dobrila Račić, OIB 20570606006, Vrbanj 302 A, 21460 Vrbanj</item>
      <item>Jakša Račić, OIB 38999423527, Ulica Kneza Branimira 5, 21460 Stari Grad</item>
      <item>Tatijana Radman-livaja, OIB 18508954323, Molo Njiva 6, 21460 Stari Grad</item>
      <item>Irena Roić, OIB 74510422762, Pavičića Dvor 7, 21460 Stari Grad</item>
      <item>Juraj Roić, OIB 40166347687, Vrankovića Dvor 1, 21460 Stari Grad</item>
      <item>Lući Roić, OIB 24743587539, PAVIČIĆA DVOR 7 (ranije: DOL, DOL, 0), 21460 Stari Grad</item>
      <item>Duška Rubinić, OIB 81753177049, Vrisnik 67, 21465 Vrisnik</item>
      <item>Ivan Sanseović, OIB 08563467932, KUNIČIĆA DVOR 4 (ranije: DOL, DOL, 0), 21460 Stari Grad</item>
      <item>Igor Srhoj, OIB 49614028914, ULICA PETRA KREŠIMIRA IV 5 (ranije: STARI GRAD, STARI GRAD, 0), 21460 Stari Grad</item>
      <item>Ivo Stančić, OIB 64029423659, Stančića Dvor 10, 21460 Stari Grad</item>
      <item>Toni Tarbušković, OIB 94345687118, Ulica Predraga Bogdanića 17, 21460 Stari Grad</item>
      <item>Anita Viceić, OIB 06333694020, Svirče 148, 21460 Svirče</item>
      <item>Kuzma Viceić, OIB 18673197960, Ulica Ivana Zajca 6, 21460 Stari Grad</item>
      <item>Marin Vidošević, OIB 79171335463, VRBANJ 324 (ranije: VRBANJ, VRBANJ, 0), 21460 Vrbanj</item>
      <item>Toni Vidović, OIB 06215024380, Obala Žrtava Rata 10, 21460 Stari Grad</item>
      <item>Igor Vodanović, OIB 84309988572, VRBANJ 210 (ranije: VRBANJ, VRBANJ, 0), 21460 Vrbanj</item>
      <item>Jurica Vodanović, OIB 73535528486, ULICA DON MIHOVILA PAVLINOVIĆA 3 (ranije: STARI GRAD, STARI GRAD, 0), 21460 Stari Grad</item>
      <item>Ana Vranković, OIB 16520971202, VRANKOVIĆA DVOR 6 (ranije: DOL, DOL, 0), 21460 Stari Grad</item>
      <item>Lukrecija Vranković, OIB 74776528214, Svirče 96, 21460 Svirče</item>
      <item>Dragiša Zaninović, OIB 39417717290, Ulica Kneza Branimira 19, 21460 Stari Grad</item>
      <item>Katica Zaninović, OIB 02436297803, Ulica Kneza Branimira 19, 21460 Stari Grad</item>
      <item>Luka Stančić, OIB 91475365556, Stančića Dvor 13, 21460 Stari Grad</item>
      <item>Meri Stipišić, OIB 11963988379, Vrbanj 109, 21460 Vrbanj</item>
      <item>Zdeslav Škarpa, OIB 76872378956, Ulica Don Frane Bulića 7, 21460 Stari Grad</item>
      <item>Franko Šoljan, OIB 99776208688, Ulica Matija Ivanića 43, 21460 Stari Grad</item>
      <item>Neno Šoljan, OIB 04419572654, Ulica Matije Gupca 3, 21460 Stari Grad</item>
    </derivirana_varijabla>
  </DomainObject.Predmet.OstaliListFormatedWithAdressOIB>
  <DomainObject.Predmet.OstaliListNazivFormated>
    <izvorni_sadrzaj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izvorni_sadrzaj>
    <derivirana_varijabla naziv="DomainObject.Predmet.OstaliListNazivFormated_1"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derivirana_varijabla>
  </DomainObject.Predmet.OstaliListNazivFormated>
  <DomainObject.Predmet.OstaliListNazivFormatedOIB>
    <izvorni_sadrzaj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izvorni_sadrzaj>
    <derivirana_varijabla naziv="DomainObject.Predmet.OstaliListNazivFormatedOIB_1">
      <item>Filip Gelo, OIB 68066482877</item>
      <item>Alen Ivković, OIB 63957064080</item>
      <item>Nikša Barbarić, OIB 58503275233</item>
      <item>Nikša Barić, OIB 23657353558</item>
      <item>Tonči Bogdanić, OIB 35712879769</item>
      <item>Antun Bojanić, OIB 25390858866</item>
      <item>Borko Bojanić, OIB 07902207709</item>
      <item>Dinko Božiković, OIB 01052764195</item>
      <item>Meri Božiković, OIB 61726058866</item>
      <item>Dinka Buratović, OIB 16309045883</item>
      <item>Dušan Buratović, OIB 25491440550</item>
      <item>Melita Carić, OIB 77082555798</item>
      <item>Rina Carić, OIB 81122590612</item>
      <item>Marko Dabro, OIB 25869758281</item>
      <item>Sonja Del, OIB 75936265707</item>
      <item>Jordan Deletis, OIB 14145462525</item>
      <item>Milica Draganić, OIB 11562636123</item>
      <item>Peroslav Dragičević, OIB 15791751073</item>
      <item>Jurko Dužević, OIB 80685108616</item>
      <item>Ivo Fidler, OIB 78039638098</item>
      <item>Latka Fidler, OIB 28810656701</item>
      <item>Marija Franičević, OIB 37205376047</item>
      <item>Dinkica Garić, OIB 34659714940</item>
      <item>Milena Gluščević, OIB 97242624022</item>
      <item>Animari Jeličić, OIB 14710222757</item>
      <item>Marina Jurić, OIB 43006608113</item>
      <item>Helena Kalebić Görig, OIB 85121632115</item>
      <item>Kristina Kekez, OIB 09340335470</item>
      <item>Ivanka Knezović, OIB 22675913781</item>
      <item>Robert Kolumbić, OIB 00666799529</item>
      <item>Matilda Kovačević, OIB 73368633655</item>
      <item>Fabris Kuničić, OIB 54895041561</item>
      <item>Miljana Leleković, OIB 10525896098</item>
      <item>Margita Lubina, OIB 23679765650</item>
      <item>Jakov Lupi, OIB 27983251135</item>
      <item>Mićelino Lupi, OIB 29422768835</item>
      <item>Nikola Lupi, OIB 99879737628</item>
      <item>Vinko Lupi, OIB 11848062223</item>
      <item>Ivica Ljubić, OIB 56655610557</item>
      <item>Božo Makjanić, OIB 80928770835</item>
      <item>Cvjetko Matković, OIB 10443683019</item>
      <item>Ivica Matković-dražica, OIB 17752241913</item>
      <item>Ivan Milatić, OIB 03038363991</item>
      <item>Stjepan Milatić, OIB 24125103132</item>
      <item>Gordana Moscatello, OIB 83897408760</item>
      <item>Marijana Moškatelo, OIB 47789083770</item>
      <item>Tomi Moškatelo, OIB 23063775832</item>
      <item>Suvad Mujezinović, OIB 79807741036</item>
      <item>Meri Odrljin, OIB 77718989091</item>
      <item>Alenka Pavičić, OIB 09982442980</item>
      <item>Meri Pavičić Donkić, OIB 14219038598</item>
      <item>Nikola Pavičić, OIB 91865331053</item>
      <item>Andrej Petrić, OIB 19736485808</item>
      <item>Siniša Petrić, OIB 59516009847</item>
      <item>Tonko Petrić, OIB 82973125806</item>
      <item>Vinko Petrić, OIB 25756669353</item>
      <item>Antun Plenković, OIB 85969226037</item>
      <item>Dinko Račić, OIB 02437704848</item>
      <item>Dobrila Račić, OIB 20570606006</item>
      <item>Jakša Račić, OIB 38999423527</item>
      <item>Tatijana Radman-livaja, OIB 18508954323</item>
      <item>Irena Roić, OIB 74510422762</item>
      <item>Juraj Roić, OIB 40166347687</item>
      <item>Lući Roić, OIB 24743587539</item>
      <item>Duška Rubinić, OIB 81753177049</item>
      <item>Ivan Sanseović, OIB 08563467932</item>
      <item>Igor Srhoj, OIB 49614028914</item>
      <item>Ivo Stančić, OIB 64029423659</item>
      <item>Toni Tarbušković, OIB 94345687118</item>
      <item>Anita Viceić, OIB 06333694020</item>
      <item>Kuzma Viceić, OIB 18673197960</item>
      <item>Marin Vidošević, OIB 79171335463</item>
      <item>Toni Vidović, OIB 06215024380</item>
      <item>Igor Vodanović, OIB 84309988572</item>
      <item>Jurica Vodanović, OIB 73535528486</item>
      <item>Ana Vranković, OIB 16520971202</item>
      <item>Lukrecija Vranković, OIB 74776528214</item>
      <item>Dragiša Zaninović, OIB 39417717290</item>
      <item>Katica Zaninović, OIB 02436297803</item>
      <item>Luka Stančić, OIB 91475365556</item>
      <item>Meri Stipišić, OIB 11963988379</item>
      <item>Zdeslav Škarpa, OIB 76872378956</item>
      <item>Franko Šoljan, OIB 99776208688</item>
      <item>Neno Šoljan, OIB 04419572654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listopada 2016.</izvorni_sadrzaj>
    <derivirana_varijabla naziv="DomainObject.Datum_1">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HELIOS FAROS, dioničko društvo za ugostiteljstvo</izvorni_sadrzaj>
    <derivirana_varijabla naziv="DomainObject.Predmet.ProtustrankaIDrugi_1">HELIOS FAROS, dioničko društvo za ugostiteljstvo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HELIOS FAROS, dioničko društvo za ugostiteljstvo, OIB 48594515409, Priko/bb, 21460 Stari Grad</izvorni_sadrzaj>
    <derivirana_varijabla naziv="DomainObject.Predmet.ProtustrankaIDrugiAdressOIB_1">HELIOS FAROS, dioničko društvo za ugostiteljstvo, OIB 48594515409, Priko/bb,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HELIOS FAROS, dioničko društvo za ugostiteljstvo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izvorni_sadrzaj>
    <derivirana_varijabla naziv="DomainObject.Predmet.SudioniciListNaziv_1">
      <item>FINA ZAGREB</item>
      <item>HELIOS FAROS, dioničko društvo za ugostiteljstvo</item>
      <item>Filip Gelo</item>
      <item>Alen Ivković</item>
      <item>Nikša Barbarić</item>
      <item>Nikša Barić</item>
      <item>Tonči Bogdanić</item>
      <item>Antun Bojanić</item>
      <item>Borko Bojanić</item>
      <item>Dinko Božiković</item>
      <item>Meri Božiković</item>
      <item>Dinka Buratović</item>
      <item>Dušan Buratović</item>
      <item>Melita Carić</item>
      <item>Rina Carić</item>
      <item>Marko Dabro</item>
      <item>Sonja Del</item>
      <item>Jordan Deletis</item>
      <item>Milica Draganić</item>
      <item>Peroslav Dragičević</item>
      <item>Jurko Dužević</item>
      <item>Ivo Fidler</item>
      <item>Latka Fidler</item>
      <item>Marija Franičević</item>
      <item>Dinkica Garić</item>
      <item>Milena Gluščević</item>
      <item>Animari Jeličić</item>
      <item>Marina Jurić</item>
      <item>Helena Kalebić Görig</item>
      <item>Kristina Kekez</item>
      <item>Ivanka Knezović</item>
      <item>Robert Kolumbić</item>
      <item>Matilda Kovačević</item>
      <item>Fabris Kuničić</item>
      <item>Miljana Leleković</item>
      <item>Margita Lubina</item>
      <item>Jakov Lupi</item>
      <item>Mićelino Lupi</item>
      <item>Nikola Lupi</item>
      <item>Vinko Lupi</item>
      <item>Ivica Ljubić</item>
      <item>Božo Makjanić</item>
      <item>Cvjetko Matković</item>
      <item>Ivica Matković-dražica</item>
      <item>Ivan Milatić</item>
      <item>Stjepan Milatić</item>
      <item>Gordana Moscatello</item>
      <item>Marijana Moškatelo</item>
      <item>Tomi Moškatelo</item>
      <item>Suvad Mujezinović</item>
      <item>Meri Odrljin</item>
      <item>Alenka Pavičić</item>
      <item>Meri Pavičić Donkić</item>
      <item>Nikola Pavičić</item>
      <item>Andrej Petrić</item>
      <item>Siniša Petrić</item>
      <item>Tonko Petrić</item>
      <item>Vinko Petrić</item>
      <item>Antun Plenković</item>
      <item>Dinko Račić</item>
      <item>Dobrila Račić</item>
      <item>Jakša Račić</item>
      <item>Tatijana Radman-livaja</item>
      <item>Irena Roić</item>
      <item>Juraj Roić</item>
      <item>Lući Roić</item>
      <item>Duška Rubinić</item>
      <item>Ivan Sanseović</item>
      <item>Igor Srhoj</item>
      <item>Ivo Stančić</item>
      <item>Toni Tarbušković</item>
      <item>Anita Viceić</item>
      <item>Kuzma Viceić</item>
      <item>Marin Vidošević</item>
      <item>Toni Vidović</item>
      <item>Igor Vodanović</item>
      <item>Jurica Vodanović</item>
      <item>Ana Vranković</item>
      <item>Lukrecija Vranković</item>
      <item>Dragiša Zaninović</item>
      <item>Katica Zaninović</item>
      <item>Luka Stančić</item>
      <item>Meri Stipišić</item>
      <item>Zdeslav Škarpa</item>
      <item>Franko Šoljan</item>
      <item>Neno Šoljan</item>
    </derivirana_varijabla>
  </DomainObject.Predmet.SudioniciListNaziv>
  <DomainObject.Predmet.SudioniciListAdressOIB>
    <izvorni_sadrzaj>
      <item>FINA ZAGREB, OIB 85821130368, Koturaška 43,10000 Zagreb</item>
      <item>HELIOS FAROS, dioničko društvo za ugostiteljstvo, OIB 48594515409, Priko/bb,21460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</izvorni_sadrzaj>
    <derivirana_varijabla naziv="DomainObject.Predmet.SudioniciListAdressOIB_1">
      <item>FINA ZAGREB, OIB 85821130368, Koturaška 43,10000 Zagreb</item>
      <item>HELIOS FAROS, dioničko društvo za ugostiteljstvo, OIB 48594515409, Priko/bb,21460 Stari Grad</item>
      <item>Filip Gelo, OIB 68066482877, Vatrogasna 54,31000 Osijek</item>
      <item>Alen Ivković, OIB 63957064080, Užarska 28/IV,51000 Rijeka</item>
      <item>Nikša Barbarić, OIB 58503275233, Ulica Kralja Zvonimira 33,21460 Stari Grad</item>
      <item>Nikša Barić, OIB 23657353558, Njiva 9,21460 Stari Grad</item>
      <item>Tonči Bogdanić, OIB 35712879769, Trg Škor Ambroza Vranjicanija 1,21460 Stari Grad</item>
      <item>Antun Bojanić, OIB 25390858866, Ulica Dr.ante Starčevića 12,21460 Stari Grad</item>
      <item>Borko Bojanić, OIB 07902207709, Vrisnik 125,21465 Vrisnik</item>
      <item>Dinko Božiković, OIB 01052764195, DOMOBRANSKA ULICA 36 (ranije: STARI GRAD, STARI GRAD, 0),21460 Stari Grad</item>
      <item>Meri Božiković, OIB 61726058866, Svirče 70,21460 Svirče</item>
      <item>Dinka Buratović, OIB 16309045883, Vrbanj 33,21460 Vrbanj</item>
      <item>Dušan Buratović, OIB 25491440550, Vrbanj 215,21460 Vrbanj</item>
      <item>Melita Carić, OIB 77082555798, Domobranska Ulica 32 A,21460 Stari Grad</item>
      <item>Rina Carić, OIB 81122590612, Carića Dvor 2,21460 Stari Grad</item>
      <item>Marko Dabro, OIB 25869758281, Ulica Kralja Zvonimira 10,21460 Stari Grad</item>
      <item>Sonja Del, OIB 75936265707, DOMOBRANSKA ULICA 21 (ranije: STARI GRAD, STARI GRAD, 0),21460 Stari Grad</item>
      <item>Jordan Deletis, OIB 14145462525, Ulica Predraga Bogdanića 34,21460 Stari Grad</item>
      <item>Milica Draganić, OIB 11562636123, JELSA 339 (ranije: JELSA, JELSA, 0),21465 Jelsa</item>
      <item>Peroslav Dragičević, OIB 15791751073, Ulica Ivice Stipišića 10,21460 Stari Grad</item>
      <item>Jurko Dužević, OIB 80685108616, Duolnjo Kola 7,21460 Stari Grad</item>
      <item>Ivo Fidler, OIB 78039638098, VRISNIK 10 (ranije: VRISNIK, VRISNIK, 0),21465 Vrisnik</item>
      <item>Latka Fidler, OIB 28810656701, VRISNIK 10 (ranije: VRISNIK, VRISNIK, 0),21465 Vrisnik</item>
      <item>Marija Franičević, OIB 37205376047, Gornji Dvori 9,21460 Stari Grad</item>
      <item>Dinkica Garić, OIB 34659714940, Ulica Matija Ivanića 35,21460 Stari Grad</item>
      <item>Milena Gluščević, OIB 97242624022, Vrbanj 66,21460 Vrbanj</item>
      <item>Animari Jeličić, OIB 14710222757, Ulica Ivice Stipišića 8,21460 Stari Grad</item>
      <item>Marina Jurić, OIB 43006608113, TRG STJEPANA RADIĆA 7 (ranije: STARI GRAD, STARI GRAD, 0),21460 Stari Grad</item>
      <item>Helena Kalebić Görig, OIB 85121632115, Vrbanj 52,21460 Vrbanj</item>
      <item>Kristina Kekez, OIB 09340335470, Šurokovića Dvor 7,21460 Stari Grad</item>
      <item>Ivanka Knezović, OIB 22675913781, Vukovarska Cesta 17 A,21460 Stari Grad</item>
      <item>Robert Kolumbić, OIB 00666799529, Vagonj 14,21460 Stari Grad</item>
      <item>Matilda Kovačević, OIB 73368633655, Ulica Zbora Narodne Garde 1,21460 Stari Grad</item>
      <item>Fabris Kuničić, OIB 54895041561, Ivan Dolac 11,21465 Ivan Dolac</item>
      <item>Miljana Leleković, OIB 10525896098, Vrbanj 149,21460 Vrbanj</item>
      <item>Margita Lubina, OIB 23679765650, Ulica Jurja Dalmatinca 6,21460 Stari Grad</item>
      <item>Jakov Lupi, OIB 27983251135, KOD SV. ROKA 5 (ranije: STARI GRAD, STARI GRAD, 0),21460 Stari Grad</item>
      <item>Mićelino Lupi, OIB 29422768835, VUKOVARSKA CESTA 9 (ranije: STARI GRAD, STARI GRAD, 0),21460 Stari Grad</item>
      <item>Nikola Lupi, OIB 99879737628, Kod Sv. Mandaline 1,21460 Stari Grad</item>
      <item>Vinko Lupi, OIB 11848062223, KOD SV. ROKA 7 (ranije: STARI GRAD, STARI GRAD, 0),21460 Stari Grad</item>
      <item>Ivica Ljubić, OIB 56655610557, ULICA NIKOLE TESLE 12 (ranije: STARI GRAD, STARI GRAD, 0),21460 Stari Grad</item>
      <item>Božo Makjanić, OIB 80928770835, Svirče 152,21460 Svirče</item>
      <item>Cvjetko Matković, OIB 10443683019, ULICA MATIJA IVANIĆA 39 (ranije: STARI GRAD, STARI GRAD, 0),21460 Stari Grad</item>
      <item>Ivica Matković-dražica, OIB 17752241913, Obala Žrtava Rata 4,21460 Stari Grad</item>
      <item>Ivan Milatić, OIB 03038363991, DOMOBRANSKA ULICA 44 A (ranije: STARI GRAD, STARI GRAD, 0),21460 Stari Grad</item>
      <item>Stjepan Milatić, OIB 24125103132, Vrbanj 150,21460 Vrbanj</item>
      <item>Gordana Moscatello, OIB 83897408760, Ploča 17,21460 Stari Grad</item>
      <item>Marijana Moškatelo, OIB 47789083770, Ploča 27,21460 Stari Grad</item>
      <item>Tomi Moškatelo, OIB 23063775832, PLOČA 2 (ranije: DOL, DOL, 0),21460 Stari Grad</item>
      <item>Suvad Mujezinović, OIB 79807741036, Ulica Emanuela Vidovića 3,21460 Stari Grad</item>
      <item>Meri Odrljin, OIB 77718989091, Ulica Pave Dulčića 3,21460 Stari Grad</item>
      <item>Alenka Pavičić, OIB 09982442980, VRBANJ 53 (ranije: VRBANJ, VRBANJ, 0),21460 Vrbanj</item>
      <item>Meri Pavičić Donkić, OIB 14219038598, Obala Žrtava Rata 5,21460 Stari Grad</item>
      <item>Nikola Pavičić, OIB 91865331053, VRBANJ 53 (ranije: VRBANJ, VRBANJ, 0),21460 Vrbanj</item>
      <item>Andrej Petrić, OIB 19736485808, KOD SV. MANDALINE 15 (ranije: STARI GRAD, STARI GRAD, 0),21460 Stari Grad</item>
      <item>Siniša Petrić, OIB 59516009847, Ulica Petra Scutteri 6,21460 Stari Grad</item>
      <item>Tonko Petrić, OIB 82973125806, Šiberija 20,21460 Stari Grad</item>
      <item>Vinko Petrić, OIB 25756669353, Ulica Kralja Zvonimira 28,21460 Stari Grad</item>
      <item>Antun Plenković, OIB 85969226037, SVIRČE 80 (ranije: SVIRČE, SVIRČE, 0),21460 Svirče</item>
      <item>Dinko Račić, OIB 02437704848, Vrbanj 442,21460 Vrbanj</item>
      <item>Dobrila Račić, OIB 20570606006, Vrbanj 302 A,21460 Vrbanj</item>
      <item>Jakša Račić, OIB 38999423527, Ulica Kneza Branimira 5,21460 Stari Grad</item>
      <item>Tatijana Radman-livaja, OIB 18508954323, Molo Njiva 6,21460 Stari Grad</item>
      <item>Irena Roić, OIB 74510422762, Pavičića Dvor 7,21460 Stari Grad</item>
      <item>Juraj Roić, OIB 40166347687, Vrankovića Dvor 1,21460 Stari Grad</item>
      <item>Lući Roić, OIB 24743587539, PAVIČIĆA DVOR 7 (ranije: DOL, DOL, 0),21460 Stari Grad</item>
      <item>Duška Rubinić, OIB 81753177049, Vrisnik 67,21465 Vrisnik</item>
      <item>Ivan Sanseović, OIB 08563467932, KUNIČIĆA DVOR 4 (ranije: DOL, DOL, 0),21460 Stari Grad</item>
      <item>Igor Srhoj, OIB 49614028914, ULICA PETRA KREŠIMIRA IV 5 (ranije: STARI GRAD, STARI GRAD, 0),21460 Stari Grad</item>
      <item>Ivo Stančić, OIB 64029423659, Stančića Dvor 10,21460 Stari Grad</item>
      <item>Toni Tarbušković, OIB 94345687118, Ulica Predraga Bogdanića 17,21460 Stari Grad</item>
      <item>Anita Viceić, OIB 06333694020, Svirče 148,21460 Svirče</item>
      <item>Kuzma Viceić, OIB 18673197960, Ulica Ivana Zajca 6,21460 Stari Grad</item>
      <item>Marin Vidošević, OIB 79171335463, VRBANJ 324 (ranije: VRBANJ, VRBANJ, 0),21460 Vrbanj</item>
      <item>Toni Vidović, OIB 06215024380, Obala Žrtava Rata 10,21460 Stari Grad</item>
      <item>Igor Vodanović, OIB 84309988572, VRBANJ 210 (ranije: VRBANJ, VRBANJ, 0),21460 Vrbanj</item>
      <item>Jurica Vodanović, OIB 73535528486, ULICA DON MIHOVILA PAVLINOVIĆA 3 (ranije: STARI GRAD, STARI GRAD, 0),21460 Stari Grad</item>
      <item>Ana Vranković, OIB 16520971202, VRANKOVIĆA DVOR 6 (ranije: DOL, DOL, 0),21460 Stari Grad</item>
      <item>Lukrecija Vranković, OIB 74776528214, Svirče 96,21460 Svirče</item>
      <item>Dragiša Zaninović, OIB 39417717290, Ulica Kneza Branimira 19,21460 Stari Grad</item>
      <item>Katica Zaninović, OIB 02436297803, Ulica Kneza Branimira 19,21460 Stari Grad</item>
      <item>Luka Stančić, OIB 91475365556, Stančića Dvor 13,21460 Stari Grad</item>
      <item>Meri Stipišić, OIB 11963988379, Vrbanj 109,21460 Vrbanj</item>
      <item>Zdeslav Škarpa, OIB 76872378956, Ulica Don Frane Bulića 7,21460 Stari Grad</item>
      <item>Franko Šoljan, OIB 99776208688, Ulica Matija Ivanića 43,21460 Stari Grad</item>
      <item>Neno Šoljan, OIB 04419572654, Ulica Matije Gupca 3,21460 Stari 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</izvorni_sadrzaj>
    <derivirana_varijabla naziv="DomainObject.Predmet.SudioniciListNazivOIB_1">
      <item>, OIB 85821130368</item>
      <item>, OIB 48594515409</item>
      <item>, OIB 68066482877</item>
      <item>, OIB 63957064080</item>
      <item>, OIB 58503275233</item>
      <item>, OIB 23657353558</item>
      <item>, OIB 35712879769</item>
      <item>, OIB 25390858866</item>
      <item>, OIB 07902207709</item>
      <item>, OIB 01052764195</item>
      <item>, OIB 61726058866</item>
      <item>, OIB 16309045883</item>
      <item>, OIB 25491440550</item>
      <item>, OIB 77082555798</item>
      <item>, OIB 81122590612</item>
      <item>, OIB 25869758281</item>
      <item>, OIB 75936265707</item>
      <item>, OIB 14145462525</item>
      <item>, OIB 11562636123</item>
      <item>, OIB 15791751073</item>
      <item>, OIB 80685108616</item>
      <item>, OIB 78039638098</item>
      <item>, OIB 28810656701</item>
      <item>, OIB 37205376047</item>
      <item>, OIB 34659714940</item>
      <item>, OIB 97242624022</item>
      <item>, OIB 14710222757</item>
      <item>, OIB 43006608113</item>
      <item>, OIB 85121632115</item>
      <item>, OIB 09340335470</item>
      <item>, OIB 22675913781</item>
      <item>, OIB 00666799529</item>
      <item>, OIB 73368633655</item>
      <item>, OIB 54895041561</item>
      <item>, OIB 10525896098</item>
      <item>, OIB 23679765650</item>
      <item>, OIB 27983251135</item>
      <item>, OIB 29422768835</item>
      <item>, OIB 99879737628</item>
      <item>, OIB 11848062223</item>
      <item>, OIB 56655610557</item>
      <item>, OIB 80928770835</item>
      <item>, OIB 10443683019</item>
      <item>, OIB 17752241913</item>
      <item>, OIB 03038363991</item>
      <item>, OIB 24125103132</item>
      <item>, OIB 83897408760</item>
      <item>, OIB 47789083770</item>
      <item>, OIB 23063775832</item>
      <item>, OIB 79807741036</item>
      <item>, OIB 77718989091</item>
      <item>, OIB 09982442980</item>
      <item>, OIB 14219038598</item>
      <item>, OIB 91865331053</item>
      <item>, OIB 19736485808</item>
      <item>, OIB 59516009847</item>
      <item>, OIB 82973125806</item>
      <item>, OIB 25756669353</item>
      <item>, OIB 85969226037</item>
      <item>, OIB 02437704848</item>
      <item>, OIB 20570606006</item>
      <item>, OIB 38999423527</item>
      <item>, OIB 18508954323</item>
      <item>, OIB 74510422762</item>
      <item>, OIB 40166347687</item>
      <item>, OIB 24743587539</item>
      <item>, OIB 81753177049</item>
      <item>, OIB 08563467932</item>
      <item>, OIB 49614028914</item>
      <item>, OIB 64029423659</item>
      <item>, OIB 94345687118</item>
      <item>, OIB 06333694020</item>
      <item>, OIB 18673197960</item>
      <item>, OIB 79171335463</item>
      <item>, OIB 06215024380</item>
      <item>, OIB 84309988572</item>
      <item>, OIB 73535528486</item>
      <item>, OIB 16520971202</item>
      <item>, OIB 74776528214</item>
      <item>, OIB 39417717290</item>
      <item>, OIB 02436297803</item>
      <item>, OIB 91475365556</item>
      <item>, OIB 11963988379</item>
      <item>, OIB 76872378956</item>
      <item>, OIB 99776208688</item>
      <item>, OIB 04419572654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970964-8E2F-4916-869B-B198A7236C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449</properties:Words>
  <properties:Characters>2384</properties:Characters>
  <properties:Lines>52</properties:Lines>
  <properties:Paragraphs>26</properties:Paragraphs>
  <properties:TotalTime>45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2016-10-07T08:24:00Z</cp:lastPrinted>
  <dcterms:modified xmlns:xsi="http://www.w3.org/2001/XMLSchema-instance" xsi:type="dcterms:W3CDTF">2016-10-07T10:43:00Z</dcterms:modified>
  <cp:revision>24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