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bab8" w14:paraId="c59bab8" w:rsidRDefault="00AB4602" w:rsidP="0010103D" w:rsidR="0010103D" w:rsidRPr="00B76F3C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0103D" w:rsidP="0010103D" w:rsidR="0010103D">
      <w:pPr>
        <w:pStyle w:val="Bezproreda"/>
      </w:pPr>
      <w:r>
        <w:t xml:space="preserve">    </w:t>
      </w:r>
    </w:p>
    <w:p w:rsidRDefault="0010103D" w:rsidP="0010103D" w:rsidR="0010103D">
      <w:pPr>
        <w:pStyle w:val="Bezproreda"/>
      </w:pPr>
    </w:p>
    <w:p w:rsidRDefault="0010103D" w:rsidP="0010103D" w:rsidR="00AE649C">
      <w:pPr>
        <w:pStyle w:val="Bezproreda"/>
      </w:pPr>
      <w:r>
        <w:t xml:space="preserve">      Republika Hrvatska</w:t>
      </w:r>
    </w:p>
    <w:p w:rsidRDefault="0010103D" w:rsidP="0010103D" w:rsidR="0010103D">
      <w:pPr>
        <w:pStyle w:val="Bezproreda"/>
      </w:pPr>
      <w:r>
        <w:t>Trgovački sud u Bjelovaru</w:t>
      </w:r>
    </w:p>
    <w:p w:rsidRDefault="0010103D" w:rsidP="0010103D" w:rsidR="0010103D">
      <w:pPr>
        <w:pStyle w:val="Bezproreda"/>
      </w:pPr>
      <w:r>
        <w:t>Bjelovar, Dr. I. Lebovića 42.</w:t>
      </w:r>
    </w:p>
    <w:p w:rsidRDefault="0010103D" w:rsidP="0010103D" w:rsidR="0010103D">
      <w:pPr>
        <w:pStyle w:val="Bezproreda"/>
      </w:pPr>
    </w:p>
    <w:p w:rsidRDefault="0010103D" w:rsidP="0010103D" w:rsidR="0010103D">
      <w:pPr>
        <w:pStyle w:val="Bezproreda"/>
        <w:ind w:firstLine="708" w:left="4956"/>
      </w:pPr>
      <w:r>
        <w:t>Poslovni broj: 1 St-809/2017-3</w:t>
      </w:r>
    </w:p>
    <w:p w:rsidRDefault="0010103D" w:rsidP="0010103D" w:rsidR="0010103D">
      <w:pPr>
        <w:pStyle w:val="Bezproreda"/>
      </w:pPr>
    </w:p>
    <w:p w:rsidRDefault="0010103D" w:rsidP="0010103D" w:rsidR="0010103D">
      <w:pPr>
        <w:pStyle w:val="Bezproreda"/>
      </w:pPr>
    </w:p>
    <w:p w:rsidRDefault="0010103D" w:rsidP="0010103D" w:rsidR="0010103D">
      <w:pPr>
        <w:pStyle w:val="Bezproreda"/>
        <w:jc w:val="center"/>
      </w:pPr>
      <w:r>
        <w:t>R E P U B L I K A       H R V A T S K A</w:t>
      </w:r>
    </w:p>
    <w:p w:rsidRDefault="0010103D" w:rsidP="0010103D" w:rsidR="0010103D">
      <w:pPr>
        <w:pStyle w:val="Bezproreda"/>
      </w:pPr>
    </w:p>
    <w:p w:rsidRDefault="0010103D" w:rsidP="0010103D" w:rsidR="0010103D">
      <w:pPr>
        <w:pStyle w:val="Bezproreda"/>
        <w:jc w:val="center"/>
      </w:pPr>
      <w:r>
        <w:t>R J E Š E N J E</w:t>
      </w:r>
    </w:p>
    <w:p w:rsidRDefault="0010103D" w:rsidP="0010103D" w:rsidR="0010103D">
      <w:pPr>
        <w:pStyle w:val="Bezproreda"/>
      </w:pPr>
    </w:p>
    <w:p w:rsidRDefault="0010103D" w:rsidP="0010103D" w:rsidR="0010103D">
      <w:pPr>
        <w:pStyle w:val="Bezproreda"/>
      </w:pPr>
    </w:p>
    <w:p w:rsidRDefault="0010103D" w:rsidP="0010103D" w:rsidR="0010103D">
      <w:pPr>
        <w:pStyle w:val="Bezproreda"/>
        <w:ind w:firstLine="708"/>
        <w:jc w:val="both"/>
      </w:pPr>
      <w:r>
        <w:t xml:space="preserve">Trgovački sud u Bjelovaru, po  sucu Branki Pleskalt,  u predmetu predlagatelja FINA RC Zagreb, Podružnica Bjelovar, radi otvaranja stečajnog postupka nad trgovačkim društvom ARHITEKTONSKI STUDIO MANCI  d.o.o. Daruvar, S. Radića 17, OIB: 15850845345,  21. studenog  2017. </w:t>
      </w:r>
    </w:p>
    <w:p w:rsidRDefault="0010103D" w:rsidP="0010103D" w:rsidR="0010103D">
      <w:pPr>
        <w:pStyle w:val="Bezproreda"/>
        <w:ind w:firstLine="708"/>
        <w:jc w:val="both"/>
      </w:pPr>
    </w:p>
    <w:p w:rsidRDefault="0010103D" w:rsidP="0010103D" w:rsidR="0010103D">
      <w:pPr>
        <w:pStyle w:val="Bezproreda"/>
        <w:jc w:val="center"/>
      </w:pPr>
      <w:r>
        <w:t>r i j e š i o     j e</w:t>
      </w:r>
    </w:p>
    <w:p w:rsidRDefault="0010103D" w:rsidP="0010103D" w:rsidR="0010103D">
      <w:pPr>
        <w:pStyle w:val="Bezproreda"/>
        <w:jc w:val="both"/>
      </w:pPr>
    </w:p>
    <w:p w:rsidRDefault="0010103D" w:rsidP="0010103D" w:rsidR="0010103D">
      <w:pPr>
        <w:pStyle w:val="Bezproreda"/>
        <w:ind w:firstLine="708"/>
        <w:jc w:val="both"/>
      </w:pPr>
      <w:r>
        <w:t>1. Pokreće se prethodni postupak radi izjašnjenja o prijedlogu za otvaranje stečajnog postupka i utvrđenja uvjeta za otvaranje stečajnog postupka nad  dužnikom ARHITEKTONSKI STUDIO MANCI  d.o.o. Daruvar, S. Radića 17, OIB: 15850845345.</w:t>
      </w:r>
    </w:p>
    <w:p w:rsidRDefault="0010103D" w:rsidP="0010103D" w:rsidR="0010103D">
      <w:pPr>
        <w:pStyle w:val="Bezproreda"/>
        <w:jc w:val="both"/>
      </w:pPr>
    </w:p>
    <w:p w:rsidRDefault="0010103D" w:rsidP="0010103D" w:rsidR="0010103D">
      <w:pPr>
        <w:pStyle w:val="Bezproreda"/>
        <w:ind w:firstLine="708"/>
        <w:jc w:val="both"/>
      </w:pPr>
      <w:r>
        <w:t>2. Zakazuje se ročište radi izjašnjenja o prijedlogu  za otvaranje stečajnog postupka i utvrđenja uvjeta za otvaranje stečajnog postupka za dan</w:t>
      </w:r>
    </w:p>
    <w:p w:rsidRDefault="0010103D" w:rsidP="0010103D" w:rsidR="0010103D">
      <w:pPr>
        <w:pStyle w:val="Bezproreda"/>
        <w:jc w:val="both"/>
      </w:pPr>
    </w:p>
    <w:p w:rsidRDefault="0010103D" w:rsidP="0010103D" w:rsidR="0010103D">
      <w:pPr>
        <w:pStyle w:val="Bezproreda"/>
        <w:jc w:val="both"/>
      </w:pPr>
    </w:p>
    <w:p w:rsidRDefault="0010103D" w:rsidP="0010103D" w:rsidR="0010103D">
      <w:pPr>
        <w:pStyle w:val="Bezproreda"/>
        <w:jc w:val="center"/>
      </w:pPr>
      <w:r>
        <w:t>14.  prosinca  2017. godine u 9,00 sati</w:t>
      </w:r>
    </w:p>
    <w:p w:rsidRDefault="0010103D" w:rsidP="0010103D" w:rsidR="0010103D">
      <w:pPr>
        <w:pStyle w:val="Bezproreda"/>
        <w:jc w:val="center"/>
      </w:pPr>
    </w:p>
    <w:p w:rsidRDefault="0010103D" w:rsidP="0010103D" w:rsidR="0010103D">
      <w:pPr>
        <w:pStyle w:val="Bezproreda"/>
        <w:jc w:val="both"/>
      </w:pPr>
    </w:p>
    <w:p w:rsidRDefault="0010103D" w:rsidP="0010103D" w:rsidR="0010103D">
      <w:pPr>
        <w:pStyle w:val="Bezproreda"/>
        <w:jc w:val="both"/>
      </w:pPr>
      <w:r>
        <w:t>u zgradi Trgovačkog suda u Bjelovaru, Dr. I. Lebovića 42, u sobi broj 4 na koje se pozivaju dostavom ovog rješenja i to:</w:t>
      </w:r>
    </w:p>
    <w:p w:rsidRDefault="0010103D" w:rsidP="0010103D" w:rsidR="0010103D">
      <w:pPr>
        <w:pStyle w:val="Bezproreda"/>
        <w:jc w:val="both"/>
      </w:pPr>
    </w:p>
    <w:p w:rsidRDefault="0010103D" w:rsidP="0010103D" w:rsidR="0010103D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z.z. Josip Manci,</w:t>
      </w:r>
    </w:p>
    <w:p w:rsidRDefault="0010103D" w:rsidP="0010103D" w:rsidR="0010103D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predlagatelja.</w:t>
      </w:r>
    </w:p>
    <w:p w:rsidRDefault="0010103D" w:rsidP="0010103D" w:rsidR="0010103D">
      <w:pPr>
        <w:pStyle w:val="Bezproreda"/>
        <w:jc w:val="both"/>
      </w:pPr>
    </w:p>
    <w:p w:rsidRDefault="0010103D" w:rsidP="0010103D" w:rsidR="0010103D">
      <w:pPr>
        <w:pStyle w:val="Bezproreda"/>
        <w:ind w:firstLine="708"/>
        <w:jc w:val="both"/>
      </w:pPr>
      <w:r>
        <w:t xml:space="preserve">3. Poziva se zastupnik po Zakonu dužnika Josip Manci da u roku od 8 dana dostavi na spis ovjerovljeni popis imovine i obveza stečajnog dužnika. </w:t>
      </w:r>
    </w:p>
    <w:p w:rsidRDefault="0010103D" w:rsidP="0010103D" w:rsidR="0010103D">
      <w:pPr>
        <w:pStyle w:val="Bezproreda"/>
        <w:jc w:val="both"/>
      </w:pPr>
    </w:p>
    <w:p w:rsidRDefault="0010103D" w:rsidP="0010103D" w:rsidR="0010103D">
      <w:pPr>
        <w:pStyle w:val="Bezproreda"/>
        <w:jc w:val="center"/>
      </w:pPr>
      <w:r>
        <w:t>Obrazloženje</w:t>
      </w:r>
    </w:p>
    <w:p w:rsidRDefault="0010103D" w:rsidP="0010103D" w:rsidR="0010103D">
      <w:pPr>
        <w:pStyle w:val="Bezproreda"/>
        <w:jc w:val="both"/>
      </w:pPr>
    </w:p>
    <w:p w:rsidRDefault="0010103D" w:rsidP="0010103D" w:rsidR="0010103D">
      <w:pPr>
        <w:ind w:firstLine="708"/>
        <w:jc w:val="both"/>
      </w:pPr>
      <w:r>
        <w:t>Predlagatelj FINA RC Zagreb, Podružnica Bjelovar podnijela je dana 7. studenog  2017. godine  prijedlog za otvaranje stečajnog postupka nad  dužnikom ARHITEKTONSKI STUDIO MANCI  d.o.o. Daruvar, S. Radića 17, OIB: 15850845345.</w:t>
      </w:r>
    </w:p>
    <w:p w:rsidRDefault="0010103D" w:rsidP="0010103D" w:rsidR="0010103D">
      <w:pPr>
        <w:jc w:val="both"/>
      </w:pPr>
    </w:p>
    <w:p w:rsidRDefault="0010103D" w:rsidP="0010103D" w:rsidR="0010103D">
      <w:pPr>
        <w:ind w:firstLine="708"/>
        <w:jc w:val="both"/>
      </w:pPr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10103D" w:rsidP="0010103D" w:rsidR="0010103D">
      <w:pPr>
        <w:pStyle w:val="Bezproreda"/>
        <w:jc w:val="both"/>
      </w:pPr>
    </w:p>
    <w:p w:rsidRDefault="0010103D" w:rsidP="0010103D" w:rsidR="0010103D">
      <w:pPr>
        <w:ind w:firstLine="708"/>
        <w:jc w:val="both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ARHITEKTONSKI STUDIO MANCI  d.o.o. Daruvar, S. Radića 17, OIB: 15850845345, a u skladu s  odredbom članka 115. Stečajnog zakona. </w:t>
      </w:r>
    </w:p>
    <w:p w:rsidRDefault="0010103D" w:rsidP="0010103D" w:rsidR="0010103D">
      <w:pPr>
        <w:pStyle w:val="Bezproreda"/>
        <w:jc w:val="both"/>
      </w:pPr>
    </w:p>
    <w:p w:rsidRDefault="0010103D" w:rsidP="0010103D" w:rsidR="0010103D">
      <w:pPr>
        <w:pStyle w:val="Bezproreda"/>
        <w:ind w:firstLine="708"/>
        <w:jc w:val="both"/>
      </w:pPr>
      <w:r>
        <w:t>Temeljem iznijetog riješeno je kao u izreci.</w:t>
      </w:r>
    </w:p>
    <w:p w:rsidRDefault="0010103D" w:rsidP="0010103D" w:rsidR="0010103D">
      <w:pPr>
        <w:pStyle w:val="Bezproreda"/>
        <w:jc w:val="both"/>
      </w:pPr>
    </w:p>
    <w:p w:rsidRDefault="0010103D" w:rsidP="0010103D" w:rsidR="0010103D">
      <w:pPr>
        <w:pStyle w:val="Bezproreda"/>
        <w:ind w:firstLine="708"/>
        <w:jc w:val="both"/>
      </w:pPr>
      <w:r>
        <w:t xml:space="preserve">U Bjelovaru 21. studenog  2017.   </w:t>
      </w:r>
    </w:p>
    <w:p w:rsidRDefault="0010103D" w:rsidP="0010103D" w:rsidR="0010103D">
      <w:pPr>
        <w:pStyle w:val="Bezproreda"/>
        <w:jc w:val="both"/>
      </w:pPr>
    </w:p>
    <w:p w:rsidRDefault="0010103D" w:rsidP="0010103D" w:rsidR="0010103D">
      <w:pPr>
        <w:pStyle w:val="Bezproreda"/>
        <w:jc w:val="center"/>
      </w:pPr>
      <w:r>
        <w:t>S u d a c</w:t>
      </w:r>
    </w:p>
    <w:p w:rsidRDefault="0010103D" w:rsidP="0010103D" w:rsidR="0010103D">
      <w:pPr>
        <w:pStyle w:val="Bezproreda"/>
        <w:jc w:val="center"/>
      </w:pPr>
      <w:r>
        <w:t>Branka Pleskalt v.r.</w:t>
      </w:r>
    </w:p>
    <w:p w:rsidRDefault="0010103D" w:rsidP="0010103D" w:rsidR="0010103D">
      <w:pPr>
        <w:pStyle w:val="Bezproreda"/>
        <w:jc w:val="center"/>
      </w:pPr>
      <w:r>
        <w:t>Za točnost otpravka-ovlašteni službenik</w:t>
      </w:r>
    </w:p>
    <w:p w:rsidRDefault="0010103D" w:rsidP="0010103D" w:rsidR="0010103D">
      <w:pPr>
        <w:pStyle w:val="Bezproreda"/>
        <w:jc w:val="center"/>
      </w:pPr>
      <w:r>
        <w:t>Vesna Dragišić</w:t>
      </w:r>
    </w:p>
    <w:p w:rsidRDefault="0010103D" w:rsidP="0010103D" w:rsidR="0010103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10103D" w:rsidP="0010103D" w:rsidR="0010103D">
      <w:pPr>
        <w:pStyle w:val="Bezproreda"/>
        <w:jc w:val="both"/>
      </w:pPr>
      <w:r>
        <w:t xml:space="preserve">Pouka o pravnom lijeku: protiv ovog rješenja nije dopuštena posebna žalba (čl. 42. st. 1. Stečajnog zakona). </w:t>
      </w:r>
    </w:p>
    <w:p w:rsidRDefault="0010103D" w:rsidP="0010103D" w:rsidR="0010103D">
      <w:pPr>
        <w:pStyle w:val="Bezproreda"/>
        <w:jc w:val="both"/>
      </w:pPr>
    </w:p>
    <w:p w:rsidRDefault="0010103D" w:rsidP="0010103D" w:rsidR="0010103D" w:rsidRPr="00B76F3C">
      <w:pPr>
        <w:pStyle w:val="Bezproreda"/>
      </w:pPr>
    </w:p>
    <w:sectPr w:rsidSect="0010103D" w:rsidR="0010103D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0610008"/>
      <w:docPartObj>
        <w:docPartGallery w:val="Page Numbers (Top of Page)"/>
        <w:docPartUnique/>
      </w:docPartObj>
    </w:sdtPr>
    <w:sdtEndPr/>
    <w:sdtContent>
      <w:p w:rsidRDefault="0010103D" w:rsidR="001010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00C">
          <w:t>2</w:t>
        </w:r>
        <w:r>
          <w:fldChar w:fldCharType="end"/>
        </w:r>
      </w:p>
    </w:sdtContent>
  </w:sdt>
  <w:p w:rsidRDefault="0010103D" w:rsidR="008333A9">
    <w:pPr>
      <w:pStyle w:val="Zaglavlje"/>
    </w:pPr>
    <w:r>
      <w:t>Poslovni broj: 1 St-809/2017-3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03D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00C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3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St-809/2017-3</izvorni_sadrzaj>
    <derivirana_varijabla naziv="DomainObject.Oznaka_1">St-809/2017-3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St-809/2017</izvorni_sadrzaj>
    <derivirana_varijabla naziv="DomainObject.Predmet.OznakaBroj_1">St-809/2017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STUDIO MANCI društvo s ograničenom odgovornošću za trgovinu i usluge</izvorni_sadrzaj>
    <derivirana_varijabla naziv="DomainObject.Predmet.ProtustrankaFormated_1">  ARHITEKTONSKI STUDIO MANCI društvo s ograničenom odgovornošću za trgovinu i usluge</derivirana_varijabla>
  </DomainObject.Predmet.ProtustrankaFormated>
  <DomainObject.Predmet.ProtustrankaFormatedOIB>
    <izvorni_sadrzaj>  ARHITEKTONSKI STUDIO MANCI društvo s ograničenom odgovornošću za trgovinu i usluge, OIB 15850845345</izvorni_sadrzaj>
    <derivirana_varijabla naziv="DomainObject.Predmet.ProtustrankaFormatedOIB_1">  ARHITEKTONSKI STUDIO MANCI društvo s ograničenom odgovornošću za trgovinu i usluge, OIB 15850845345</derivirana_varijabla>
  </DomainObject.Predmet.ProtustrankaFormatedOIB>
  <DomainObject.Predmet.ProtustrankaFormatedWithAdress>
    <izvorni_sadrzaj> ARHITEKTONSKI STUDIO MANCI društvo s ograničenom odgovornošću za trgovinu i usluge, Stjepana Radića 17, 43500 Daruvar</izvorni_sadrzaj>
    <derivirana_varijabla naziv="DomainObject.Predmet.ProtustrankaFormatedWithAdress_1"> ARHITEKTONSKI STUDIO MANCI društvo s ograničenom odgovornošću za trgovinu i usluge, Stjepana Radića 17, 43500 Daruvar</derivirana_varijabla>
  </DomainObject.Predmet.ProtustrankaFormatedWithAdress>
  <DomainObject.Predmet.ProtustrankaFormatedWithAdressOIB>
    <izvorni_sadrzaj> ARHITEKTONSKI STUDIO MANCI društvo s ograničenom odgovornošću za trgovinu i usluge, OIB 15850845345, Stjepana Radića 17, 43500 Daruvar</izvorni_sadrzaj>
    <derivirana_varijabla naziv="DomainObject.Predmet.ProtustrankaFormatedWithAdressOIB_1"> ARHITEKTONSKI STUDIO MANCI društvo s ograničenom odgovornošću za trgovinu i usluge, OIB 15850845345, Stjepana Radića 17, 43500 Daruvar</derivirana_varijabla>
  </DomainObject.Predmet.ProtustrankaFormatedWithAdressOIB>
  <DomainObject.Predmet.ProtustrankaWithAdress>
    <izvorni_sadrzaj>ARHITEKTONSKI STUDIO MANCI društvo s ograničenom odgovornošću za trgovinu i usluge Stjepana Radića 17, 43500 Daruvar</izvorni_sadrzaj>
    <derivirana_varijabla naziv="DomainObject.Predmet.ProtustrankaWithAdress_1">ARHITEKTONSKI STUDIO MANCI društvo s ograničenom odgovornošću za trgovinu i usluge Stjepana Radića 17, 43500 Daruvar</derivirana_varijabla>
  </DomainObject.Predmet.ProtustrankaWithAdress>
  <DomainObject.Predmet.ProtustrankaWithAdressOIB>
    <izvorni_sadrzaj>ARHITEKTONSKI STUDIO MANCI društvo s ograničenom odgovornošću za trgovinu i usluge, OIB 15850845345, Stjepana Radića 17, 43500 Daruvar</izvorni_sadrzaj>
    <derivirana_varijabla naziv="DomainObject.Predmet.ProtustrankaWithAdressOIB_1">ARHITEKTONSKI STUDIO MANCI društvo s ograničenom odgovornošću za trgovinu i usluge, OIB 15850845345, Stjepana Radića 17, 43500 Daruvar</derivirana_varijabla>
  </DomainObject.Predmet.ProtustrankaWithAdressOIB>
  <DomainObject.Predmet.ProtustrankaNazivFormated>
    <izvorni_sadrzaj>ARHITEKTONSKI STUDIO MANCI društvo s ograničenom odgovornošću za trgovinu i usluge</izvorni_sadrzaj>
    <derivirana_varijabla naziv="DomainObject.Predmet.ProtustrankaNazivFormated_1">ARHITEKTONSKI STUDIO MANCI društvo s ograničenom odgovornošću za trgovinu i usluge</derivirana_varijabla>
  </DomainObject.Predmet.ProtustrankaNazivFormated>
  <DomainObject.Predmet.ProtustrankaNazivFormatedOIB>
    <izvorni_sadrzaj>ARHITEKTONSKI STUDIO MANCI društvo s ograničenom odgovornošću za trgovinu i usluge, OIB 15850845345</izvorni_sadrzaj>
    <derivirana_varijabla naziv="DomainObject.Predmet.ProtustrankaNazivFormatedOIB_1">ARHITEKTONSKI STUDIO MANCI društvo s ograničenom odgovornošću za trgovinu i usluge, OIB 15850845345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ARHITEKTONSKI STUDIO MANCI društvo s ograničenom odgovornošću za trgovinu i usluge</item>
    </izvorni_sadrzaj>
    <derivirana_varijabla naziv="DomainObject.Predmet.ProtuStrankaListFormated_1">
      <item>ARHITEKTONSKI STUDIO MANCI društvo s ograničenom odgovornošću za trgovinu i usluge</item>
    </derivirana_varijabla>
  </DomainObject.Predmet.ProtuStrankaListFormated>
  <DomainObject.Predmet.ProtuStrankaListFormatedOIB>
    <izvorni_sadrzaj>
      <item>ARHITEKTONSKI STUDIO MANCI društvo s ograničenom odgovornošću za trgovinu i usluge, OIB 15850845345</item>
    </izvorni_sadrzaj>
    <derivirana_varijabla naziv="DomainObject.Predmet.ProtuStrankaListFormatedOIB_1">
      <item>ARHITEKTONSKI STUDIO MANCI društvo s ograničenom odgovornošću za trgovinu i usluge, OIB 15850845345</item>
    </derivirana_varijabla>
  </DomainObject.Predmet.ProtuStrankaListFormatedOIB>
  <DomainObject.Predmet.ProtuStrankaListFormatedWithAdress>
    <izvorni_sadrzaj>
      <item>ARHITEKTONSKI STUDIO MANCI društvo s ograničenom odgovornošću za trgovinu i usluge, Stjepana Radića 17, 43500 Daruvar</item>
    </izvorni_sadrzaj>
    <derivirana_varijabla naziv="DomainObject.Predmet.ProtuStrankaListFormatedWithAdress_1">
      <item>ARHITEKTONSKI STUDIO MANCI društvo s ograničenom odgovornošću za trgovinu i usluge, Stjepana Radića 17, 43500 Daruvar</item>
    </derivirana_varijabla>
  </DomainObject.Predmet.ProtuStrankaListFormatedWithAdress>
  <DomainObject.Predmet.ProtuStrankaListFormatedWithAdressOIB>
    <izvorni_sadrzaj>
      <item>ARHITEKTONSKI STUDIO MANCI društvo s ograničenom odgovornošću za trgovinu i usluge, OIB 15850845345, Stjepana Radića 17, 43500 Daruvar</item>
    </izvorni_sadrzaj>
    <derivirana_varijabla naziv="DomainObject.Predmet.ProtuStrankaListFormatedWithAdressOIB_1">
      <item>ARHITEKTONSKI STUDIO MANCI društvo s ograničenom odgovornošću za trgovinu i usluge, OIB 15850845345, Stjepana Radića 17, 43500 Daruvar</item>
    </derivirana_varijabla>
  </DomainObject.Predmet.ProtuStrankaListFormatedWithAdressOIB>
  <DomainObject.Predmet.ProtuStrankaListNazivFormated>
    <izvorni_sadrzaj>
      <item>ARHITEKTONSKI STUDIO MANCI društvo s ograničenom odgovornošću za trgovinu i usluge</item>
    </izvorni_sadrzaj>
    <derivirana_varijabla naziv="DomainObject.Predmet.ProtuStrankaListNazivFormated_1">
      <item>ARHITEKTONSKI STUDIO MANCI društvo s ograničenom odgovornošću za trgovinu i usluge</item>
    </derivirana_varijabla>
  </DomainObject.Predmet.ProtuStrankaListNazivFormated>
  <DomainObject.Predmet.ProtuStrankaListNazivFormatedOIB>
    <izvorni_sadrzaj>
      <item>ARHITEKTONSKI STUDIO MANCI društvo s ograničenom odgovornošću za trgovinu i usluge, OIB 15850845345</item>
    </izvorni_sadrzaj>
    <derivirana_varijabla naziv="DomainObject.Predmet.ProtuStrankaListNazivFormatedOIB_1">
      <item>ARHITEKTONSKI STUDIO MANCI društvo s ograničenom odgovornošću za trgovinu i usluge, OIB 15850845345</item>
    </derivirana_varijabla>
  </DomainObject.Predmet.ProtuStrankaListNazivFormatedOIB>
  <DomainObject.Predmet.OstaliListFormated>
    <izvorni_sadrzaj>
      <item>Josip Manci</item>
    </izvorni_sadrzaj>
    <derivirana_varijabla naziv="DomainObject.Predmet.OstaliListFormated_1">
      <item>Josip Manci</item>
    </derivirana_varijabla>
  </DomainObject.Predmet.OstaliListFormated>
  <DomainObject.Predmet.OstaliListFormatedOIB>
    <izvorni_sadrzaj>
      <item>Josip Manci, OIB 27252611632</item>
    </izvorni_sadrzaj>
    <derivirana_varijabla naziv="DomainObject.Predmet.OstaliListFormatedOIB_1">
      <item>Josip Manci, OIB 27252611632</item>
    </derivirana_varijabla>
  </DomainObject.Predmet.OstaliListFormatedOIB>
  <DomainObject.Predmet.OstaliListFormatedWithAdress>
    <izvorni_sadrzaj>
      <item>Josip Manci, Stjepana Radića 17., 43500 Daruvar</item>
    </izvorni_sadrzaj>
    <derivirana_varijabla naziv="DomainObject.Predmet.OstaliListFormatedWithAdress_1">
      <item>Josip Manci, Stjepana Radića 17., 43500 Daruvar</item>
    </derivirana_varijabla>
  </DomainObject.Predmet.OstaliListFormatedWithAdress>
  <DomainObject.Predmet.OstaliListFormatedWithAdressOIB>
    <izvorni_sadrzaj>
      <item>Josip Manci, OIB 27252611632, Stjepana Radića 17., 43500 Daruvar</item>
    </izvorni_sadrzaj>
    <derivirana_varijabla naziv="DomainObject.Predmet.OstaliListFormatedWithAdressOIB_1">
      <item>Josip Manci, OIB 27252611632, Stjepana Radića 17., 43500 Daruvar</item>
    </derivirana_varijabla>
  </DomainObject.Predmet.OstaliListFormatedWithAdressOIB>
  <DomainObject.Predmet.OstaliListNazivFormated>
    <izvorni_sadrzaj>
      <item>Josip Manci</item>
    </izvorni_sadrzaj>
    <derivirana_varijabla naziv="DomainObject.Predmet.OstaliListNazivFormated_1">
      <item>Josip Manci</item>
    </derivirana_varijabla>
  </DomainObject.Predmet.OstaliListNazivFormated>
  <DomainObject.Predmet.OstaliListNazivFormatedOIB>
    <izvorni_sadrzaj>
      <item>Josip Manci, OIB 27252611632</item>
    </izvorni_sadrzaj>
    <derivirana_varijabla naziv="DomainObject.Predmet.OstaliListNazivFormatedOIB_1">
      <item>Josip Manci, OIB 27252611632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St-809/2017-3</izvorni_sadrzaj>
    <derivirana_varijabla naziv="DomainObject.PoslovniBrojDokumenta_1">St-809/2017-3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ARHITEKTONSKI STUDIO MANCI društvo s ograničenom odgovornošću za trgovinu i usluge</izvorni_sadrzaj>
    <derivirana_varijabla naziv="DomainObject.Predmet.ProtustrankaIDrugi_1">ARHITEKTONSKI STUDIO MANCI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ARHITEKTONSKI STUDIO MANCI društvo s ograničenom odgovornošću za trgovinu i usluge, OIB 15850845345, Stjepana Radića 17, 43500 Daruvar</izvorni_sadrzaj>
    <derivirana_varijabla naziv="DomainObject.Predmet.ProtustrankaIDrugiAdressOIB_1">ARHITEKTONSKI STUDIO MANCI društvo s ograničenom odgovornošću za trgovinu i usluge, OIB 15850845345, Stjepana Radića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ARHITEKTONSKI STUDIO MANCI društvo s ograničenom odgovornošću za trgovinu i usluge</item>
      <item>Josip Manci</item>
    </izvorni_sadrzaj>
    <derivirana_varijabla naziv="DomainObject.Predmet.SudioniciListNaziv_1">
      <item>FINA, RC ZAGREB, Podružnica BJELOVAR</item>
      <item>ARHITEKTONSKI STUDIO MANCI društvo s ograničenom odgovornošću za trgovinu i usluge</item>
      <item>Josip Manci</item>
    </derivirana_varijabla>
  </DomainObject.Predmet.SudioniciListNaziv>
  <DomainObject.Predmet.SudioniciListAdressOIB>
    <izvorni_sadrzaj>
      <item>FINA, RC ZAGREB, Podružnica BJELOVAR, OIB 85821130368, F. Supila 4,43000 Bjelovar</item>
      <item>ARHITEKTONSKI STUDIO MANCI društvo s ograničenom odgovornošću za trgovinu i usluge, OIB 15850845345, Stjepana Radića 17,43500 Daruvar</item>
      <item>Josip Manci, OIB 27252611632, Stjepana Radića 17.,43500 Daruvar</item>
    </izvorni_sadrzaj>
    <derivirana_varijabla naziv="DomainObject.Predmet.SudioniciListAdressOIB_1">
      <item>FINA, RC ZAGREB, Podružnica BJELOVAR, OIB 85821130368, F. Supila 4,43000 Bjelovar</item>
      <item>ARHITEKTONSKI STUDIO MANCI društvo s ograničenom odgovornošću za trgovinu i usluge, OIB 15850845345, Stjepana Radića 17,43500 Daruvar</item>
      <item>Josip Manci, OIB 27252611632, Stjepana Radića 17.,43500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8A127-92F8-426A-9C3C-1E97231A2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2139</properties:Characters>
  <properties:Lines>73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2017-11-21T06:55:00Z</cp:lastPrinted>
  <dcterms:modified xmlns:xsi="http://www.w3.org/2001/XMLSchema-instance" xsi:type="dcterms:W3CDTF">2017-11-21T06:55:00Z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St-809/2017-3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