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RDefault="002C5A29" w14:paraId="7fa04df" w14:textId="7fa04df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C241E6">
        <w:rPr>
          <w:noProof/>
        </w:rPr>
        <w:t xml:space="preserve">         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F1EFD" w:rsidR="00060133" w:rsidP="00060133" w:rsidRDefault="00060133"/>
    <w:p w:rsidRPr="00B74CF9" w:rsidR="00060133" w:rsidP="00060133" w:rsidRDefault="00060133">
      <w:r w:rsidRPr="00B74CF9">
        <w:t xml:space="preserve">    REPUBLIKA HRVATSKA</w:t>
      </w:r>
    </w:p>
    <w:p w:rsidRPr="00B74CF9" w:rsidR="00060133" w:rsidP="00060133" w:rsidRDefault="00060133">
      <w:r w:rsidRPr="00B74CF9">
        <w:t>TRGOVAČKI SUD U ZAGREBU</w:t>
      </w:r>
    </w:p>
    <w:p w:rsidRPr="00B74CF9" w:rsidR="008327B4" w:rsidP="00060133" w:rsidRDefault="008327B4">
      <w:r w:rsidRPr="00B74CF9">
        <w:t xml:space="preserve">        </w:t>
      </w:r>
      <w:r w:rsidR="00EE7C7F">
        <w:t>Stalna služba u Karlovcu</w:t>
      </w:r>
      <w:r w:rsidRPr="00B74CF9" w:rsidR="00060133">
        <w:t xml:space="preserve"> </w:t>
      </w:r>
    </w:p>
    <w:p w:rsidRPr="00B74CF9" w:rsidR="00D21534" w:rsidP="00060133" w:rsidRDefault="00D21534">
      <w:r w:rsidRPr="00B74CF9">
        <w:t xml:space="preserve">Karlovac, </w:t>
      </w:r>
      <w:r w:rsidR="00C241E6">
        <w:t>Trg hrvatskih branitelja 1/II</w:t>
      </w:r>
    </w:p>
    <w:p w:rsidRPr="00AF1EFD" w:rsidR="002D7428" w:rsidP="002D7428" w:rsidRDefault="002D7428">
      <w:pPr>
        <w:jc w:val="right"/>
      </w:pPr>
      <w:r w:rsidRPr="00AF1EFD">
        <w:t>1 St-</w:t>
      </w:r>
      <w:r w:rsidR="006D0FB2">
        <w:t>33</w:t>
      </w:r>
      <w:r w:rsidR="00971221">
        <w:t>97</w:t>
      </w:r>
      <w:r>
        <w:t>/2017-</w:t>
      </w:r>
      <w:r w:rsidR="00971221">
        <w:t>25</w:t>
      </w:r>
    </w:p>
    <w:p w:rsidRPr="00B74CF9" w:rsidR="00D21534" w:rsidP="00060133" w:rsidRDefault="00D21534"/>
    <w:p w:rsidRPr="00B74CF9" w:rsidR="008B73DD" w:rsidP="00AF1EFD" w:rsidRDefault="008B73DD">
      <w:pPr>
        <w:jc w:val="center"/>
      </w:pPr>
      <w:r w:rsidRPr="00B74CF9">
        <w:t xml:space="preserve">U </w:t>
      </w:r>
      <w:r w:rsidRPr="00B74CF9" w:rsidR="00B74CF9">
        <w:t xml:space="preserve"> </w:t>
      </w:r>
      <w:r w:rsidRPr="00B74CF9">
        <w:t>I</w:t>
      </w:r>
      <w:r w:rsidRPr="00B74CF9" w:rsidR="00B74CF9">
        <w:t xml:space="preserve"> </w:t>
      </w:r>
      <w:r w:rsidRPr="00B74CF9">
        <w:t>M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E</w:t>
      </w:r>
      <w:r w:rsidRPr="00B74CF9" w:rsidR="00B74CF9">
        <w:t xml:space="preserve"> </w:t>
      </w:r>
      <w:r w:rsidRPr="00B74CF9" w:rsidR="00D21534">
        <w:t>P</w:t>
      </w:r>
      <w:r w:rsidRPr="00B74CF9" w:rsidR="00B74CF9">
        <w:t xml:space="preserve"> </w:t>
      </w:r>
      <w:r w:rsidRPr="00B74CF9" w:rsidR="00D21534">
        <w:t>U</w:t>
      </w:r>
      <w:r w:rsidRPr="00B74CF9" w:rsidR="00B74CF9">
        <w:t xml:space="preserve"> </w:t>
      </w:r>
      <w:r w:rsidRPr="00B74CF9" w:rsidR="00D21534">
        <w:t>B</w:t>
      </w:r>
      <w:r w:rsidRPr="00B74CF9" w:rsidR="00B74CF9">
        <w:t xml:space="preserve"> </w:t>
      </w:r>
      <w:r w:rsidRPr="00B74CF9" w:rsidR="00D21534">
        <w:t>L</w:t>
      </w:r>
      <w:r w:rsidRPr="00B74CF9" w:rsidR="00B74CF9">
        <w:t xml:space="preserve"> </w:t>
      </w:r>
      <w:r w:rsidRPr="00B74CF9" w:rsidR="00D21534">
        <w:t>I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 w:rsidR="00D21534">
        <w:t xml:space="preserve"> H</w:t>
      </w:r>
      <w:r w:rsidRPr="00B74CF9" w:rsid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V</w:t>
      </w:r>
      <w:r w:rsidRPr="00B74CF9" w:rsidR="00B74CF9">
        <w:t xml:space="preserve"> </w:t>
      </w:r>
      <w:r w:rsidRPr="00B74CF9" w:rsidR="00D21534">
        <w:t>A</w:t>
      </w:r>
      <w:r w:rsidRPr="00B74CF9" w:rsidR="00B74CF9">
        <w:t xml:space="preserve"> </w:t>
      </w:r>
      <w:r w:rsidRPr="00B74CF9" w:rsidR="00D21534">
        <w:t>T</w:t>
      </w:r>
      <w:r w:rsidRPr="00B74CF9" w:rsidR="00B74CF9">
        <w:t xml:space="preserve"> </w:t>
      </w:r>
      <w:r w:rsidRPr="00B74CF9" w:rsidR="00D21534">
        <w:t>S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</w:p>
    <w:p w:rsidRPr="00B74CF9" w:rsidR="00AA7637" w:rsidP="00AF1EFD" w:rsidRDefault="00060133">
      <w:pPr>
        <w:jc w:val="center"/>
      </w:pPr>
      <w:r w:rsidRPr="00B74CF9">
        <w:tab/>
      </w:r>
    </w:p>
    <w:p w:rsidRPr="00B74CF9" w:rsidR="00060133" w:rsidP="00060133" w:rsidRDefault="00060133">
      <w:pPr>
        <w:tabs>
          <w:tab w:val="left" w:pos="4050"/>
        </w:tabs>
        <w:jc w:val="center"/>
      </w:pPr>
      <w:r w:rsidRPr="00B74CF9">
        <w:t>R J E Š E N J E</w:t>
      </w:r>
    </w:p>
    <w:p w:rsidRPr="00AF1EFD" w:rsidR="00060133" w:rsidP="00060133" w:rsidRDefault="00060133"/>
    <w:p w:rsidR="00AA7637" w:rsidP="002C4416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Pr="00971221" w:rsidR="00971221">
        <w:t>TINMAN KID j.d.o.o., Zagreb, Svetojakobska 2, OIB: 50230300754</w:t>
      </w:r>
      <w:r w:rsidR="002E15D8">
        <w:t xml:space="preserve">, </w:t>
      </w:r>
      <w:r w:rsidR="006D0FB2">
        <w:t>30</w:t>
      </w:r>
      <w:r w:rsidR="00AA07D4">
        <w:t>. kolovoza</w:t>
      </w:r>
      <w:r w:rsidR="000B0BCB">
        <w:t xml:space="preserve"> 2019.</w:t>
      </w:r>
    </w:p>
    <w:p w:rsidR="00B1036B" w:rsidP="002C4416" w:rsidRDefault="00B1036B">
      <w:pPr>
        <w:ind w:firstLine="720"/>
        <w:jc w:val="both"/>
      </w:pPr>
    </w:p>
    <w:p w:rsidR="00B1036B" w:rsidP="00060133" w:rsidRDefault="00060133">
      <w:pPr>
        <w:jc w:val="center"/>
      </w:pPr>
      <w:r w:rsidRPr="00AF1EFD">
        <w:t>r i j e š i o     j e</w:t>
      </w:r>
    </w:p>
    <w:p w:rsidR="00E216A3" w:rsidP="00060133" w:rsidRDefault="00E216A3">
      <w:pPr>
        <w:jc w:val="center"/>
      </w:pPr>
    </w:p>
    <w:p w:rsidRPr="00AF1EFD" w:rsidR="00060133" w:rsidP="00F61DEE" w:rsidRDefault="00060133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Pr="00971221" w:rsidR="00971221">
        <w:t>TINMAN KID j.d.o.o., Zagreb, Svetojakobska 2, OIB: 50230300754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6D0FB2">
        <w:t>30</w:t>
      </w:r>
      <w:r w:rsidR="00AA07D4">
        <w:t>. kolovoza</w:t>
      </w:r>
      <w:r w:rsidR="000B0BCB">
        <w:t xml:space="preserve"> 2019</w:t>
      </w:r>
      <w:r w:rsidR="00410421">
        <w:t>.</w:t>
      </w:r>
      <w:r w:rsidRPr="00AF1EFD">
        <w:t xml:space="preserve"> u </w:t>
      </w:r>
      <w:r w:rsidR="00971221">
        <w:t>10,00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971221">
        <w:t>Miljenko Požgaj, Jastrebarsko, Repišće 42, OIB: 88007436023.</w:t>
      </w:r>
    </w:p>
    <w:p w:rsidRPr="00AF1EFD" w:rsidR="00060133" w:rsidP="00060133" w:rsidRDefault="00060133">
      <w:pPr>
        <w:ind w:left="708"/>
        <w:jc w:val="both"/>
      </w:pPr>
    </w:p>
    <w:p w:rsidR="00410421" w:rsidP="00F61DEE" w:rsidRDefault="00060133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Pr="00040BD4" w:rsidR="00040BD4">
        <w:t xml:space="preserve"> </w:t>
      </w:r>
      <w:r w:rsidRPr="00971221" w:rsidR="00971221">
        <w:t>TINMAN KID j.d.o.o., Zagreb, Svetojakobska 2, OIB: 50230300754</w:t>
      </w:r>
      <w:r w:rsidR="00971221">
        <w:t>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6D0FB2">
        <w:rPr>
          <w:rFonts w:eastAsia="Calibri"/>
          <w:lang w:eastAsia="en-US"/>
        </w:rPr>
        <w:t>30</w:t>
      </w:r>
      <w:r w:rsidR="00AA07D4">
        <w:rPr>
          <w:rFonts w:eastAsia="Calibri"/>
          <w:lang w:eastAsia="en-US"/>
        </w:rPr>
        <w:t>. kolovoza</w:t>
      </w:r>
      <w:r w:rsidR="000B0BCB">
        <w:rPr>
          <w:rFonts w:eastAsia="Calibri"/>
          <w:lang w:eastAsia="en-US"/>
        </w:rPr>
        <w:t xml:space="preserve"> 2019</w:t>
      </w:r>
      <w:r w:rsidR="00B276A8">
        <w:rPr>
          <w:rFonts w:eastAsia="Calibri"/>
          <w:lang w:eastAsia="en-US"/>
        </w:rPr>
        <w:t>.</w:t>
      </w:r>
    </w:p>
    <w:p w:rsidRPr="00AF1EFD" w:rsidR="00410421" w:rsidP="00410421" w:rsidRDefault="00410421">
      <w:pPr>
        <w:ind w:left="172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jc w:val="both"/>
      </w:pPr>
    </w:p>
    <w:p w:rsidRPr="00AF1EFD" w:rsidR="00D5399D" w:rsidP="00F61DEE" w:rsidRDefault="00060133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Pr="00971221" w:rsidR="00971221">
        <w:t>TINMAN KID j.d.o.o., Zagreb, Svetojakobska 2, OIB: 50230300754</w:t>
      </w:r>
      <w:r w:rsidR="002E15D8">
        <w:t>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Pr="00AF1EFD" w:rsidR="00610DE5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="008B73DD" w:rsidP="00A0682A" w:rsidRDefault="008B73DD">
      <w:pPr>
        <w:jc w:val="center"/>
        <w:rPr>
          <w:b/>
        </w:rPr>
      </w:pPr>
    </w:p>
    <w:p w:rsidR="007A550F" w:rsidP="00AA7637" w:rsidRDefault="00A0682A">
      <w:pPr>
        <w:jc w:val="center"/>
      </w:pPr>
      <w:r w:rsidRPr="00AF1EFD">
        <w:t>Obrazloženje</w:t>
      </w:r>
    </w:p>
    <w:p w:rsidRPr="00AF1EFD" w:rsidR="003146EB" w:rsidP="002C5A29" w:rsidRDefault="003146EB"/>
    <w:p w:rsidR="00F6264F" w:rsidP="00B0604A" w:rsidRDefault="00B74CF9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Pr="00971221" w:rsidR="00971221">
        <w:t>TINMAN KID j.d.o.o., Zagreb, Svetojakobska 2, OIB: 50230300754</w:t>
      </w:r>
      <w:r w:rsidR="002E15D8">
        <w:t>,</w:t>
      </w:r>
      <w:r w:rsidR="00631A90">
        <w:t xml:space="preserve"> dana </w:t>
      </w:r>
      <w:r w:rsidR="006D0FB2">
        <w:t>2</w:t>
      </w:r>
      <w:r w:rsidR="00971221">
        <w:t>8</w:t>
      </w:r>
      <w:r w:rsidR="006D0FB2">
        <w:t>. prosinca</w:t>
      </w:r>
      <w:r w:rsidR="00AA07D4">
        <w:t xml:space="preserve"> 2017</w:t>
      </w:r>
      <w:r w:rsidR="0029045B">
        <w:t>.</w:t>
      </w:r>
    </w:p>
    <w:p w:rsidR="00E07E26" w:rsidP="00B0604A" w:rsidRDefault="00E07E26">
      <w:pPr>
        <w:ind w:firstLine="708"/>
        <w:jc w:val="both"/>
      </w:pPr>
    </w:p>
    <w:p w:rsidR="00E07E26" w:rsidP="00B0604A" w:rsidRDefault="002D7428">
      <w:pPr>
        <w:ind w:firstLine="708"/>
        <w:jc w:val="both"/>
      </w:pPr>
      <w:r>
        <w:t>Rješenjem ovog suda poslovni broj St-</w:t>
      </w:r>
      <w:r w:rsidR="006D0FB2">
        <w:t>33</w:t>
      </w:r>
      <w:r w:rsidR="00971221">
        <w:t>97</w:t>
      </w:r>
      <w:r>
        <w:t xml:space="preserve">/17 od </w:t>
      </w:r>
      <w:r w:rsidR="00971221">
        <w:t>10. siječnja</w:t>
      </w:r>
      <w:r w:rsidR="006D0FB2">
        <w:t xml:space="preserve"> 2018</w:t>
      </w:r>
      <w:r>
        <w:t>.</w:t>
      </w:r>
      <w:r w:rsidR="00EE789A">
        <w:t xml:space="preserve"> pokrenut je prethodni postupak.</w:t>
      </w:r>
    </w:p>
    <w:p w:rsidR="002D7428" w:rsidP="00B0604A" w:rsidRDefault="002D7428">
      <w:pPr>
        <w:ind w:firstLine="708"/>
        <w:jc w:val="both"/>
      </w:pPr>
    </w:p>
    <w:p w:rsidR="002D7428" w:rsidP="00B0604A" w:rsidRDefault="002D7428">
      <w:pPr>
        <w:ind w:firstLine="708"/>
        <w:jc w:val="both"/>
      </w:pPr>
      <w:r>
        <w:lastRenderedPageBreak/>
        <w:t xml:space="preserve">Iz podneska FINA-e od </w:t>
      </w:r>
      <w:r w:rsidR="00971221">
        <w:t>11. siječnja</w:t>
      </w:r>
      <w:r w:rsidR="006D0FB2">
        <w:t xml:space="preserve"> 2018</w:t>
      </w:r>
      <w:r>
        <w:t xml:space="preserve">. proizlazi da je dužnik na dan </w:t>
      </w:r>
      <w:r w:rsidR="00971221">
        <w:t>25</w:t>
      </w:r>
      <w:r w:rsidR="006D0FB2">
        <w:t>. prosinca</w:t>
      </w:r>
      <w:r>
        <w:t xml:space="preserve"> 2017. imao neizvršene osnove za plaćanje u neprekinutom razdoblju od 120 dana u ukupnom iznosu od </w:t>
      </w:r>
      <w:r w:rsidR="00971221">
        <w:t>5.587,69 kn</w:t>
      </w:r>
      <w:r>
        <w:t xml:space="preserve"> (list </w:t>
      </w:r>
      <w:r w:rsidR="00971221">
        <w:t>7</w:t>
      </w:r>
      <w:r>
        <w:t xml:space="preserve"> spisa).</w:t>
      </w:r>
    </w:p>
    <w:p w:rsidR="00EE789A" w:rsidP="00B0604A" w:rsidRDefault="00EE789A">
      <w:pPr>
        <w:ind w:firstLine="708"/>
        <w:jc w:val="both"/>
      </w:pPr>
    </w:p>
    <w:p w:rsidR="002D7428" w:rsidP="002D7428" w:rsidRDefault="002D7428">
      <w:pPr>
        <w:ind w:firstLine="708"/>
        <w:jc w:val="both"/>
      </w:pPr>
      <w:r>
        <w:t xml:space="preserve">Iz sustava e-Blokade proizlazi da je ukupan nenaplaćeni iznos obveza na dan </w:t>
      </w:r>
      <w:r w:rsidR="006D0FB2">
        <w:t>30</w:t>
      </w:r>
      <w:r>
        <w:t xml:space="preserve">. kolovoza 2019. po svim neizvršenim osnovama za plaćanje na računu dužnika </w:t>
      </w:r>
      <w:r w:rsidR="00971221">
        <w:t>9.663,32</w:t>
      </w:r>
      <w:r>
        <w:t xml:space="preserve"> kn, a početak blokade računa traje od </w:t>
      </w:r>
      <w:r w:rsidR="006D0FB2">
        <w:t>2</w:t>
      </w:r>
      <w:r w:rsidR="00971221">
        <w:t>8</w:t>
      </w:r>
      <w:r w:rsidR="006D0FB2">
        <w:t>. kolovoza 2017</w:t>
      </w:r>
      <w:r>
        <w:t>.</w:t>
      </w:r>
    </w:p>
    <w:p w:rsidR="002D7428" w:rsidP="00B0604A" w:rsidRDefault="002D7428">
      <w:pPr>
        <w:ind w:firstLine="708"/>
        <w:jc w:val="both"/>
      </w:pPr>
    </w:p>
    <w:p w:rsidRPr="00AA07D4" w:rsidR="00E07E26" w:rsidP="00E07E26" w:rsidRDefault="00E07E26">
      <w:pPr>
        <w:ind w:firstLine="708"/>
        <w:jc w:val="both"/>
      </w:pPr>
      <w:r w:rsidRPr="00AA07D4">
        <w:t xml:space="preserve">Iz informacijskog sustava zemljišnih knjiga proizlazi da dužnik nije vlasnik nekretnina (list </w:t>
      </w:r>
      <w:r w:rsidR="00971221">
        <w:t>20</w:t>
      </w:r>
      <w:r w:rsidRPr="00AA07D4">
        <w:t xml:space="preserve"> spisa).</w:t>
      </w:r>
    </w:p>
    <w:p w:rsidR="00E07E26" w:rsidP="00E07E26" w:rsidRDefault="00E07E26">
      <w:pPr>
        <w:ind w:firstLine="708"/>
        <w:jc w:val="both"/>
      </w:pPr>
    </w:p>
    <w:p w:rsidR="00AA07D4" w:rsidP="00AA07D4" w:rsidRDefault="00AA07D4">
      <w:pPr>
        <w:ind w:firstLine="708"/>
        <w:jc w:val="both"/>
      </w:pPr>
      <w:r w:rsidRPr="00AA07D4">
        <w:t xml:space="preserve">Iz Uvjerenja </w:t>
      </w:r>
      <w:r w:rsidR="00E07E26">
        <w:t xml:space="preserve">Centra za vozila Hrvatske od </w:t>
      </w:r>
      <w:r w:rsidR="00971221">
        <w:t xml:space="preserve">16. svibnja </w:t>
      </w:r>
      <w:r w:rsidR="00E07E26">
        <w:t>2018</w:t>
      </w:r>
      <w:r w:rsidRPr="00AA07D4">
        <w:t>. proizlazi da</w:t>
      </w:r>
      <w:r w:rsidR="00EE789A">
        <w:t xml:space="preserve"> </w:t>
      </w:r>
      <w:r w:rsidRPr="00AA07D4">
        <w:t xml:space="preserve">dužnik </w:t>
      </w:r>
      <w:r w:rsidR="006D0FB2">
        <w:t xml:space="preserve">nije </w:t>
      </w:r>
      <w:r w:rsidRPr="00AA07D4">
        <w:t>vlasnik vozila</w:t>
      </w:r>
      <w:r w:rsidR="00EE789A">
        <w:t xml:space="preserve"> </w:t>
      </w:r>
      <w:r w:rsidRPr="00AA07D4">
        <w:t xml:space="preserve">(list </w:t>
      </w:r>
      <w:r w:rsidR="00971221">
        <w:t>22</w:t>
      </w:r>
      <w:r w:rsidRPr="00AA07D4">
        <w:t xml:space="preserve"> spisa).</w:t>
      </w:r>
    </w:p>
    <w:p w:rsidR="00975C5D" w:rsidP="00AA07D4" w:rsidRDefault="00975C5D">
      <w:pPr>
        <w:ind w:firstLine="708"/>
        <w:jc w:val="both"/>
      </w:pPr>
    </w:p>
    <w:p w:rsidR="0080335C" w:rsidP="0080335C" w:rsidRDefault="0080335C">
      <w:pPr>
        <w:ind w:firstLine="900"/>
        <w:jc w:val="both"/>
      </w:pPr>
      <w:r>
        <w:t>Iz</w:t>
      </w:r>
      <w:r w:rsidRPr="00B26DB0">
        <w:t xml:space="preserve"> naveden</w:t>
      </w:r>
      <w:r>
        <w:t>og proizlazi d</w:t>
      </w:r>
      <w:r w:rsidRPr="00B26DB0">
        <w:t xml:space="preserve">a imovina dužnika </w:t>
      </w:r>
      <w:r w:rsidRPr="00971221" w:rsidR="00971221">
        <w:t>TINMAN KID j.d.o.o., Zagreb, Svetojakobska 2, OIB: 50230300754</w:t>
      </w:r>
      <w:r w:rsidR="00EE789A">
        <w:t>,</w:t>
      </w:r>
      <w:r w:rsidRPr="00B26DB0">
        <w:t xml:space="preserve"> nije dovoljna ni za namirenje troškova stečajnog postupka.</w:t>
      </w:r>
    </w:p>
    <w:p w:rsidR="00975C5D" w:rsidP="00040BD4" w:rsidRDefault="00975C5D">
      <w:pPr>
        <w:ind w:firstLine="708"/>
        <w:jc w:val="both"/>
      </w:pPr>
    </w:p>
    <w:p w:rsidRPr="00AF1EFD" w:rsidR="00F6264F" w:rsidP="00F6264F" w:rsidRDefault="00F6264F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Pr="00AF1EFD" w:rsidR="00BC0D75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Pr="00AF1EFD" w:rsidR="00F6264F" w:rsidP="00F6264F" w:rsidRDefault="00F6264F">
      <w:pPr>
        <w:jc w:val="both"/>
      </w:pPr>
    </w:p>
    <w:p w:rsidRPr="00AF1EFD" w:rsidR="0097440A" w:rsidP="00D21534" w:rsidRDefault="00F6264F">
      <w:pPr>
        <w:jc w:val="both"/>
      </w:pPr>
      <w:r w:rsidRPr="00AF1EFD">
        <w:tab/>
        <w:t>Prije donošenja ovog rješenja sud je ovosudnim rješenjem posl. br. St-</w:t>
      </w:r>
      <w:r w:rsidR="00971221">
        <w:t>3397</w:t>
      </w:r>
      <w:r w:rsidR="0080335C">
        <w:t xml:space="preserve">/17 od </w:t>
      </w:r>
      <w:r w:rsidR="00971221">
        <w:t>7. linja 2</w:t>
      </w:r>
      <w:r w:rsidR="00801CCA">
        <w:t>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6D0FB2">
        <w:t>10.000</w:t>
      </w:r>
      <w:r w:rsidR="0080335C">
        <w:t>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971221">
        <w:t xml:space="preserve">8. lipnja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Pr="00AF1EFD" w:rsidR="002D7428" w:rsidP="00D21534" w:rsidRDefault="00D21534">
      <w:pPr>
        <w:jc w:val="both"/>
      </w:pPr>
      <w:r w:rsidRPr="00AF1EFD">
        <w:tab/>
      </w:r>
      <w:r w:rsidRPr="00AF1EFD">
        <w:tab/>
      </w:r>
    </w:p>
    <w:p w:rsidR="00C241E6" w:rsidP="00E216A3" w:rsidRDefault="002C5A29">
      <w:pPr>
        <w:jc w:val="center"/>
      </w:pPr>
      <w:r w:rsidRPr="00AF1EFD">
        <w:t>U Karlovcu</w:t>
      </w:r>
      <w:r w:rsidR="006420C7">
        <w:t xml:space="preserve"> </w:t>
      </w:r>
      <w:r w:rsidR="006D0FB2">
        <w:t>30</w:t>
      </w:r>
      <w:r w:rsidR="00975C5D">
        <w:t>. kolovoza</w:t>
      </w:r>
      <w:r w:rsidR="008D3271">
        <w:t xml:space="preserve"> 2019.</w:t>
      </w:r>
    </w:p>
    <w:p w:rsidR="002D7428" w:rsidP="00E216A3" w:rsidRDefault="002D7428">
      <w:pPr>
        <w:jc w:val="center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8327B4" w:rsidP="00410421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Pr="00AF1EFD" w:rsidR="00E57778">
        <w:t xml:space="preserve"> </w:t>
      </w:r>
      <w:r w:rsidRPr="00AF1EFD" w:rsidR="00984644">
        <w:t>Jadranka Mađeruh</w:t>
      </w:r>
      <w:r w:rsidR="00410421">
        <w:t>,v.r.</w:t>
      </w:r>
    </w:p>
    <w:p w:rsidR="00410421" w:rsidP="00410421" w:rsidRDefault="00410421"/>
    <w:p w:rsidR="00410421" w:rsidP="00410421" w:rsidRDefault="00A33E2E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="00E216A3" w:rsidP="00410421" w:rsidRDefault="00A33E2E">
      <w:r>
        <w:t xml:space="preserve">                                                                                                    Draženka Prpić</w:t>
      </w:r>
    </w:p>
    <w:p w:rsidR="002D7428" w:rsidP="00410421" w:rsidRDefault="002D7428"/>
    <w:p w:rsidR="00AA588F" w:rsidP="00410421" w:rsidRDefault="00AA588F"/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>Protiv rješenja</w:t>
      </w:r>
      <w:r w:rsidRPr="00AF1EFD" w:rsidR="00855AE8">
        <w:t xml:space="preserve"> o otvaranju stečajnog postupka</w:t>
      </w:r>
      <w:r w:rsidRPr="00AF1EFD">
        <w:t xml:space="preserve"> </w:t>
      </w:r>
      <w:r w:rsidRPr="00AF1EFD" w:rsidR="00293964">
        <w:t xml:space="preserve">žalbu može podnijeti zakonski zastupnik dužnika </w:t>
      </w:r>
      <w:r w:rsidRPr="00AF1EFD">
        <w:t xml:space="preserve">(čl. </w:t>
      </w:r>
      <w:r w:rsidRPr="00AF1EFD" w:rsidR="00293964">
        <w:t>53</w:t>
      </w:r>
      <w:r w:rsidRPr="00AF1EFD">
        <w:t xml:space="preserve">. st. </w:t>
      </w:r>
      <w:r w:rsidRPr="00AF1EFD" w:rsidR="00855AE8">
        <w:t>6</w:t>
      </w:r>
      <w:r w:rsidRPr="00AF1EFD">
        <w:t>.</w:t>
      </w:r>
      <w:r w:rsidRPr="00AF1EFD" w:rsidR="00A505C4">
        <w:t xml:space="preserve"> </w:t>
      </w:r>
      <w:r w:rsidRPr="00AF1EFD">
        <w:t>SZ-a)</w:t>
      </w:r>
      <w:r w:rsidRPr="00AF1EFD" w:rsidR="00855AE8">
        <w:t>, a protiv rješenja o zaključenju stečajnog postupka žalba je dopušten</w:t>
      </w:r>
      <w:r w:rsidR="00C111C1">
        <w:t>a</w:t>
      </w:r>
      <w:r w:rsidRPr="00AF1EFD" w:rsidR="00855AE8">
        <w:t xml:space="preserve">  vjerovnicima,</w:t>
      </w:r>
      <w:r w:rsidRPr="00AF1EFD" w:rsidR="00A505C4">
        <w:t xml:space="preserve"> </w:t>
      </w:r>
      <w:r w:rsidRPr="00AF1EFD" w:rsidR="00293964">
        <w:t>u roku 8 dana</w:t>
      </w:r>
      <w:r w:rsidRPr="00AF1EFD" w:rsidR="00855AE8">
        <w:t xml:space="preserve"> </w:t>
      </w:r>
      <w:r w:rsidRPr="00AF1EFD" w:rsidR="00293964">
        <w:t>od dana dostave</w:t>
      </w:r>
      <w:r w:rsidR="00C111C1">
        <w:t xml:space="preserve"> ovog rješenja</w:t>
      </w:r>
      <w:r w:rsidRPr="00AF1EFD" w:rsidR="00293964">
        <w:t>.</w:t>
      </w:r>
      <w:r w:rsidRPr="00AF1EFD" w:rsidR="00855AE8">
        <w:t xml:space="preserve"> </w:t>
      </w:r>
      <w:r w:rsidRPr="00AF1EFD" w:rsidR="00293964">
        <w:t>Žalba se podnosi</w:t>
      </w:r>
      <w:r w:rsidR="00C111C1">
        <w:t xml:space="preserve"> </w:t>
      </w:r>
      <w:r w:rsidRPr="00AF1EFD" w:rsidR="00293964">
        <w:t>Visokom trgovačkom sudu RH, putem ovog suda.</w:t>
      </w:r>
    </w:p>
    <w:p w:rsidR="008327B4" w:rsidRDefault="008327B4"/>
    <w:p w:rsidRPr="00AF1EFD" w:rsidR="008327B4" w:rsidRDefault="008327B4"/>
    <w:p w:rsidRPr="00AF1EFD" w:rsidR="002C5A29" w:rsidRDefault="002C5A29">
      <w:r w:rsidRPr="00AF1EFD">
        <w:t>Dna:</w:t>
      </w:r>
    </w:p>
    <w:p w:rsidR="00A0682A" w:rsidP="007D7A92" w:rsidRDefault="005E4D08">
      <w:pPr>
        <w:numPr>
          <w:ilvl w:val="0"/>
          <w:numId w:val="3"/>
        </w:numPr>
      </w:pPr>
      <w:r w:rsidRPr="00AF1EFD">
        <w:t>dužnik</w:t>
      </w:r>
      <w:r w:rsidR="00E07E26">
        <w:t xml:space="preserve"> </w:t>
      </w:r>
    </w:p>
    <w:p w:rsidRPr="00AF1EFD" w:rsidR="00AF1B3C" w:rsidP="007D7A92" w:rsidRDefault="00AF1B3C">
      <w:pPr>
        <w:numPr>
          <w:ilvl w:val="0"/>
          <w:numId w:val="3"/>
        </w:numPr>
      </w:pPr>
      <w:r>
        <w:t>zakonski zastupnik dužnika</w:t>
      </w:r>
      <w:r w:rsidR="00E07E26">
        <w:t xml:space="preserve"> </w:t>
      </w:r>
    </w:p>
    <w:p w:rsidRPr="00AF1EFD" w:rsidR="001C02F6" w:rsidP="00975C5D" w:rsidRDefault="003567A1">
      <w:pPr>
        <w:numPr>
          <w:ilvl w:val="0"/>
          <w:numId w:val="3"/>
        </w:numPr>
      </w:pPr>
      <w:r>
        <w:t xml:space="preserve">stečajni upravitelj </w:t>
      </w:r>
      <w:r w:rsidR="00971221">
        <w:t>Miljenko Požgaj</w:t>
      </w:r>
    </w:p>
    <w:p w:rsidRPr="00AF1EFD" w:rsidR="00293964" w:rsidP="007D7A92" w:rsidRDefault="00AF1EFD">
      <w:pPr>
        <w:numPr>
          <w:ilvl w:val="0"/>
          <w:numId w:val="3"/>
        </w:numPr>
      </w:pPr>
      <w:r>
        <w:t xml:space="preserve">Sudskom </w:t>
      </w:r>
      <w:r w:rsidRPr="00AF1EFD" w:rsidR="00293964">
        <w:t xml:space="preserve"> registru</w:t>
      </w:r>
      <w:r>
        <w:t xml:space="preserve"> ovog suda</w:t>
      </w:r>
    </w:p>
    <w:p w:rsidRPr="00AF1EFD" w:rsidR="00293964" w:rsidP="007D7A92" w:rsidRDefault="00293964">
      <w:pPr>
        <w:numPr>
          <w:ilvl w:val="0"/>
          <w:numId w:val="3"/>
        </w:numPr>
      </w:pPr>
      <w:r w:rsidRPr="00AF1EFD">
        <w:t>Oglasna ploča</w:t>
      </w:r>
      <w:r w:rsidRPr="00AF1EFD" w:rsidR="00174993">
        <w:t xml:space="preserve"> suda</w:t>
      </w:r>
    </w:p>
    <w:p w:rsidRPr="00AF1EFD" w:rsidR="003905DD" w:rsidP="007D7A92" w:rsidRDefault="003905DD">
      <w:pPr>
        <w:numPr>
          <w:ilvl w:val="0"/>
          <w:numId w:val="3"/>
        </w:numPr>
      </w:pPr>
      <w:r w:rsidRPr="00AF1EFD">
        <w:t xml:space="preserve">ŽDO u </w:t>
      </w:r>
      <w:r w:rsidR="00975C5D">
        <w:t>Karlovcu</w:t>
      </w:r>
    </w:p>
    <w:p w:rsidRPr="00AF1EFD" w:rsidR="00B97F98" w:rsidP="007D7A92" w:rsidRDefault="009E2615">
      <w:pPr>
        <w:numPr>
          <w:ilvl w:val="0"/>
          <w:numId w:val="3"/>
        </w:numPr>
      </w:pPr>
      <w:r w:rsidRPr="00AF1EFD">
        <w:t>RH, Ministarstvo pravosuđa, Zagreb</w:t>
      </w:r>
    </w:p>
    <w:p w:rsidRPr="00AF1EFD" w:rsidR="002C5A29" w:rsidRDefault="002C5A29"/>
    <w:p w:rsidRPr="00AF1EFD" w:rsidR="001C02F6" w:rsidRDefault="001C02F6"/>
    <w:p w:rsidRPr="00AF1EFD" w:rsidR="00AF1EFD" w:rsidRDefault="00AF1EFD"/>
    <w:sectPr w:rsidRPr="00AF1EFD" w:rsidR="00AF1EFD" w:rsidSect="00A0682A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3753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CB0868" w:rsidP="00587487" w:rsidRDefault="005E4D08">
    <w:pPr>
      <w:pStyle w:val="Zaglavlje"/>
      <w:jc w:val="right"/>
    </w:pPr>
    <w:r>
      <w:t>1 St-</w:t>
    </w:r>
    <w:r w:rsidR="006D0FB2">
      <w:t>33</w:t>
    </w:r>
    <w:r w:rsidR="00971221">
      <w:t>97</w:t>
    </w:r>
    <w:r w:rsidR="00AA07D4">
      <w:t>/2017</w:t>
    </w:r>
    <w:r w:rsidR="002D7428">
      <w:t>-</w:t>
    </w:r>
    <w:r w:rsidR="00971221">
      <w:t>25</w:t>
    </w:r>
  </w:p>
  <w:p w:rsidR="002D7428" w:rsidP="00587487" w:rsidRDefault="002D7428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4868"/>
    <w:rsid w:val="00106C43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D7428"/>
    <w:rsid w:val="002E15D8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57BBF"/>
    <w:rsid w:val="00662CB6"/>
    <w:rsid w:val="00664A86"/>
    <w:rsid w:val="006861EF"/>
    <w:rsid w:val="006C786C"/>
    <w:rsid w:val="006D0FB2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0335C"/>
    <w:rsid w:val="00812051"/>
    <w:rsid w:val="0082642E"/>
    <w:rsid w:val="00826599"/>
    <w:rsid w:val="008327B4"/>
    <w:rsid w:val="0084192B"/>
    <w:rsid w:val="00855AE8"/>
    <w:rsid w:val="00855D88"/>
    <w:rsid w:val="00856AF5"/>
    <w:rsid w:val="00875F1B"/>
    <w:rsid w:val="008B73DD"/>
    <w:rsid w:val="008D3271"/>
    <w:rsid w:val="008E2F7A"/>
    <w:rsid w:val="008E42C6"/>
    <w:rsid w:val="00912B69"/>
    <w:rsid w:val="0092768B"/>
    <w:rsid w:val="00932E10"/>
    <w:rsid w:val="00964750"/>
    <w:rsid w:val="00971221"/>
    <w:rsid w:val="0097440A"/>
    <w:rsid w:val="00975C5D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07D4"/>
    <w:rsid w:val="00AA588F"/>
    <w:rsid w:val="00AA7637"/>
    <w:rsid w:val="00AB25BE"/>
    <w:rsid w:val="00AB50BF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C3753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E00DA7"/>
    <w:rsid w:val="00E07E26"/>
    <w:rsid w:val="00E216A3"/>
    <w:rsid w:val="00E57778"/>
    <w:rsid w:val="00E6510E"/>
    <w:rsid w:val="00E75AC8"/>
    <w:rsid w:val="00E8265C"/>
    <w:rsid w:val="00E84785"/>
    <w:rsid w:val="00EE61A0"/>
    <w:rsid w:val="00EE789A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C37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375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375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375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375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7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7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7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7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3397</izvorni_sadrzaj>
    <derivirana_varijabla naziv="DomainObject.Predmet.Broj_1">3397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St-3397/2017</izvorni_sadrzaj>
    <derivirana_varijabla naziv="DomainObject.Predmet.OznakaBroj_1">St-3397/2017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TINMAN KID jednostavno društvo s ograničenom odgovornošću za usluge zastupanog po punomoćniku Davor Reštegorac</izvorni_sadrzaj>
    <derivirana_varijabla naziv="DomainObject.Predmet.ProtustrankaFormated_1">  TINMAN KID jednostavno društvo s ograničenom odgovornošću za usluge zastupanog po punomoćniku Davor Reštegorac</derivirana_varijabla>
  </DomainObject.Predmet.ProtustrankaFormated>
  <DomainObject.Predmet.ProtustrankaFormatedOIB>
    <izvorni_sadrzaj>  TINMAN KID jednostavno društvo s ograničenom odgovornošću za usluge, OIB 50230300754 zastupanog po punomoćniku Davor Reštegorac</izvorni_sadrzaj>
    <derivirana_varijabla naziv="DomainObject.Predmet.ProtustrankaFormatedOIB_1">  TINMAN KID jednostavno društvo s ograničenom odgovornošću za usluge, OIB 50230300754 zastupanog po punomoćniku Davor Reštegorac</derivirana_varijabla>
  </DomainObject.Predmet.ProtustrankaFormatedOIB>
  <DomainObject.Predmet.ProtustrankaFormatedWithAdress>
    <izvorni_sadrzaj> TINMAN KID jednostavno društvo s ograničenom odgovornošću za usluge, Svetojakobska 2, 10000 Zagreb zastupanog po punomoćniku Davor Reštegorac</izvorni_sadrzaj>
    <derivirana_varijabla naziv="DomainObject.Predmet.ProtustrankaFormatedWithAdress_1"> TINMAN KID jednostavno društvo s ograničenom odgovornošću za usluge, Svetojakobska 2, 10000 Zagreb zastupanog po punomoćniku Davor Reštegorac</derivirana_varijabla>
  </DomainObject.Predmet.ProtustrankaFormatedWithAdress>
  <DomainObject.Predmet.ProtustrankaFormatedWithAdressOIB>
    <izvorni_sadrzaj> TINMAN KID jednostavno društvo s ograničenom odgovornošću za usluge, OIB 50230300754, Svetojakobska 2, 10000 Zagreb zastupanog po punomoćniku Davor Reštegorac</izvorni_sadrzaj>
    <derivirana_varijabla naziv="DomainObject.Predmet.ProtustrankaFormatedWithAdressOIB_1"> TINMAN KID jednostavno društvo s ograničenom odgovornošću za usluge, OIB 50230300754, Svetojakobska 2, 10000 Zagreb zastupanog po punomoćniku Davor Reštegorac</derivirana_varijabla>
  </DomainObject.Predmet.ProtustrankaFormatedWithAdressOIB>
  <DomainObject.Predmet.ProtustrankaWithAdress>
    <izvorni_sadrzaj>TINMAN KID jednostavno društvo s ograničenom odgovornošću za usluge Svetojakobska 2, 10000 Zagreb</izvorni_sadrzaj>
    <derivirana_varijabla naziv="DomainObject.Predmet.ProtustrankaWithAdress_1">TINMAN KID jednostavno društvo s ograničenom odgovornošću za usluge Svetojakobska 2, 10000 Zagreb</derivirana_varijabla>
  </DomainObject.Predmet.ProtustrankaWithAdress>
  <DomainObject.Predmet.ProtustrankaWithAdressOIB>
    <izvorni_sadrzaj>TINMAN KID jednostavno društvo s ograničenom odgovornošću za usluge, OIB 50230300754, Svetojakobska 2, 10000 Zagreb</izvorni_sadrzaj>
    <derivirana_varijabla naziv="DomainObject.Predmet.ProtustrankaWithAdressOIB_1">TINMAN KID jednostavno društvo s ograničenom odgovornošću za usluge, OIB 50230300754, Svetojakobska 2, 10000 Zagreb</derivirana_varijabla>
  </DomainObject.Predmet.ProtustrankaWithAdressOIB>
  <DomainObject.Predmet.ProtustrankaNazivFormated>
    <izvorni_sadrzaj>TINMAN KID jednostavno društvo s ograničenom odgovornošću za usluge</izvorni_sadrzaj>
    <derivirana_varijabla naziv="DomainObject.Predmet.ProtustrankaNazivFormated_1">TINMAN KID jednostavno društvo s ograničenom odgovornošću za usluge</derivirana_varijabla>
  </DomainObject.Predmet.ProtustrankaNazivFormated>
  <DomainObject.Predmet.ProtustrankaNazivFormatedOIB>
    <izvorni_sadrzaj>TINMAN KID jednostavno društvo s ograničenom odgovornošću za usluge, OIB 50230300754</izvorni_sadrzaj>
    <derivirana_varijabla naziv="DomainObject.Predmet.ProtustrankaNazivFormatedOIB_1">TINMAN KID jednostavno društvo s ograničenom odgovornošću za usluge, OIB 50230300754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TINMAN KID jednostavno društvo s ograničenom odgovornošću za usluge zastupanog po punomoćniku Davor Reštegorac</item>
    </izvorni_sadrzaj>
    <derivirana_varijabla naziv="DomainObject.Predmet.ProtuStrankaListFormated_1">
      <item>TINMAN KID jednostavno društvo s ograničenom odgovornošću za usluge zastupanog po punomoćniku Davor Reštegorac</item>
    </derivirana_varijabla>
  </DomainObject.Predmet.ProtuStrankaListFormated>
  <DomainObject.Predmet.ProtuStrankaListFormatedOIB>
    <izvorni_sadrzaj>
      <item>TINMAN KID jednostavno društvo s ograničenom odgovornošću za usluge, OIB 50230300754 zastupanog po punomoćniku Davor Reštegorac</item>
    </izvorni_sadrzaj>
    <derivirana_varijabla naziv="DomainObject.Predmet.ProtuStrankaListFormatedOIB_1">
      <item>TINMAN KID jednostavno društvo s ograničenom odgovornošću za usluge, OIB 50230300754 zastupanog po punomoćniku Davor Reštegorac</item>
    </derivirana_varijabla>
  </DomainObject.Predmet.ProtuStrankaListFormatedOIB>
  <DomainObject.Predmet.ProtuStrankaListFormatedWithAdress>
    <izvorni_sadrzaj>
      <item>TINMAN KID jednostavno društvo s ograničenom odgovornošću za usluge, Svetojakobska 2, 10000 Zagreb zastupanog po punomoćniku Davor Reštegorac</item>
    </izvorni_sadrzaj>
    <derivirana_varijabla naziv="DomainObject.Predmet.ProtuStrankaListFormatedWithAdress_1">
      <item>TINMAN KID jednostavno društvo s ograničenom odgovornošću za usluge, Svetojakobska 2, 10000 Zagreb zastupanog po punomoćniku Davor Reštegorac</item>
    </derivirana_varijabla>
  </DomainObject.Predmet.ProtuStrankaListFormatedWithAdress>
  <DomainObject.Predmet.ProtuStrankaListFormatedWithAdressOIB>
    <izvorni_sadrzaj>
      <item>TINMAN KID jednostavno društvo s ograničenom odgovornošću za usluge, OIB 50230300754, Svetojakobska 2, 10000 Zagreb zastupanog po punomoćniku Davor Reštegorac</item>
    </izvorni_sadrzaj>
    <derivirana_varijabla naziv="DomainObject.Predmet.ProtuStrankaListFormatedWithAdressOIB_1">
      <item>TINMAN KID jednostavno društvo s ograničenom odgovornošću za usluge, OIB 50230300754, Svetojakobska 2, 10000 Zagreb zastupanog po punomoćniku Davor Reštegorac</item>
    </derivirana_varijabla>
  </DomainObject.Predmet.ProtuStrankaListFormatedWithAdressOIB>
  <DomainObject.Predmet.ProtuStrankaListNazivFormated>
    <izvorni_sadrzaj>
      <item>TINMAN KID jednostavno društvo s ograničenom odgovornošću za usluge</item>
    </izvorni_sadrzaj>
    <derivirana_varijabla naziv="DomainObject.Predmet.ProtuStrankaListNazivFormated_1">
      <item>TINMAN KID jednostavno društvo s ograničenom odgovornošću za usluge</item>
    </derivirana_varijabla>
  </DomainObject.Predmet.ProtuStrankaListNazivFormated>
  <DomainObject.Predmet.ProtuStrankaListNazivFormatedOIB>
    <izvorni_sadrzaj>
      <item>TINMAN KID jednostavno društvo s ograničenom odgovornošću za usluge, OIB 50230300754</item>
    </izvorni_sadrzaj>
    <derivirana_varijabla naziv="DomainObject.Predmet.ProtuStrankaListNazivFormatedOIB_1">
      <item>TINMAN KID jednostavno društvo s ograničenom odgovornošću za usluge, OIB 50230300754</item>
    </derivirana_varijabla>
  </DomainObject.Predmet.ProtuStrankaListNazivFormatedOIB>
  <DomainObject.Predmet.OstaliListFormated>
    <izvorni_sadrzaj>
      <item>Davor Reštegorac punomoćnik sudionika u postupku TINMAN KID jednostavno društvo s ograničenom odgovornošću za usluge</item>
    </izvorni_sadrzaj>
    <derivirana_varijabla naziv="DomainObject.Predmet.OstaliListFormated_1">
      <item>Davor Reštegorac punomoćnik sudionika u postupku TINMAN KID jednostavno društvo s ograničenom odgovornošću za usluge</item>
    </derivirana_varijabla>
  </DomainObject.Predmet.OstaliListFormated>
  <DomainObject.Predmet.OstaliListFormatedOIB>
    <izvorni_sadrzaj>
      <item>Davor Reštegorac, OIB 40818828725 punomoćnik sudionika u postupku TINMAN KID jednostavno društvo s ograničenom odgovornošću za usluge</item>
    </izvorni_sadrzaj>
    <derivirana_varijabla naziv="DomainObject.Predmet.OstaliListFormatedOIB_1">
      <item>Davor Reštegorac, OIB 40818828725 punomoćnik sudionika u postupku TINMAN KID jednostavno društvo s ograničenom odgovornošću za usluge</item>
    </derivirana_varijabla>
  </DomainObject.Predmet.OstaliListFormatedOIB>
  <DomainObject.Predmet.OstaliListFormatedWithAdress>
    <izvorni_sadrzaj>
      <item>Davor Reštegorac, I. Ančića 13, 10360 Sesvete punomoćnik sudionika u postupku TINMAN KID jednostavno društvo s ograničenom odgovornošću za usluge</item>
    </izvorni_sadrzaj>
    <derivirana_varijabla naziv="DomainObject.Predmet.OstaliListFormatedWithAdress_1">
      <item>Davor Reštegorac, I. Ančića 13, 10360 Sesvete punomoćnik sudionika u postupku TINMAN KID jednostavno društvo s ograničenom odgovornošću za usluge</item>
    </derivirana_varijabla>
  </DomainObject.Predmet.OstaliListFormatedWithAdress>
  <DomainObject.Predmet.OstaliListFormatedWithAdressOIB>
    <izvorni_sadrzaj>
      <item>Davor Reštegorac, OIB 40818828725, I. Ančića 13, 10360 Sesvete punomoćnik sudionika u postupku TINMAN KID jednostavno društvo s ograničenom odgovornošću za usluge</item>
    </izvorni_sadrzaj>
    <derivirana_varijabla naziv="DomainObject.Predmet.OstaliListFormatedWithAdressOIB_1">
      <item>Davor Reštegorac, OIB 40818828725, I. Ančića 13, 10360 Sesvete punomoćnik sudionika u postupku TINMAN KID jednostavno društvo s ograničenom odgovornošću za usluge</item>
    </derivirana_varijabla>
  </DomainObject.Predmet.OstaliListFormatedWithAdressOIB>
  <DomainObject.Predmet.OstaliListNazivFormated>
    <izvorni_sadrzaj>
      <item>Davor Reštegorac</item>
    </izvorni_sadrzaj>
    <derivirana_varijabla naziv="DomainObject.Predmet.OstaliListNazivFormated_1">
      <item>Davor Reštegorac</item>
    </derivirana_varijabla>
  </DomainObject.Predmet.OstaliListNazivFormated>
  <DomainObject.Predmet.OstaliListNazivFormatedOIB>
    <izvorni_sadrzaj>
      <item>Davor Reštegorac, OIB 40818828725</item>
    </izvorni_sadrzaj>
    <derivirana_varijabla naziv="DomainObject.Predmet.OstaliListNazivFormatedOIB_1">
      <item>Davor Reštegorac, OIB 40818828725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TINMAN KID jednostavno društvo s ograničenom odgovornošću za usluge</izvorni_sadrzaj>
    <derivirana_varijabla naziv="DomainObject.Predmet.ProtustrankaIDrugi_1">TINMAN KID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TINMAN KID jednostavno društvo s ograničenom odgovornošću za usluge, OIB 50230300754, Svetojakobska 2, 10000 Zagreb</izvorni_sadrzaj>
    <derivirana_varijabla naziv="DomainObject.Predmet.ProtustrankaIDrugiAdressOIB_1">TINMAN KID jednostavno društvo s ograničenom odgovornošću za usluge, OIB 50230300754,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TINMAN KID jednostavno društvo s ograničenom odgovornošću za usluge</item>
      <item>Davor Reštegorac</item>
    </izvorni_sadrzaj>
    <derivirana_varijabla naziv="DomainObject.Predmet.SudioniciListNaziv_1">
      <item>FINA Regionalni centar Zagreb</item>
      <item>TINMAN KID jednostavno društvo s ograničenom odgovornošću za usluge</item>
      <item>Davor Reštegorac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TINMAN KID jednostavno društvo s ograničenom odgovornošću za usluge, OIB 50230300754, Svetojakobska 2,10000 Zagreb</item>
      <item>Davor Reštegorac, OIB 40818828725, I. Ančića 13,10360 Sesvete</item>
    </izvorni_sadrzaj>
    <derivirana_varijabla naziv="DomainObject.Predmet.SudioniciListAdressOIB_1">
      <item>FINA Regionalni centar Zagreb, OIB 85821130368, Trg svibanjskih žrtava 1995. br. 1,10000 Zagreb</item>
      <item>TINMAN KID jednostavno društvo s ograničenom odgovornošću za usluge, OIB 50230300754, Svetojakobska 2,10000 Zagreb</item>
      <item>Davor Reštegorac, OIB 40818828725, I. Ančića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50230300754</item>
      <item>, OIB 40818828725</item>
    </izvorni_sadrzaj>
    <derivirana_varijabla naziv="DomainObject.Predmet.SudioniciListNazivOIB_1">
      <item>, OIB 85821130368</item>
      <item>, OIB 50230300754</item>
      <item>, OIB 40818828725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St-3397/2017-19</izvorni_sadrzaj>
    <derivirana_varijabla naziv="DomainObject.PredzadnjaOdlukaIzPredmeta.Oznaka_1">St-3397/2017-19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1E14C-D9B2-4660-AA4E-047A2409E61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637</properties:Words>
  <properties:Characters>3345</properties:Characters>
  <properties:Lines>109</properties:Lines>
  <properties:Paragraphs>42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2019-08-30T07:49:00Z</dcterms:created>
  <dc:creator>Korisnik</dc:creator>
  <cp:lastModifiedBy>Draženka Prpić</cp:lastModifiedBy>
  <cp:lastPrinted>2019-08-30T07:50:00Z</cp:lastPrinted>
  <dcterms:modified xmlns:xsi="http://www.w3.org/2001/XMLSchema-instance" xsi:type="dcterms:W3CDTF">2019-08-30T07:50:00Z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-TINMAN KID-St-3397-17.docx)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