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68b8c" w14:paraId="3168b8c" w:rsidRDefault="00C11331" w:rsidP="00C11331" w:rsidR="00C11331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Poslovni broj: 4 St-</w:t>
      </w:r>
      <w:r>
        <w:rPr>
          <w:rFonts w:cs="Times New Roman" w:hAnsi="Times New Roman" w:ascii="Times New Roman"/>
          <w:sz w:val="24"/>
          <w:szCs w:val="24"/>
        </w:rPr>
        <w:t>347</w:t>
      </w:r>
      <w:r>
        <w:rPr>
          <w:rFonts w:cs="Times New Roman" w:hAnsi="Times New Roman" w:ascii="Times New Roman"/>
          <w:sz w:val="24"/>
          <w:szCs w:val="24"/>
        </w:rPr>
        <w:t>/16-1</w:t>
      </w:r>
      <w:r>
        <w:rPr>
          <w:rFonts w:cs="Times New Roman" w:hAnsi="Times New Roman" w:ascii="Times New Roman"/>
          <w:sz w:val="24"/>
          <w:szCs w:val="24"/>
        </w:rPr>
        <w:t>1</w:t>
      </w:r>
    </w:p>
    <w:p w:rsidRDefault="00C11331" w:rsidP="00C11331" w:rsidR="00C11331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>
        <w:rPr>
          <w:noProof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C11331" w:rsidP="00C11331" w:rsidR="00C113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C11331" w:rsidP="00C11331" w:rsidR="00C11331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C11331" w:rsidP="00C11331" w:rsidR="00C11331" w:rsidRPr="00C113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</w:t>
      </w:r>
      <w:r w:rsidRPr="00C1133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11331" w:rsidP="00C11331" w:rsidR="00C1133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C11331" w:rsidP="00C11331" w:rsidR="00C1133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C11331" w:rsidP="00C11331" w:rsidR="00C113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 w:rsidRPr="00C11331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C11331">
        <w:rPr>
          <w:rFonts w:cs="Times New Roman" w:hAnsi="Times New Roman" w:ascii="Times New Roman"/>
          <w:b w:val="false"/>
          <w:sz w:val="24"/>
          <w:szCs w:val="24"/>
        </w:rPr>
        <w:t>R J E Š E NJ E</w:t>
      </w:r>
    </w:p>
    <w:p w:rsidRDefault="00C11331" w:rsidP="00C11331" w:rsidR="00C11331">
      <w:pPr>
        <w:spacing w:lineRule="auto" w:line="240" w:after="0"/>
        <w:rPr>
          <w:lang w:eastAsia="hr-HR"/>
        </w:rPr>
      </w:pP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A46012">
        <w:rPr>
          <w:rFonts w:cs="Times New Roman" w:hAnsi="Times New Roman" w:ascii="Times New Roman"/>
          <w:sz w:val="24"/>
          <w:szCs w:val="24"/>
        </w:rPr>
        <w:t>MURSKI POLJOPRIVREDNI CENTAR d.o.o., OIB: 02215293151 sa sjedištem u Frankopanska bb, Mursko Središće 40315</w:t>
      </w:r>
      <w:r>
        <w:rPr>
          <w:rFonts w:cs="Times New Roman" w:hAnsi="Times New Roman" w:ascii="Times New Roman"/>
          <w:sz w:val="24"/>
          <w:szCs w:val="24"/>
        </w:rPr>
        <w:t xml:space="preserve">, za otvaranje stečajnoga postupka, </w:t>
      </w:r>
      <w:r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C11331" w:rsidP="00C11331" w:rsidR="00C1133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 w:rsidRPr="007669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66915">
        <w:rPr>
          <w:rFonts w:cs="Times New Roman" w:hAnsi="Times New Roman" w:ascii="Times New Roman"/>
          <w:sz w:val="24"/>
          <w:szCs w:val="24"/>
        </w:rPr>
        <w:t>r j e š i o    j e</w:t>
      </w: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A46012">
        <w:rPr>
          <w:rFonts w:cs="Times New Roman" w:hAnsi="Times New Roman" w:ascii="Times New Roman"/>
          <w:sz w:val="24"/>
          <w:szCs w:val="24"/>
        </w:rPr>
        <w:t>MURSKI POLJOPRIVREDNI CENTAR d.o.o., OIB: 02215293151 sa sjedištem u Frankopanska bb, Mursko Središće 40315</w:t>
      </w:r>
      <w:r>
        <w:rPr>
          <w:rFonts w:cs="Times New Roman" w:hAnsi="Times New Roman" w:ascii="Times New Roman"/>
          <w:sz w:val="24"/>
          <w:szCs w:val="24"/>
        </w:rPr>
        <w:t>, da u roku od 15 dana od dana objave oglasa na mrežnoj stranici e-Oglasna ploča suda na žiro-račun ovog suda otvoren kod Hrvatske poštanske banke broj: HR4023900011300002754, p</w:t>
      </w:r>
      <w:r w:rsidRPr="00C11331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odobrenja:</w:t>
      </w:r>
      <w:r w:rsidRPr="00C11331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  </w:t>
      </w:r>
      <w:r>
        <w:rPr>
          <w:rFonts w:cs="Times New Roman" w:hAnsi="Times New Roman" w:ascii="Times New Roman"/>
          <w:sz w:val="24"/>
          <w:szCs w:val="24"/>
        </w:rPr>
        <w:t>22054116, iznos od 8.000,00 kn na ime predujmljivanja troškova prethodnog i otvorenog stečajnog postupka.</w:t>
      </w: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C11331" w:rsidP="00C11331" w:rsidR="00C113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13.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</w:p>
    <w:p w:rsidRDefault="00C11331" w:rsidP="00C11331" w:rsidR="00C1133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Iris Hatvalić Nemec</w:t>
      </w:r>
      <w:r w:rsidR="00156866">
        <w:rPr>
          <w:rFonts w:cs="Times New Roman" w:hAnsi="Times New Roman" w:ascii="Times New Roman"/>
          <w:sz w:val="24"/>
          <w:szCs w:val="24"/>
        </w:rPr>
        <w:t>, v.r.</w:t>
      </w: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331" w:rsidP="00C11331" w:rsidR="00C1133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C11331" w:rsidP="00C11331" w:rsidR="00DA0242" w:rsidRPr="00C11331">
      <w:pPr>
        <w:pStyle w:val="Odlomakpopisa"/>
        <w:numPr>
          <w:ilvl w:val="0"/>
          <w:numId w:val="47"/>
        </w:numPr>
        <w:tabs>
          <w:tab w:pos="851" w:val="clear"/>
        </w:tabs>
        <w:spacing w:lineRule="auto" w:line="240" w:after="0"/>
        <w:contextualSpacing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32366B" w:rsidR="00DA0242" w:rsidRPr="00C11331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866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915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012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33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11331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11331"/>
    <w:rPr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093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St-347/2016-11</izvorni_sadrzaj>
    <derivirana_varijabla naziv="DomainObject.Oznaka_1">St-347/2016-11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MURSKI POLJOPRIVREDNI CENTAR društvo s ograničenom odgovornošću za trgovinu i usluge zastupanog po punomoćniku Mirko Leško</izvorni_sadrzaj>
    <derivirana_varijabla naziv="DomainObject.Predmet.ProtustrankaFormated_1">  MURSKI POLJOPRIVREDNI CENTAR društvo s ograničenom odgovornošću za trgovinu i usluge zastupanog po punomoćniku Mirko Leško</derivirana_varijabla>
  </DomainObject.Predmet.ProtustrankaFormated>
  <DomainObject.Predmet.ProtustrankaFormatedOIB>
    <izvorni_sadrzaj>  MURSKI POLJOPRIVREDNI CENTAR društvo s ograničenom odgovornošću za trgovinu i usluge, OIB 02215293151 zastupanog po punomoćniku Mirko Leško</izvorni_sadrzaj>
    <derivirana_varijabla naziv="DomainObject.Predmet.ProtustrankaFormatedOIB_1">  MURSKI POLJOPRIVREDNI CENTAR društvo s ograničenom odgovornošću za trgovinu i usluge, OIB 02215293151 zastupanog po punomoćniku Mirko Leško</derivirana_varijabla>
  </DomainObject.Predmet.ProtustrankaFormatedOIB>
  <DomainObject.Predmet.ProtustrankaFormatedWithAdress>
    <izvorni_sadrzaj> MURSKI POLJOPRIVREDNI CENTAR društvo s ograničenom odgovornošću za trgovinu i usluge, Frankopanska/bb, 40315 Mursko Središće zastupanog po punomoćniku Mirko Leško</izvorni_sadrzaj>
    <derivirana_varijabla naziv="DomainObject.Predmet.ProtustrankaFormatedWithAdress_1"> MURSKI POLJOPRIVREDNI CENTAR društvo s ograničenom odgovornošću za trgovinu i usluge, Frankopanska/bb, 40315 Mursko Središće zastupanog po punomoćniku Mirko Leško</derivirana_varijabla>
  </DomainObject.Predmet.ProtustrankaFormatedWithAdress>
  <DomainObject.Predmet.ProtustrankaFormatedWithAdressOIB>
    <izvorni_sadrzaj> MURSKI POLJOPRIVREDNI CENTAR društvo s ograničenom odgovornošću za trgovinu i usluge, OIB 02215293151, Frankopanska/bb, 40315 Mursko Središće zastupanog po punomoćniku Mirko Leško</izvorni_sadrzaj>
    <derivirana_varijabla naziv="DomainObject.Predmet.ProtustrankaFormatedWithAdressOIB_1"> MURSKI POLJOPRIVREDNI CENTAR društvo s ograničenom odgovornošću za trgovinu i usluge, OIB 02215293151, Frankopanska/bb, 40315 Mursko Središće zastupanog po punomoćniku Mirko Leško</derivirana_varijabla>
  </DomainObject.Predmet.ProtustrankaFormatedWithAdressOIB>
  <DomainObject.Predmet.ProtustrankaWithAdress>
    <izvorni_sadrzaj>MURSKI POLJOPRIVREDNI CENTAR društvo s ograničenom odgovornošću za trgovinu i usluge Frankopanska/bb, 40315 Mursko Središće</izvorni_sadrzaj>
    <derivirana_varijabla naziv="DomainObject.Predmet.ProtustrankaWithAdress_1">MURSKI POLJOPRIVREDNI CENTAR društvo s ograničenom odgovornošću za trgovinu i usluge Frankopanska/bb, 40315 Mursko Središće</derivirana_varijabla>
  </DomainObject.Predmet.ProtustrankaWithAdress>
  <DomainObject.Predmet.ProtustrankaWithAdressOIB>
    <izvorni_sadrzaj>MURSKI POLJOPRIVREDNI CENTAR društvo s ograničenom odgovornošću za trgovinu i usluge, OIB 02215293151, Frankopanska/bb, 40315 Mursko Središće</izvorni_sadrzaj>
    <derivirana_varijabla naziv="DomainObject.Predmet.ProtustrankaWithAdressOIB_1">MURSKI POLJOPRIVREDNI CENTAR društvo s ograničenom odgovornošću za trgovinu i usluge, OIB 02215293151, Frankopanska/bb, 40315 Mursko Središće</derivirana_varijabla>
  </DomainObject.Predmet.ProtustrankaWithAdressOIB>
  <DomainObject.Predmet.ProtustrankaNazivFormated>
    <izvorni_sadrzaj>MURSKI POLJOPRIVREDNI CENTAR društvo s ograničenom odgovornošću za trgovinu i usluge</izvorni_sadrzaj>
    <derivirana_varijabla naziv="DomainObject.Predmet.ProtustrankaNazivFormated_1">MURSKI POLJOPRIVREDNI CENTAR društvo s ograničenom odgovornošću za trgovinu i usluge</derivirana_varijabla>
  </DomainObject.Predmet.ProtustrankaNazivFormated>
  <DomainObject.Predmet.ProtustrankaNazivFormatedOIB>
    <izvorni_sadrzaj>MURSKI POLJOPRIVREDNI CENTAR društvo s ograničenom odgovornošću za trgovinu i usluge, OIB 02215293151</izvorni_sadrzaj>
    <derivirana_varijabla naziv="DomainObject.Predmet.ProtustrankaNazivFormatedOIB_1">MURSKI POLJOPRIVREDNI CENTAR društvo s ograničenom odgovornošću za trgovinu i usluge, OIB 02215293151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464962.47</izvorni_sadrzaj>
    <derivirana_varijabla naziv="DomainObject.Predmet.TrenutnaVrijednost_1">464962.47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MURSKI POLJOPRIVREDNI CENTAR društvo s ograničenom odgovornošću za trgovinu i usluge zastupanog po punomoćniku Mirko Leško</item>
    </izvorni_sadrzaj>
    <derivirana_varijabla naziv="DomainObject.Predmet.ProtuStrankaListFormated_1">
      <item>MURSKI POLJOPRIVREDNI CENTAR društvo s ograničenom odgovornošću za trgovinu i usluge zastupanog po punomoćniku Mirko Leško</item>
    </derivirana_varijabla>
  </DomainObject.Predmet.ProtuStrankaListFormated>
  <DomainObject.Predmet.ProtuStrankaListFormatedOIB>
    <izvorni_sadrzaj>
      <item>MURSKI POLJOPRIVREDNI CENTAR društvo s ograničenom odgovornošću za trgovinu i usluge, OIB 02215293151 zastupanog po punomoćniku Mirko Leško</item>
    </izvorni_sadrzaj>
    <derivirana_varijabla naziv="DomainObject.Predmet.ProtuStrankaListFormatedOIB_1">
      <item>MURSKI POLJOPRIVREDNI CENTAR društvo s ograničenom odgovornošću za trgovinu i usluge, OIB 02215293151 zastupanog po punomoćniku Mirko Leško</item>
    </derivirana_varijabla>
  </DomainObject.Predmet.ProtuStrankaListFormatedOIB>
  <DomainObject.Predmet.ProtuStrankaListFormatedWithAdress>
    <izvorni_sadrzaj>
      <item>MURSKI POLJOPRIVREDNI CENTAR društvo s ograničenom odgovornošću za trgovinu i usluge, Frankopanska/bb, 40315 Mursko Središće zastupanog po punomoćniku Mirko Leško</item>
    </izvorni_sadrzaj>
    <derivirana_varijabla naziv="DomainObject.Predmet.ProtuStrankaListFormatedWithAdress_1">
      <item>MURSKI POLJOPRIVREDNI CENTAR društvo s ograničenom odgovornošću za trgovinu i usluge, Frankopanska/bb, 40315 Mursko Središće zastupanog po punomoćniku Mirko Leško</item>
    </derivirana_varijabla>
  </DomainObject.Predmet.ProtuStrankaListFormatedWithAdress>
  <DomainObject.Predmet.ProtuStrankaListFormatedWithAdressOIB>
    <izvorni_sadrzaj>
      <item>MURSKI POLJOPRIVREDNI CENTAR društvo s ograničenom odgovornošću za trgovinu i usluge, OIB 02215293151, Frankopanska/bb, 40315 Mursko Središće zastupanog po punomoćniku Mirko Leško</item>
    </izvorni_sadrzaj>
    <derivirana_varijabla naziv="DomainObject.Predmet.ProtuStrankaListFormatedWithAdressOIB_1">
      <item>MURSKI POLJOPRIVREDNI CENTAR društvo s ograničenom odgovornošću za trgovinu i usluge, OIB 02215293151, Frankopanska/bb, 40315 Mursko Središće zastupanog po punomoćniku Mirko Leško</item>
    </derivirana_varijabla>
  </DomainObject.Predmet.ProtuStrankaListFormatedWithAdressOIB>
  <DomainObject.Predmet.ProtuStrankaListNazivFormated>
    <izvorni_sadrzaj>
      <item>MURSKI POLJOPRIVREDNI CENTAR društvo s ograničenom odgovornošću za trgovinu i usluge</item>
    </izvorni_sadrzaj>
    <derivirana_varijabla naziv="DomainObject.Predmet.ProtuStrankaListNazivFormated_1">
      <item>MURSKI POLJOPRIVREDNI CENTAR društvo s ograničenom odgovornošću za trgovinu i usluge</item>
    </derivirana_varijabla>
  </DomainObject.Predmet.ProtuStrankaListNazivFormated>
  <DomainObject.Predmet.ProtuStrankaListNazivFormatedOIB>
    <izvorni_sadrzaj>
      <item>MURSKI POLJOPRIVREDNI CENTAR društvo s ograničenom odgovornošću za trgovinu i usluge, OIB 02215293151</item>
    </izvorni_sadrzaj>
    <derivirana_varijabla naziv="DomainObject.Predmet.ProtuStrankaListNazivFormatedOIB_1">
      <item>MURSKI POLJOPRIVREDNI CENTAR društvo s ograničenom odgovornošću za trgovinu i usluge, OIB 02215293151</item>
    </derivirana_varijabla>
  </DomainObject.Predmet.ProtuStrankaListNazivFormatedOIB>
  <DomainObject.Predmet.OstaliListFormated>
    <izvorni_sadrzaj>
      <item>Sudski registar</item>
      <item>Mirko Leško punomoćnik sudionika u postupku MURSKI POLJOPRIVREDNI CENTAR društvo s ograničenom odgovornošću za trgovinu i usluge</item>
      <item>ŽDO Varaždin</item>
    </izvorni_sadrzaj>
    <derivirana_varijabla naziv="DomainObject.Predmet.OstaliListFormated_1">
      <item>Sudski registar</item>
      <item>Mirko Leško punomoćnik sudionika u postupku MURSKI POLJOPRIVREDNI CENTAR društvo s ograničenom odgovornošću za trgovinu i usluge</item>
      <item>ŽDO Varaždin</item>
    </derivirana_varijabla>
  </DomainObject.Predmet.OstaliListFormated>
  <DomainObject.Predmet.OstaliListFormatedOIB>
    <izvorni_sadrzaj>
      <item>Sudski registar</item>
      <item>Mirko Leško, OIB 63107549113 punomoćnik sudionika u postupku MURSKI POLJOPRIVREDNI CENTAR društvo s ograničenom odgovornošću za trgovinu i usluge</item>
      <item>ŽDO Varaždin</item>
    </izvorni_sadrzaj>
    <derivirana_varijabla naziv="DomainObject.Predmet.OstaliListFormatedOIB_1">
      <item>Sudski registar</item>
      <item>Mirko Leško, OIB 63107549113 punomoćnik sudionika u postupku MURSKI POLJOPRIVREDNI CENTAR društvo s ograničenom odgovornošću za trgovinu i usluge</item>
      <item>ŽDO Varaždin</item>
    </derivirana_varijabla>
  </DomainObject.Predmet.OstaliListFormatedOIB>
  <DomainObject.Predmet.OstaliListFormatedWithAdress>
    <izvorni_sadrzaj>
      <item>Sudski registar</item>
      <item>Mirko Leško, Brodec 4, 40315 Vratišinec punomoćnik sudionika u postupku MURSKI POLJOPRIVREDNI CENTAR društvo s ograničenom odgovornošću za trgovinu i usluge</item>
      <item>ŽDO Varaždin</item>
    </izvorni_sadrzaj>
    <derivirana_varijabla naziv="DomainObject.Predmet.OstaliListFormatedWithAdress_1">
      <item>Sudski registar</item>
      <item>Mirko Leško, Brodec 4, 40315 Vratišinec punomoćnik sudionika u postupku MURSKI POLJOPRIVREDNI CENTAR društvo s ograničenom odgovornošću za trgovinu i usluge</item>
      <item>ŽDO Varaždin</item>
    </derivirana_varijabla>
  </DomainObject.Predmet.OstaliListFormatedWithAdress>
  <DomainObject.Predmet.OstaliListFormatedWithAdressOIB>
    <izvorni_sadrzaj>
      <item>Sudski registar</item>
      <item>Mirko Leško, OIB 63107549113, Brodec 4, 40315 Vratišinec punomoćnik sudionika u postupku MURSKI POLJOPRIVREDNI CENTAR društvo s ograničenom odgovornošću za trgovinu i usluge</item>
      <item>ŽDO Varaždin</item>
    </izvorni_sadrzaj>
    <derivirana_varijabla naziv="DomainObject.Predmet.OstaliListFormatedWithAdressOIB_1">
      <item>Sudski registar</item>
      <item>Mirko Leško, OIB 63107549113, Brodec 4, 40315 Vratišinec punomoćnik sudionika u postupku MURSKI POLJOPRIVREDNI CENTAR društvo s ograničenom odgovornošću za trgovinu i usluge</item>
      <item>ŽDO Varaždin</item>
    </derivirana_varijabla>
  </DomainObject.Predmet.OstaliListFormatedWithAdressOIB>
  <DomainObject.Predmet.OstaliListNazivFormated>
    <izvorni_sadrzaj>
      <item>Sudski registar</item>
      <item>Mirko Leško</item>
      <item>ŽDO Varaždin</item>
    </izvorni_sadrzaj>
    <derivirana_varijabla naziv="DomainObject.Predmet.OstaliListNazivFormated_1">
      <item>Sudski registar</item>
      <item>Mirko Leško</item>
      <item>ŽDO Varaždin</item>
    </derivirana_varijabla>
  </DomainObject.Predmet.OstaliListNazivFormated>
  <DomainObject.Predmet.OstaliListNazivFormatedOIB>
    <izvorni_sadrzaj>
      <item>Sudski registar</item>
      <item>Mirko Leško, OIB 63107549113</item>
      <item>ŽDO Varaždin</item>
    </izvorni_sadrzaj>
    <derivirana_varijabla naziv="DomainObject.Predmet.OstaliListNazivFormatedOIB_1">
      <item>Sudski registar</item>
      <item>Mirko Leško, OIB 63107549113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St-347/2016-11</izvorni_sadrzaj>
    <derivirana_varijabla naziv="DomainObject.PoslovniBrojDokumenta_1">St-347/2016-11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MURSKI POLJOPRIVREDNI CENTAR društvo s ograničenom odgovornošću za trgovinu i usluge</izvorni_sadrzaj>
    <derivirana_varijabla naziv="DomainObject.Predmet.ProtustrankaIDrugi_1">MURSKI POLJOPRIVREDNI CENTAR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MURSKI POLJOPRIVREDNI CENTAR društvo s ograničenom odgovornošću za trgovinu i usluge, OIB 02215293151, Frankopanska/bb, 40315 Mursko Središće</izvorni_sadrzaj>
    <derivirana_varijabla naziv="DomainObject.Predmet.ProtustrankaIDrugiAdressOIB_1">MURSKI POLJOPRIVREDNI CENTAR društvo s ograničenom odgovornošću za trgovinu i usluge, OIB 02215293151, Frankopanska/bb,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MURSKI POLJOPRIVREDNI CENTAR društvo s ograničenom odgovornošću za trgovinu i usluge</item>
      <item>Sudski registar</item>
      <item>Mirko Leško</item>
      <item>ŽDO Varaždin</item>
    </izvorni_sadrzaj>
    <derivirana_varijabla naziv="DomainObject.Predmet.SudioniciListNaziv_1">
      <item>Financijska agencija</item>
      <item>MURSKI POLJOPRIVREDNI CENTAR društvo s ograničenom odgovornošću za trgovinu i usluge</item>
      <item>Sudski registar</item>
      <item>Mirko Leško</item>
      <item>ŽDO Varaždin</item>
    </derivirana_varijabla>
  </DomainObject.Predmet.SudioniciListNaziv>
  <DomainObject.Predmet.SudioniciListAdressOIB>
    <izvorni_sadrzaj>
      <item>Financijska agencija, OIB 85821130368, A. Cesarca 2,42000 Varaždin</item>
      <item>MURSKI POLJOPRIVREDNI CENTAR društvo s ograničenom odgovornošću za trgovinu i usluge, OIB 02215293151, Frankopanska/bb,40315 Mursko Središće</item>
      <item>Sudski registar</item>
      <item>Mirko Leško, OIB 63107549113, Brodec 4,40315 Vratišinec</item>
      <item>ŽDO Varaždin</item>
    </izvorni_sadrzaj>
    <derivirana_varijabla naziv="DomainObject.Predmet.SudioniciListAdressOIB_1">
      <item>Financijska agencija, OIB 85821130368, A. Cesarca 2,42000 Varaždin</item>
      <item>MURSKI POLJOPRIVREDNI CENTAR društvo s ograničenom odgovornošću za trgovinu i usluge, OIB 02215293151, Frankopanska/bb,40315 Mursko Središće</item>
      <item>Sudski registar</item>
      <item>Mirko Leško, OIB 63107549113, Brodec 4,40315 Vratišinec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7D5480-4348-4A7C-972B-A7BF25EFD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1308</properties:Characters>
  <properties:Lines>48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2016-10-13T07:44:00Z</cp:lastPrinted>
  <dcterms:modified xmlns:xsi="http://www.w3.org/2001/XMLSchema-instance" xsi:type="dcterms:W3CDTF">2016-10-13T07:44:00Z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St-347/2016-11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