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f2d7c" w14:paraId="aff2d7c" w:rsidRDefault="00D17329" w:rsidP="008D19C2" w:rsidR="00D17329" w:rsidRPr="009E1B97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E1B97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9E1B97">
      <w:pPr>
        <w:pStyle w:val="Zaglavlje"/>
        <w:rPr>
          <w:rFonts w:hAnsi="Times New Roman" w:ascii="Times New Roman"/>
          <w:szCs w:val="24"/>
          <w:lang w:val="hr-HR"/>
        </w:rPr>
      </w:pPr>
      <w:r w:rsidRPr="009E1B97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9E1B97">
      <w:pPr>
        <w:pStyle w:val="Zaglavlje"/>
        <w:rPr>
          <w:rFonts w:hAnsi="Times New Roman" w:ascii="Times New Roman"/>
          <w:szCs w:val="24"/>
          <w:lang w:val="hr-HR"/>
        </w:rPr>
      </w:pPr>
      <w:r w:rsidRPr="009E1B97">
        <w:rPr>
          <w:rFonts w:hAnsi="Times New Roman" w:ascii="Times New Roman"/>
          <w:szCs w:val="24"/>
          <w:lang w:val="hr-HR"/>
        </w:rPr>
        <w:t>Zagreb, Amruševa 2/II</w:t>
      </w:r>
      <w:r w:rsidR="00D17329" w:rsidRPr="009E1B97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9E1B97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9E1B97">
        <w:rPr>
          <w:rFonts w:hAnsi="Times New Roman" w:ascii="Times New Roman"/>
          <w:szCs w:val="24"/>
          <w:lang w:val="hr-HR"/>
        </w:rPr>
        <w:tab/>
        <w:t>89. St-</w:t>
      </w:r>
      <w:r w:rsidR="004C7E93" w:rsidRPr="009E1B97">
        <w:rPr>
          <w:rFonts w:hAnsi="Times New Roman" w:ascii="Times New Roman"/>
          <w:szCs w:val="24"/>
          <w:lang w:val="hr-HR"/>
        </w:rPr>
        <w:t>491</w:t>
      </w:r>
      <w:r w:rsidR="00847BEA" w:rsidRPr="009E1B97">
        <w:rPr>
          <w:rFonts w:hAnsi="Times New Roman" w:ascii="Times New Roman"/>
          <w:szCs w:val="24"/>
          <w:lang w:val="hr-HR"/>
        </w:rPr>
        <w:t>/16-6</w:t>
      </w:r>
    </w:p>
    <w:p w:rsidRDefault="00D17329" w:rsidP="008D19C2" w:rsidR="00D17329" w:rsidRPr="009E1B97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9E1B97">
      <w:pPr>
        <w:jc w:val="center"/>
        <w:rPr>
          <w:rFonts w:hAnsi="Times New Roman" w:ascii="Times New Roman"/>
          <w:szCs w:val="24"/>
        </w:rPr>
      </w:pPr>
      <w:r w:rsidRPr="009E1B97">
        <w:rPr>
          <w:rFonts w:hAnsi="Times New Roman" w:ascii="Times New Roman"/>
          <w:szCs w:val="24"/>
        </w:rPr>
        <w:t xml:space="preserve">U  I M E  </w:t>
      </w:r>
      <w:r w:rsidR="00F43A24" w:rsidRPr="009E1B97">
        <w:rPr>
          <w:rFonts w:hAnsi="Times New Roman" w:ascii="Times New Roman"/>
          <w:szCs w:val="24"/>
        </w:rPr>
        <w:t xml:space="preserve"> </w:t>
      </w:r>
      <w:r w:rsidRPr="009E1B97">
        <w:rPr>
          <w:rFonts w:hAnsi="Times New Roman" w:ascii="Times New Roman"/>
          <w:szCs w:val="24"/>
        </w:rPr>
        <w:t xml:space="preserve">R E P U B L I K E </w:t>
      </w:r>
      <w:r w:rsidR="00A066C9" w:rsidRPr="009E1B97">
        <w:rPr>
          <w:rFonts w:hAnsi="Times New Roman" w:ascii="Times New Roman"/>
          <w:szCs w:val="24"/>
        </w:rPr>
        <w:t xml:space="preserve"> </w:t>
      </w:r>
      <w:r w:rsidRPr="009E1B97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9E1B9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9E1B97">
      <w:pPr>
        <w:jc w:val="center"/>
        <w:rPr>
          <w:rFonts w:hAnsi="Times New Roman" w:ascii="Times New Roman"/>
          <w:szCs w:val="24"/>
          <w:lang w:val="hr-HR"/>
        </w:rPr>
      </w:pPr>
      <w:r w:rsidRPr="009E1B97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9E1B97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9E1B97">
      <w:pPr>
        <w:jc w:val="both"/>
        <w:rPr>
          <w:rFonts w:hAnsi="Times New Roman" w:ascii="Times New Roman"/>
          <w:szCs w:val="24"/>
          <w:lang w:val="hr-HR"/>
        </w:rPr>
      </w:pPr>
      <w:r w:rsidRPr="009E1B97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9E1B97">
        <w:rPr>
          <w:rFonts w:hAnsi="Times New Roman" w:ascii="Times New Roman"/>
          <w:szCs w:val="24"/>
          <w:lang w:val="hr-HR"/>
        </w:rPr>
        <w:t>Nikolini Dorić Hadžisejdić</w:t>
      </w:r>
      <w:r w:rsidRPr="009E1B97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4C7E93" w:rsidRPr="009E1B97">
        <w:rPr>
          <w:rFonts w:hAnsi="Times New Roman" w:ascii="Times New Roman"/>
          <w:szCs w:val="24"/>
        </w:rPr>
        <w:t>WELLNESS I FITNESS UDRUGA HRVATSKE, OIB 32887891579, Zagreb, Hrgovići 63</w:t>
      </w:r>
      <w:r w:rsidRPr="009E1B97">
        <w:rPr>
          <w:rFonts w:hAnsi="Times New Roman" w:ascii="Times New Roman"/>
          <w:szCs w:val="24"/>
          <w:lang w:val="hr-HR"/>
        </w:rPr>
        <w:t xml:space="preserve">, </w:t>
      </w:r>
      <w:r w:rsidR="00625862" w:rsidRPr="009E1B97">
        <w:rPr>
          <w:rFonts w:hAnsi="Times New Roman" w:ascii="Times New Roman"/>
          <w:szCs w:val="24"/>
          <w:lang w:val="hr-HR"/>
        </w:rPr>
        <w:t>9. svibnja</w:t>
      </w:r>
      <w:r w:rsidR="004431B0" w:rsidRPr="009E1B97">
        <w:rPr>
          <w:rFonts w:hAnsi="Times New Roman" w:ascii="Times New Roman"/>
          <w:szCs w:val="24"/>
          <w:lang w:val="hr-HR"/>
        </w:rPr>
        <w:t xml:space="preserve"> 2016</w:t>
      </w:r>
      <w:r w:rsidRPr="009E1B97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9E1B9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9E1B97">
      <w:pPr>
        <w:jc w:val="center"/>
        <w:rPr>
          <w:rFonts w:hAnsi="Times New Roman" w:ascii="Times New Roman"/>
          <w:szCs w:val="24"/>
          <w:lang w:val="hr-HR"/>
        </w:rPr>
      </w:pPr>
      <w:r w:rsidRPr="009E1B97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9E1B9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9E1B97">
      <w:pPr>
        <w:pStyle w:val="BodyText21"/>
        <w:ind w:firstLine="708" w:left="0"/>
        <w:rPr>
          <w:rFonts w:hAnsi="Times New Roman" w:ascii="Times New Roman"/>
          <w:szCs w:val="24"/>
        </w:rPr>
      </w:pPr>
      <w:r w:rsidRPr="009E1B97">
        <w:rPr>
          <w:rFonts w:hAnsi="Times New Roman" w:ascii="Times New Roman"/>
          <w:szCs w:val="24"/>
        </w:rPr>
        <w:t xml:space="preserve">I. Otvara se stečajni postupak nad dužnikom </w:t>
      </w:r>
      <w:r w:rsidR="004C7E93" w:rsidRPr="009E1B97">
        <w:rPr>
          <w:rFonts w:hAnsi="Times New Roman" w:ascii="Times New Roman"/>
          <w:szCs w:val="24"/>
        </w:rPr>
        <w:t>WELLNESS I FITNESS UDRUGA HRVATSKE, OIB 32887891579, Zagreb, Hrgovići 63</w:t>
      </w:r>
      <w:r w:rsidRPr="009E1B97">
        <w:rPr>
          <w:rFonts w:hAnsi="Times New Roman" w:ascii="Times New Roman"/>
          <w:szCs w:val="24"/>
        </w:rPr>
        <w:t xml:space="preserve">. Stečajni postupak otvoren je </w:t>
      </w:r>
      <w:r w:rsidR="00625862" w:rsidRPr="009E1B97">
        <w:rPr>
          <w:rFonts w:hAnsi="Times New Roman" w:ascii="Times New Roman"/>
          <w:szCs w:val="24"/>
        </w:rPr>
        <w:t>9. svibnja</w:t>
      </w:r>
      <w:r w:rsidR="004431B0" w:rsidRPr="009E1B97">
        <w:rPr>
          <w:rFonts w:hAnsi="Times New Roman" w:ascii="Times New Roman"/>
          <w:szCs w:val="24"/>
        </w:rPr>
        <w:t xml:space="preserve"> 2016</w:t>
      </w:r>
      <w:r w:rsidRPr="009E1B97">
        <w:rPr>
          <w:rFonts w:hAnsi="Times New Roman" w:ascii="Times New Roman"/>
          <w:szCs w:val="24"/>
        </w:rPr>
        <w:t>., u 1</w:t>
      </w:r>
      <w:r w:rsidR="009E1B97">
        <w:rPr>
          <w:rFonts w:hAnsi="Times New Roman" w:ascii="Times New Roman"/>
          <w:szCs w:val="24"/>
        </w:rPr>
        <w:t>1</w:t>
      </w:r>
      <w:r w:rsidRPr="009E1B97">
        <w:rPr>
          <w:rFonts w:hAnsi="Times New Roman" w:ascii="Times New Roman"/>
          <w:szCs w:val="24"/>
        </w:rPr>
        <w:t xml:space="preserve"> sati i 30 minuta, kada je ovo rješenje objavljeno na mrežnoj stranici e-Oglasna ploča ovog suda.</w:t>
      </w:r>
    </w:p>
    <w:p w:rsidRDefault="00D17329" w:rsidP="009E1B97" w:rsidR="00D17329" w:rsidRPr="009E1B97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9E1B97">
        <w:rPr>
          <w:rFonts w:hAnsi="Times New Roman" w:ascii="Times New Roman"/>
          <w:szCs w:val="24"/>
        </w:rPr>
        <w:t xml:space="preserve">II. Za stečajnog upravitelja imenuje se </w:t>
      </w:r>
      <w:r w:rsidR="009E1B97" w:rsidRPr="009E1B97">
        <w:rPr>
          <w:rFonts w:hAnsi="Times New Roman" w:ascii="Times New Roman"/>
          <w:szCs w:val="24"/>
        </w:rPr>
        <w:t>Berislav Maksimović, OIB 57300759557, Varaždin, Hrašćica, Braće Radić 1</w:t>
      </w:r>
      <w:r w:rsidRPr="009E1B97">
        <w:rPr>
          <w:rFonts w:hAnsi="Times New Roman" w:ascii="Times New Roman"/>
          <w:szCs w:val="24"/>
        </w:rPr>
        <w:t>.</w:t>
      </w:r>
    </w:p>
    <w:p w:rsidRDefault="00D17329" w:rsidP="008D19C2" w:rsidR="00D17329" w:rsidRPr="009E1B9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E1B97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9E1B97">
        <w:rPr>
          <w:rFonts w:hAnsi="Times New Roman" w:ascii="Times New Roman"/>
          <w:szCs w:val="24"/>
        </w:rPr>
        <w:t xml:space="preserve"> </w:t>
      </w:r>
      <w:r w:rsidR="004C7E93" w:rsidRPr="009E1B97">
        <w:rPr>
          <w:rFonts w:hAnsi="Times New Roman" w:ascii="Times New Roman"/>
          <w:szCs w:val="24"/>
        </w:rPr>
        <w:t>WELLNESS I FITNESS UDRUGA HRVATSKE, OIB 32887891579, Zagreb, Hrgovići 63</w:t>
      </w:r>
      <w:r w:rsidRPr="009E1B97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9E1B9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E1B97">
        <w:rPr>
          <w:rFonts w:hAnsi="Times New Roman" w:ascii="Times New Roman"/>
          <w:szCs w:val="24"/>
          <w:lang w:val="hr-HR"/>
        </w:rPr>
        <w:t xml:space="preserve">IV. Nakon pravomoćnosti ovog rješenja, dužnik će se brisati iz </w:t>
      </w:r>
      <w:r w:rsidR="00230BAA" w:rsidRPr="009E1B97">
        <w:rPr>
          <w:rFonts w:hAnsi="Times New Roman" w:ascii="Times New Roman"/>
          <w:szCs w:val="24"/>
          <w:lang w:val="hr-HR"/>
        </w:rPr>
        <w:t>registra udruga.</w:t>
      </w:r>
    </w:p>
    <w:p w:rsidRDefault="00D17329" w:rsidP="008D19C2" w:rsidR="00D17329" w:rsidRPr="009E1B9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9E1B97">
      <w:pPr>
        <w:jc w:val="center"/>
        <w:rPr>
          <w:rFonts w:hAnsi="Times New Roman" w:ascii="Times New Roman"/>
          <w:szCs w:val="24"/>
          <w:lang w:val="hr-HR"/>
        </w:rPr>
      </w:pPr>
      <w:r w:rsidRPr="009E1B97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9E1B9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9E1B97">
      <w:pPr>
        <w:jc w:val="both"/>
        <w:rPr>
          <w:rFonts w:hAnsi="Times New Roman" w:ascii="Times New Roman"/>
          <w:szCs w:val="24"/>
          <w:lang w:val="hr-HR"/>
        </w:rPr>
      </w:pPr>
      <w:r w:rsidRPr="009E1B97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C7E93" w:rsidRPr="009E1B97">
        <w:rPr>
          <w:rFonts w:hAnsi="Times New Roman" w:ascii="Times New Roman"/>
          <w:szCs w:val="24"/>
          <w:lang w:val="hr-HR"/>
        </w:rPr>
        <w:t>29</w:t>
      </w:r>
      <w:r w:rsidRPr="009E1B97">
        <w:rPr>
          <w:rFonts w:hAnsi="Times New Roman" w:ascii="Times New Roman"/>
          <w:szCs w:val="24"/>
          <w:lang w:val="hr-HR"/>
        </w:rPr>
        <w:t xml:space="preserve">. </w:t>
      </w:r>
      <w:r w:rsidR="004431B0" w:rsidRPr="009E1B97">
        <w:rPr>
          <w:rFonts w:hAnsi="Times New Roman" w:ascii="Times New Roman"/>
          <w:szCs w:val="24"/>
          <w:lang w:val="hr-HR"/>
        </w:rPr>
        <w:t>st. 1</w:t>
      </w:r>
      <w:r w:rsidR="00F87648" w:rsidRPr="009E1B97">
        <w:rPr>
          <w:rFonts w:hAnsi="Times New Roman" w:ascii="Times New Roman"/>
          <w:szCs w:val="24"/>
          <w:lang w:val="hr-HR"/>
        </w:rPr>
        <w:t>.</w:t>
      </w:r>
      <w:r w:rsidR="004431B0" w:rsidRPr="009E1B97">
        <w:rPr>
          <w:rFonts w:hAnsi="Times New Roman" w:ascii="Times New Roman"/>
          <w:szCs w:val="24"/>
          <w:lang w:val="hr-HR"/>
        </w:rPr>
        <w:t xml:space="preserve"> </w:t>
      </w:r>
      <w:r w:rsidRPr="009E1B97">
        <w:rPr>
          <w:rFonts w:hAnsi="Times New Roman" w:ascii="Times New Roman"/>
          <w:szCs w:val="24"/>
          <w:lang w:val="hr-HR"/>
        </w:rPr>
        <w:t>Stečajnog zakona (</w:t>
      </w:r>
      <w:r w:rsidR="009F35B4" w:rsidRPr="009E1B97">
        <w:rPr>
          <w:rFonts w:hAnsi="Times New Roman" w:ascii="Times New Roman"/>
          <w:szCs w:val="24"/>
          <w:lang w:val="hr-HR"/>
        </w:rPr>
        <w:t>"Narodne novine" broj</w:t>
      </w:r>
      <w:r w:rsidRPr="009E1B97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9E1B97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9E1B97">
      <w:pPr>
        <w:jc w:val="both"/>
        <w:rPr>
          <w:rFonts w:hAnsi="Times New Roman" w:ascii="Times New Roman"/>
          <w:szCs w:val="24"/>
          <w:lang w:val="hr-HR"/>
        </w:rPr>
      </w:pPr>
      <w:r w:rsidRPr="009E1B97">
        <w:rPr>
          <w:rFonts w:hAnsi="Times New Roman" w:ascii="Times New Roman"/>
          <w:color w:val="FF0000"/>
          <w:szCs w:val="24"/>
          <w:lang w:val="hr-HR"/>
        </w:rPr>
        <w:tab/>
      </w:r>
      <w:r w:rsidRPr="009E1B97">
        <w:rPr>
          <w:rFonts w:hAnsi="Times New Roman" w:ascii="Times New Roman"/>
          <w:szCs w:val="24"/>
          <w:lang w:val="hr-HR"/>
        </w:rPr>
        <w:t xml:space="preserve">Oglasom od </w:t>
      </w:r>
      <w:r w:rsidR="008025A6" w:rsidRPr="009E1B97">
        <w:rPr>
          <w:rFonts w:hAnsi="Times New Roman" w:ascii="Times New Roman"/>
          <w:szCs w:val="24"/>
          <w:lang w:val="hr-HR"/>
        </w:rPr>
        <w:t>22</w:t>
      </w:r>
      <w:r w:rsidR="009F35B4" w:rsidRPr="009E1B97">
        <w:rPr>
          <w:rFonts w:hAnsi="Times New Roman" w:ascii="Times New Roman"/>
          <w:szCs w:val="24"/>
          <w:lang w:val="hr-HR"/>
        </w:rPr>
        <w:t xml:space="preserve">. </w:t>
      </w:r>
      <w:r w:rsidR="008025A6" w:rsidRPr="009E1B97">
        <w:rPr>
          <w:rFonts w:hAnsi="Times New Roman" w:ascii="Times New Roman"/>
          <w:szCs w:val="24"/>
          <w:lang w:val="hr-HR"/>
        </w:rPr>
        <w:t>veljače</w:t>
      </w:r>
      <w:r w:rsidR="009F35B4" w:rsidRPr="009E1B97">
        <w:rPr>
          <w:rFonts w:hAnsi="Times New Roman" w:ascii="Times New Roman"/>
          <w:szCs w:val="24"/>
          <w:lang w:val="hr-HR"/>
        </w:rPr>
        <w:t xml:space="preserve"> 2016</w:t>
      </w:r>
      <w:r w:rsidRPr="009E1B97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9E1B9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E1B97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9E1B9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E1B97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9E1B97">
      <w:pPr>
        <w:jc w:val="both"/>
        <w:rPr>
          <w:rFonts w:hAnsi="Times New Roman" w:ascii="Times New Roman"/>
          <w:szCs w:val="24"/>
          <w:lang w:val="hr-HR"/>
        </w:rPr>
      </w:pPr>
      <w:r w:rsidRPr="009E1B97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9E1B97">
      <w:pPr>
        <w:jc w:val="both"/>
        <w:rPr>
          <w:rFonts w:hAnsi="Times New Roman" w:ascii="Times New Roman"/>
          <w:szCs w:val="24"/>
          <w:lang w:val="hr-HR"/>
        </w:rPr>
      </w:pPr>
      <w:r w:rsidRPr="009E1B97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9E1B97">
      <w:pPr>
        <w:jc w:val="both"/>
        <w:rPr>
          <w:rFonts w:hAnsi="Times New Roman" w:ascii="Times New Roman"/>
          <w:szCs w:val="24"/>
          <w:lang w:val="hr-HR"/>
        </w:rPr>
      </w:pPr>
      <w:r w:rsidRPr="009E1B97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9E1B9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9E1B97">
      <w:pPr>
        <w:jc w:val="center"/>
        <w:rPr>
          <w:rFonts w:hAnsi="Times New Roman" w:ascii="Times New Roman"/>
          <w:szCs w:val="24"/>
          <w:lang w:val="hr-HR"/>
        </w:rPr>
      </w:pPr>
      <w:r w:rsidRPr="009E1B97">
        <w:rPr>
          <w:rFonts w:hAnsi="Times New Roman" w:ascii="Times New Roman"/>
          <w:szCs w:val="24"/>
          <w:lang w:val="hr-HR"/>
        </w:rPr>
        <w:t xml:space="preserve">U Zagrebu, </w:t>
      </w:r>
      <w:r w:rsidR="00625862" w:rsidRPr="009E1B97">
        <w:rPr>
          <w:rFonts w:hAnsi="Times New Roman" w:ascii="Times New Roman"/>
          <w:szCs w:val="24"/>
          <w:lang w:val="hr-HR"/>
        </w:rPr>
        <w:t>9. svibnja</w:t>
      </w:r>
      <w:r w:rsidR="00021BBC" w:rsidRPr="009E1B97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9E1B97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9E1B97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9E1B97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9E1B97">
      <w:pPr>
        <w:jc w:val="right"/>
        <w:rPr>
          <w:rFonts w:hAnsi="Times New Roman" w:ascii="Times New Roman"/>
          <w:szCs w:val="24"/>
          <w:lang w:val="hr-HR"/>
        </w:rPr>
      </w:pPr>
      <w:r w:rsidRPr="009E1B97">
        <w:rPr>
          <w:rFonts w:hAnsi="Times New Roman" w:ascii="Times New Roman"/>
          <w:szCs w:val="24"/>
          <w:lang w:val="hr-HR"/>
        </w:rPr>
        <w:t>Nikolina Dorić Hadžisejdić</w:t>
      </w:r>
      <w:r w:rsidR="00015386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9E1B9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9E1B9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9E1B97">
      <w:pPr>
        <w:jc w:val="both"/>
        <w:rPr>
          <w:rFonts w:hAnsi="Times New Roman" w:ascii="Times New Roman"/>
          <w:szCs w:val="24"/>
          <w:lang w:val="hr-HR"/>
        </w:rPr>
      </w:pPr>
      <w:r w:rsidRPr="009E1B97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9E1B97">
      <w:pPr>
        <w:jc w:val="both"/>
        <w:rPr>
          <w:rFonts w:hAnsi="Times New Roman" w:ascii="Times New Roman"/>
          <w:szCs w:val="24"/>
          <w:lang w:val="hr-HR"/>
        </w:rPr>
      </w:pPr>
      <w:r w:rsidRPr="009E1B97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9E1B97">
        <w:rPr>
          <w:rFonts w:hAnsi="Times New Roman" w:ascii="Times New Roman"/>
          <w:szCs w:val="24"/>
          <w:lang w:val="hr-HR"/>
        </w:rPr>
        <w:t xml:space="preserve"> po primitku rješenja</w:t>
      </w:r>
      <w:r w:rsidRPr="009E1B97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9E1B9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15386" w:rsidR="00015386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015386" w:rsidR="00015386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 w:rsidRPr="009E1B9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9E1B97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9E1B97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9E1B9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9E1B97">
      <w:pPr>
        <w:rPr>
          <w:rFonts w:hAnsi="Times New Roman" w:ascii="Times New Roman"/>
          <w:szCs w:val="24"/>
        </w:rPr>
      </w:pPr>
    </w:p>
    <w:p w:rsidRDefault="001B745C" w:rsidP="008D19C2" w:rsidR="001B745C" w:rsidRPr="009E1B97">
      <w:pPr>
        <w:rPr>
          <w:rFonts w:hAnsi="Times New Roman" w:ascii="Times New Roman"/>
          <w:szCs w:val="24"/>
        </w:rPr>
      </w:pPr>
    </w:p>
    <w:p w:rsidRDefault="006604F8" w:rsidP="008D19C2" w:rsidR="006604F8" w:rsidRPr="009E1B97">
      <w:pPr>
        <w:rPr>
          <w:rFonts w:hAnsi="Times New Roman" w:ascii="Times New Roman"/>
          <w:szCs w:val="24"/>
        </w:rPr>
      </w:pPr>
    </w:p>
    <w:p w:rsidRDefault="003B71A4" w:rsidP="008D19C2" w:rsidR="003B71A4" w:rsidRPr="009E1B97">
      <w:pPr>
        <w:rPr>
          <w:rFonts w:hAnsi="Times New Roman" w:ascii="Times New Roman"/>
          <w:szCs w:val="24"/>
        </w:rPr>
      </w:pPr>
    </w:p>
    <w:p w:rsidRDefault="00595035" w:rsidP="008D19C2" w:rsidR="00595035" w:rsidRPr="009E1B97">
      <w:pPr>
        <w:rPr>
          <w:rFonts w:hAnsi="Times New Roman" w:ascii="Times New Roman"/>
          <w:szCs w:val="24"/>
        </w:rPr>
      </w:pPr>
    </w:p>
    <w:p w:rsidRDefault="00516D79" w:rsidP="008D19C2" w:rsidR="00516D79" w:rsidRPr="009E1B97">
      <w:pPr>
        <w:rPr>
          <w:rFonts w:hAnsi="Times New Roman" w:ascii="Times New Roman"/>
          <w:szCs w:val="24"/>
        </w:rPr>
      </w:pPr>
    </w:p>
    <w:p w:rsidRDefault="00324EC6" w:rsidP="008D19C2" w:rsidR="00324EC6" w:rsidRPr="009E1B97">
      <w:pPr>
        <w:rPr>
          <w:rFonts w:hAnsi="Times New Roman" w:ascii="Times New Roman"/>
          <w:szCs w:val="24"/>
        </w:rPr>
      </w:pPr>
    </w:p>
    <w:p w:rsidRDefault="00061305" w:rsidP="008D19C2" w:rsidR="00061305" w:rsidRPr="009E1B97">
      <w:pPr>
        <w:rPr>
          <w:rFonts w:hAnsi="Times New Roman" w:ascii="Times New Roman"/>
          <w:szCs w:val="24"/>
        </w:rPr>
      </w:pPr>
    </w:p>
    <w:p w:rsidRDefault="00834D60" w:rsidP="008D19C2" w:rsidR="00834D60" w:rsidRPr="009E1B97">
      <w:pPr>
        <w:rPr>
          <w:rFonts w:hAnsi="Times New Roman" w:ascii="Times New Roman"/>
          <w:szCs w:val="24"/>
        </w:rPr>
      </w:pPr>
    </w:p>
    <w:p w:rsidRDefault="00583E01" w:rsidP="008D19C2" w:rsidR="00583E01" w:rsidRPr="009E1B97">
      <w:pPr>
        <w:rPr>
          <w:rFonts w:hAnsi="Times New Roman" w:ascii="Times New Roman"/>
          <w:szCs w:val="24"/>
        </w:rPr>
      </w:pPr>
    </w:p>
    <w:p w:rsidRDefault="004B4512" w:rsidR="004B4512" w:rsidRPr="009E1B97">
      <w:pPr>
        <w:rPr>
          <w:rFonts w:hAnsi="Times New Roman" w:ascii="Times New Roman"/>
          <w:szCs w:val="24"/>
        </w:rPr>
      </w:pPr>
    </w:p>
    <w:p w:rsidRDefault="0098435B" w:rsidR="0098435B" w:rsidRPr="009E1B97">
      <w:pPr>
        <w:rPr>
          <w:rFonts w:hAnsi="Times New Roman" w:ascii="Times New Roman"/>
          <w:szCs w:val="24"/>
        </w:rPr>
      </w:pPr>
    </w:p>
    <w:p w:rsidRDefault="00657C7F" w:rsidR="00657C7F" w:rsidRPr="009E1B97">
      <w:pPr>
        <w:rPr>
          <w:rFonts w:hAnsi="Times New Roman" w:ascii="Times New Roman"/>
          <w:szCs w:val="24"/>
        </w:rPr>
      </w:pPr>
    </w:p>
    <w:p w:rsidRDefault="000D645D" w:rsidR="000D645D" w:rsidRPr="009E1B97">
      <w:pPr>
        <w:rPr>
          <w:rFonts w:hAnsi="Times New Roman" w:ascii="Times New Roman"/>
          <w:szCs w:val="24"/>
        </w:rPr>
      </w:pPr>
    </w:p>
    <w:p w:rsidRDefault="001E3D38" w:rsidR="001E3D38" w:rsidRPr="009E1B97">
      <w:pPr>
        <w:rPr>
          <w:rFonts w:hAnsi="Times New Roman" w:ascii="Times New Roman"/>
          <w:szCs w:val="24"/>
        </w:rPr>
      </w:pPr>
    </w:p>
    <w:p w:rsidRDefault="00B32226" w:rsidR="00B32226" w:rsidRPr="009E1B97">
      <w:pPr>
        <w:rPr>
          <w:rFonts w:hAnsi="Times New Roman" w:ascii="Times New Roman"/>
          <w:szCs w:val="24"/>
        </w:rPr>
      </w:pPr>
    </w:p>
    <w:p w:rsidRDefault="00E04906" w:rsidR="00E04906" w:rsidRPr="009E1B97">
      <w:pPr>
        <w:rPr>
          <w:rFonts w:hAnsi="Times New Roman" w:ascii="Times New Roman"/>
          <w:szCs w:val="24"/>
        </w:rPr>
      </w:pPr>
    </w:p>
    <w:p w:rsidRDefault="00F83350" w:rsidR="00F83350" w:rsidRPr="009E1B97">
      <w:pPr>
        <w:rPr>
          <w:rFonts w:hAnsi="Times New Roman" w:ascii="Times New Roman"/>
          <w:szCs w:val="24"/>
        </w:rPr>
      </w:pPr>
    </w:p>
    <w:p w:rsidRDefault="00770FDE" w:rsidR="00770FDE" w:rsidRPr="009E1B97">
      <w:pPr>
        <w:rPr>
          <w:rFonts w:hAnsi="Times New Roman" w:ascii="Times New Roman"/>
          <w:szCs w:val="24"/>
        </w:rPr>
      </w:pPr>
    </w:p>
    <w:p w:rsidRDefault="007279AF" w:rsidR="007279AF" w:rsidRPr="009E1B97">
      <w:pPr>
        <w:rPr>
          <w:rFonts w:hAnsi="Times New Roman" w:ascii="Times New Roman"/>
          <w:szCs w:val="24"/>
        </w:rPr>
      </w:pPr>
    </w:p>
    <w:p w:rsidRDefault="00847BEA" w:rsidR="00847BEA" w:rsidRPr="009E1B97">
      <w:pPr>
        <w:rPr>
          <w:rFonts w:hAnsi="Times New Roman" w:ascii="Times New Roman"/>
          <w:szCs w:val="24"/>
        </w:rPr>
      </w:pPr>
    </w:p>
    <w:p w:rsidRDefault="00BA6B9A" w:rsidR="00BA6B9A" w:rsidRPr="009E1B97">
      <w:pPr>
        <w:rPr>
          <w:rFonts w:hAnsi="Times New Roman" w:ascii="Times New Roman"/>
          <w:szCs w:val="24"/>
        </w:rPr>
      </w:pPr>
    </w:p>
    <w:sectPr w:rsidSect="00840E3D" w:rsidR="00BA6B9A" w:rsidRPr="009E1B97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0579" w:rsidR="00280A5F">
    <w:pPr>
      <w:pStyle w:val="Podnoje"/>
      <w:jc w:val="right"/>
    </w:pPr>
  </w:p>
  <w:p w:rsidRDefault="00240579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240579" w:rsidRPr="00240579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4C7E93">
      <w:rPr>
        <w:rFonts w:hAnsi="Times New Roman" w:ascii="Times New Roman"/>
      </w:rPr>
      <w:t>491</w:t>
    </w:r>
    <w:r w:rsidR="00847BEA">
      <w:rPr>
        <w:rFonts w:hAnsi="Times New Roman" w:ascii="Times New Roman"/>
      </w:rPr>
      <w:t>/16-6</w:t>
    </w:r>
  </w:p>
  <w:p w:rsidRDefault="00240579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150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386"/>
    <w:rsid w:val="000157F8"/>
    <w:rsid w:val="00021BBC"/>
    <w:rsid w:val="0004620E"/>
    <w:rsid w:val="00061305"/>
    <w:rsid w:val="000B3EF2"/>
    <w:rsid w:val="000C2EAB"/>
    <w:rsid w:val="000C73D0"/>
    <w:rsid w:val="000D22D4"/>
    <w:rsid w:val="000D645D"/>
    <w:rsid w:val="000F557D"/>
    <w:rsid w:val="00101281"/>
    <w:rsid w:val="00110027"/>
    <w:rsid w:val="00131581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213317"/>
    <w:rsid w:val="00215918"/>
    <w:rsid w:val="00223D41"/>
    <w:rsid w:val="00230BAA"/>
    <w:rsid w:val="00240579"/>
    <w:rsid w:val="00272C20"/>
    <w:rsid w:val="00272F3F"/>
    <w:rsid w:val="002D4B4D"/>
    <w:rsid w:val="002D769D"/>
    <w:rsid w:val="00323874"/>
    <w:rsid w:val="00324EC6"/>
    <w:rsid w:val="003278B1"/>
    <w:rsid w:val="0035767D"/>
    <w:rsid w:val="0038118D"/>
    <w:rsid w:val="00384EF3"/>
    <w:rsid w:val="003B71A4"/>
    <w:rsid w:val="003D5E31"/>
    <w:rsid w:val="004425F4"/>
    <w:rsid w:val="004431B0"/>
    <w:rsid w:val="00496DD2"/>
    <w:rsid w:val="004B0EC6"/>
    <w:rsid w:val="004B4512"/>
    <w:rsid w:val="004B4B7E"/>
    <w:rsid w:val="004C7E93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25862"/>
    <w:rsid w:val="0064498B"/>
    <w:rsid w:val="00657C7F"/>
    <w:rsid w:val="006604F8"/>
    <w:rsid w:val="00664A2F"/>
    <w:rsid w:val="006B75EC"/>
    <w:rsid w:val="00726015"/>
    <w:rsid w:val="007279AF"/>
    <w:rsid w:val="007568FB"/>
    <w:rsid w:val="00757AF6"/>
    <w:rsid w:val="00770FDE"/>
    <w:rsid w:val="007D6D1C"/>
    <w:rsid w:val="007E2E50"/>
    <w:rsid w:val="007E6889"/>
    <w:rsid w:val="007F24AA"/>
    <w:rsid w:val="00800BD5"/>
    <w:rsid w:val="008025A6"/>
    <w:rsid w:val="008212FE"/>
    <w:rsid w:val="00834D60"/>
    <w:rsid w:val="00847BEA"/>
    <w:rsid w:val="00856731"/>
    <w:rsid w:val="00884EDD"/>
    <w:rsid w:val="008C31DE"/>
    <w:rsid w:val="008D19C2"/>
    <w:rsid w:val="008D6207"/>
    <w:rsid w:val="009438A3"/>
    <w:rsid w:val="00972946"/>
    <w:rsid w:val="0098435B"/>
    <w:rsid w:val="009A248B"/>
    <w:rsid w:val="009A6BF1"/>
    <w:rsid w:val="009D1D22"/>
    <w:rsid w:val="009E1B97"/>
    <w:rsid w:val="009F35B4"/>
    <w:rsid w:val="00A066C9"/>
    <w:rsid w:val="00A14176"/>
    <w:rsid w:val="00A1480D"/>
    <w:rsid w:val="00A27313"/>
    <w:rsid w:val="00A31634"/>
    <w:rsid w:val="00A8736E"/>
    <w:rsid w:val="00AB2797"/>
    <w:rsid w:val="00AB5A25"/>
    <w:rsid w:val="00AC2815"/>
    <w:rsid w:val="00AF31FC"/>
    <w:rsid w:val="00AF5025"/>
    <w:rsid w:val="00B00AAF"/>
    <w:rsid w:val="00B26A71"/>
    <w:rsid w:val="00B32226"/>
    <w:rsid w:val="00B513AF"/>
    <w:rsid w:val="00B53F21"/>
    <w:rsid w:val="00B860FB"/>
    <w:rsid w:val="00BA6B9A"/>
    <w:rsid w:val="00BC1743"/>
    <w:rsid w:val="00BC43E8"/>
    <w:rsid w:val="00BD2220"/>
    <w:rsid w:val="00C445F4"/>
    <w:rsid w:val="00C575B6"/>
    <w:rsid w:val="00C747F7"/>
    <w:rsid w:val="00C94D0E"/>
    <w:rsid w:val="00CA3385"/>
    <w:rsid w:val="00CA4729"/>
    <w:rsid w:val="00D17329"/>
    <w:rsid w:val="00D52142"/>
    <w:rsid w:val="00D660C0"/>
    <w:rsid w:val="00D90E8E"/>
    <w:rsid w:val="00DB43F0"/>
    <w:rsid w:val="00E04906"/>
    <w:rsid w:val="00E4117D"/>
    <w:rsid w:val="00E750F4"/>
    <w:rsid w:val="00E93CFD"/>
    <w:rsid w:val="00EA21A9"/>
    <w:rsid w:val="00EB2BFF"/>
    <w:rsid w:val="00EB4D4E"/>
    <w:rsid w:val="00EB5412"/>
    <w:rsid w:val="00EB6112"/>
    <w:rsid w:val="00EF1841"/>
    <w:rsid w:val="00F43A24"/>
    <w:rsid w:val="00F6194F"/>
    <w:rsid w:val="00F77B19"/>
    <w:rsid w:val="00F83350"/>
    <w:rsid w:val="00F87648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15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405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05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057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05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05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405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05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057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05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05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Registar udruga po pravomoćnosti
5.) Mrežna stranica e-Oglasne ploče
6.) Porezna uprava
7.) Raiffeisenbank Austria d.d.
8.) Stečajnom upravitelju</izvorni_sadrzaj>
    <derivirana_varijabla naziv="DomainObject.Primjedba_1">DNA:
1.) Podnositelju zahtjeva: FINA-i
2.) Dužnik i zakonski zastupnik dužnika
3.) Ministarstvo pravosuđa po ŽDO Zagreb
4.) Registar udruga po pravomoćnosti
5.) Mrežna stranica e-Oglasne ploče
6.) Porezna uprava
7.) Raiffeisenbank Austria d.d.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St-491/2016</izvorni_sadrzaj>
    <derivirana_varijabla naziv="DomainObject.Predmet.OznakaBroj_1">St-491/2016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Wellnes i fitness udruga Hrvatske zastupanog po punomoćniku Marko Jurakić</izvorni_sadrzaj>
    <derivirana_varijabla naziv="DomainObject.Predmet.ProtustrankaFormated_1">  Wellnes i fitness udruga Hrvatske zastupanog po punomoćniku Marko Jurakić</derivirana_varijabla>
  </DomainObject.Predmet.ProtustrankaFormated>
  <DomainObject.Predmet.ProtustrankaFormatedOIB>
    <izvorni_sadrzaj>  Wellnes i fitness udruga Hrvatske, OIB 32887891579 zastupanog po punomoćniku Marko Jurakić</izvorni_sadrzaj>
    <derivirana_varijabla naziv="DomainObject.Predmet.ProtustrankaFormatedOIB_1">  Wellnes i fitness udruga Hrvatske, OIB 32887891579 zastupanog po punomoćniku Marko Jurakić</derivirana_varijabla>
  </DomainObject.Predmet.ProtustrankaFormatedOIB>
  <DomainObject.Predmet.ProtustrankaFormatedWithAdress>
    <izvorni_sadrzaj> Wellnes i fitness udruga Hrvatske, Hrgovići 63, 10000 Zagreb zastupanog po punomoćniku Marko Jurakić</izvorni_sadrzaj>
    <derivirana_varijabla naziv="DomainObject.Predmet.ProtustrankaFormatedWithAdress_1"> Wellnes i fitness udruga Hrvatske, Hrgovići 63, 10000 Zagreb zastupanog po punomoćniku Marko Jurakić</derivirana_varijabla>
  </DomainObject.Predmet.ProtustrankaFormatedWithAdress>
  <DomainObject.Predmet.ProtustrankaFormatedWithAdressOIB>
    <izvorni_sadrzaj> Wellnes i fitness udruga Hrvatske, OIB 32887891579, Hrgovići 63, 10000 Zagreb zastupanog po punomoćniku Marko Jurakić</izvorni_sadrzaj>
    <derivirana_varijabla naziv="DomainObject.Predmet.ProtustrankaFormatedWithAdressOIB_1"> Wellnes i fitness udruga Hrvatske, OIB 32887891579, Hrgovići 63, 10000 Zagreb zastupanog po punomoćniku Marko Jurakić</derivirana_varijabla>
  </DomainObject.Predmet.ProtustrankaFormatedWithAdressOIB>
  <DomainObject.Predmet.ProtustrankaWithAdress>
    <izvorni_sadrzaj>Wellnes i fitness udruga Hrvatske Hrgovići 63, 10000 Zagreb</izvorni_sadrzaj>
    <derivirana_varijabla naziv="DomainObject.Predmet.ProtustrankaWithAdress_1">Wellnes i fitness udruga Hrvatske Hrgovići 63, 10000 Zagreb</derivirana_varijabla>
  </DomainObject.Predmet.ProtustrankaWithAdress>
  <DomainObject.Predmet.ProtustrankaWithAdressOIB>
    <izvorni_sadrzaj>Wellnes i fitness udruga Hrvatske, OIB 32887891579, Hrgovići 63, 10000 Zagreb</izvorni_sadrzaj>
    <derivirana_varijabla naziv="DomainObject.Predmet.ProtustrankaWithAdressOIB_1">Wellnes i fitness udruga Hrvatske, OIB 32887891579, Hrgovići 63, 10000 Zagreb</derivirana_varijabla>
  </DomainObject.Predmet.ProtustrankaWithAdressOIB>
  <DomainObject.Predmet.ProtustrankaNazivFormated>
    <izvorni_sadrzaj>Wellnes i fitness udruga Hrvatske</izvorni_sadrzaj>
    <derivirana_varijabla naziv="DomainObject.Predmet.ProtustrankaNazivFormated_1">Wellnes i fitness udruga Hrvatske</derivirana_varijabla>
  </DomainObject.Predmet.ProtustrankaNazivFormated>
  <DomainObject.Predmet.ProtustrankaNazivFormatedOIB>
    <izvorni_sadrzaj>Wellnes i fitness udruga Hrvatske, OIB 32887891579</izvorni_sadrzaj>
    <derivirana_varijabla naziv="DomainObject.Predmet.ProtustrankaNazivFormatedOIB_1">Wellnes i fitness udruga Hrvatske, OIB 32887891579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Wellnes i fitness udruga Hrvatske zastupanog po punomoćniku Marko Jurakić</item>
    </izvorni_sadrzaj>
    <derivirana_varijabla naziv="DomainObject.Predmet.ProtuStrankaListFormated_1">
      <item>Wellnes i fitness udruga Hrvatske zastupanog po punomoćniku Marko Jurakić</item>
    </derivirana_varijabla>
  </DomainObject.Predmet.ProtuStrankaListFormated>
  <DomainObject.Predmet.ProtuStrankaListFormatedOIB>
    <izvorni_sadrzaj>
      <item>Wellnes i fitness udruga Hrvatske, OIB 32887891579 zastupanog po punomoćniku Marko Jurakić</item>
    </izvorni_sadrzaj>
    <derivirana_varijabla naziv="DomainObject.Predmet.ProtuStrankaListFormatedOIB_1">
      <item>Wellnes i fitness udruga Hrvatske, OIB 32887891579 zastupanog po punomoćniku Marko Jurakić</item>
    </derivirana_varijabla>
  </DomainObject.Predmet.ProtuStrankaListFormatedOIB>
  <DomainObject.Predmet.ProtuStrankaListFormatedWithAdress>
    <izvorni_sadrzaj>
      <item>Wellnes i fitness udruga Hrvatske, Hrgovići 63, 10000 Zagreb zastupanog po punomoćniku Marko Jurakić</item>
    </izvorni_sadrzaj>
    <derivirana_varijabla naziv="DomainObject.Predmet.ProtuStrankaListFormatedWithAdress_1">
      <item>Wellnes i fitness udruga Hrvatske, Hrgovići 63, 10000 Zagreb zastupanog po punomoćniku Marko Jurakić</item>
    </derivirana_varijabla>
  </DomainObject.Predmet.ProtuStrankaListFormatedWithAdress>
  <DomainObject.Predmet.ProtuStrankaListFormatedWithAdressOIB>
    <izvorni_sadrzaj>
      <item>Wellnes i fitness udruga Hrvatske, OIB 32887891579, Hrgovići 63, 10000 Zagreb zastupanog po punomoćniku Marko Jurakić</item>
    </izvorni_sadrzaj>
    <derivirana_varijabla naziv="DomainObject.Predmet.ProtuStrankaListFormatedWithAdressOIB_1">
      <item>Wellnes i fitness udruga Hrvatske, OIB 32887891579, Hrgovići 63, 10000 Zagreb zastupanog po punomoćniku Marko Jurakić</item>
    </derivirana_varijabla>
  </DomainObject.Predmet.ProtuStrankaListFormatedWithAdressOIB>
  <DomainObject.Predmet.ProtuStrankaListNazivFormated>
    <izvorni_sadrzaj>
      <item>Wellnes i fitness udruga Hrvatske</item>
    </izvorni_sadrzaj>
    <derivirana_varijabla naziv="DomainObject.Predmet.ProtuStrankaListNazivFormated_1">
      <item>Wellnes i fitness udruga Hrvatske</item>
    </derivirana_varijabla>
  </DomainObject.Predmet.ProtuStrankaListNazivFormated>
  <DomainObject.Predmet.ProtuStrankaListNazivFormatedOIB>
    <izvorni_sadrzaj>
      <item>Wellnes i fitness udruga Hrvatske, OIB 32887891579</item>
    </izvorni_sadrzaj>
    <derivirana_varijabla naziv="DomainObject.Predmet.ProtuStrankaListNazivFormatedOIB_1">
      <item>Wellnes i fitness udruga Hrvatske, OIB 32887891579</item>
    </derivirana_varijabla>
  </DomainObject.Predmet.ProtuStrankaListNazivFormatedOIB>
  <DomainObject.Predmet.OstaliListFormated>
    <izvorni_sadrzaj>
      <item>Marko Jurakić punomoćnik sudionika u postupku Wellnes i fitness udruga Hrvatske</item>
    </izvorni_sadrzaj>
    <derivirana_varijabla naziv="DomainObject.Predmet.OstaliListFormated_1">
      <item>Marko Jurakić punomoćnik sudionika u postupku Wellnes i fitness udruga Hrvatske</item>
    </derivirana_varijabla>
  </DomainObject.Predmet.OstaliListFormated>
  <DomainObject.Predmet.OstaliListFormatedOIB>
    <izvorni_sadrzaj>
      <item>Marko Jurakić, OIB 56030146942 punomoćnik sudionika u postupku Wellnes i fitness udruga Hrvatske</item>
    </izvorni_sadrzaj>
    <derivirana_varijabla naziv="DomainObject.Predmet.OstaliListFormatedOIB_1">
      <item>Marko Jurakić, OIB 56030146942 punomoćnik sudionika u postupku Wellnes i fitness udruga Hrvatske</item>
    </derivirana_varijabla>
  </DomainObject.Predmet.OstaliListFormatedOIB>
  <DomainObject.Predmet.OstaliListFormatedWithAdress>
    <izvorni_sadrzaj>
      <item>Marko Jurakić, Žumberačka 12, 35000 Slavonski Brod punomoćnik sudionika u postupku Wellnes i fitness udruga Hrvatske</item>
    </izvorni_sadrzaj>
    <derivirana_varijabla naziv="DomainObject.Predmet.OstaliListFormatedWithAdress_1">
      <item>Marko Jurakić, Žumberačka 12, 35000 Slavonski Brod punomoćnik sudionika u postupku Wellnes i fitness udruga Hrvatske</item>
    </derivirana_varijabla>
  </DomainObject.Predmet.OstaliListFormatedWithAdress>
  <DomainObject.Predmet.OstaliListFormatedWithAdressOIB>
    <izvorni_sadrzaj>
      <item>Marko Jurakić, OIB 56030146942, Žumberačka 12, 35000 Slavonski Brod punomoćnik sudionika u postupku Wellnes i fitness udruga Hrvatske</item>
    </izvorni_sadrzaj>
    <derivirana_varijabla naziv="DomainObject.Predmet.OstaliListFormatedWithAdressOIB_1">
      <item>Marko Jurakić, OIB 56030146942, Žumberačka 12, 35000 Slavonski Brod punomoćnik sudionika u postupku Wellnes i fitness udruga Hrvatske</item>
    </derivirana_varijabla>
  </DomainObject.Predmet.OstaliListFormatedWithAdressOIB>
  <DomainObject.Predmet.OstaliListNazivFormated>
    <izvorni_sadrzaj>
      <item>Marko Jurakić</item>
    </izvorni_sadrzaj>
    <derivirana_varijabla naziv="DomainObject.Predmet.OstaliListNazivFormated_1">
      <item>Marko Jurakić</item>
    </derivirana_varijabla>
  </DomainObject.Predmet.OstaliListNazivFormated>
  <DomainObject.Predmet.OstaliListNazivFormatedOIB>
    <izvorni_sadrzaj>
      <item>Marko Jurakić, OIB 56030146942</item>
    </izvorni_sadrzaj>
    <derivirana_varijabla naziv="DomainObject.Predmet.OstaliListNazivFormatedOIB_1">
      <item>Marko Jurakić, OIB 56030146942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Wellnes i fitness udruga Hrvatske</izvorni_sadrzaj>
    <derivirana_varijabla naziv="DomainObject.Predmet.ProtustrankaIDrugi_1">Wellnes i fitness udruga Hrvatske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Wellnes i fitness udruga Hrvatske, OIB 32887891579, Hrgovići 63, 10000 Zagreb</izvorni_sadrzaj>
    <derivirana_varijabla naziv="DomainObject.Predmet.ProtustrankaIDrugiAdressOIB_1">Wellnes i fitness udruga Hrvatske, OIB 32887891579, Hrgovići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Wellnes i fitness udruga Hrvatske</item>
      <item>Marko Jurakić</item>
    </izvorni_sadrzaj>
    <derivirana_varijabla naziv="DomainObject.Predmet.SudioniciListNaziv_1">
      <item>FINA Regionalni centar Zagreb</item>
      <item>Wellnes i fitness udruga Hrvatske</item>
      <item>Marko Jurakić</item>
    </derivirana_varijabla>
  </DomainObject.Predmet.SudioniciListNaziv>
  <DomainObject.Predmet.SudioniciListAdressOIB>
    <izvorni_sadrzaj>
      <item>FINA Regionalni centar Zagreb, OIB 85821130368, Trg svibanjski žrtava 1995. 1,10000 Zagreb</item>
      <item>Wellnes i fitness udruga Hrvatske, OIB 32887891579, Hrgovići 63,10000 Zagreb</item>
      <item>Marko Jurakić, OIB 56030146942, Žumberačka 12,35000 Slavonski Brod</item>
    </izvorni_sadrzaj>
    <derivirana_varijabla naziv="DomainObject.Predmet.SudioniciListAdressOIB_1">
      <item>FINA Regionalni centar Zagreb, OIB 85821130368, Trg svibanjski žrtava 1995. 1,10000 Zagreb</item>
      <item>Wellnes i fitness udruga Hrvatske, OIB 32887891579, Hrgovići 63,10000 Zagreb</item>
      <item>Marko Jurakić, OIB 56030146942, Žumberačka 12,35000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32887891579</item>
      <item>, OIB 56030146942</item>
    </izvorni_sadrzaj>
    <derivirana_varijabla naziv="DomainObject.Predmet.SudioniciListNazivOIB_1">
      <item>, OIB 85821130368</item>
      <item>, OIB 32887891579</item>
      <item>, OIB 56030146942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F8CB7F-05D1-453A-BE8D-91AA271C96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2454</properties:Characters>
  <properties:Lines>89</properties:Lines>
  <properties:Paragraphs>27</properties:Paragraphs>
  <properties:TotalTime>400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2016-05-09T09:01:00Z</cp:lastPrinted>
  <dcterms:modified xmlns:xsi="http://www.w3.org/2001/XMLSchema-instance" xsi:type="dcterms:W3CDTF">2016-05-09T09:02:00Z</dcterms:modified>
  <cp:revision>122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