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3408" w14:paraId="d613408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E0FE5">
        <w:t>454</w:t>
      </w:r>
      <w:r w:rsidRPr="00F30D73">
        <w:t>/</w:t>
      </w:r>
      <w:r w:rsidR="00651E9B">
        <w:t>20</w:t>
      </w:r>
      <w:r w:rsidR="009D40AC">
        <w:t>17</w:t>
      </w:r>
      <w:r w:rsidR="00B30EDC">
        <w:t>-</w:t>
      </w:r>
      <w:r w:rsidR="00BA5F70">
        <w:t>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3E0FE5">
        <w:t xml:space="preserve">EURO-SJAJ ZADAR za usluge i trgovinu, Zadar, Ivana Viteza od </w:t>
      </w:r>
      <w:proofErr w:type="spellStart"/>
      <w:r w:rsidR="003E0FE5">
        <w:t>Sredne</w:t>
      </w:r>
      <w:proofErr w:type="spellEnd"/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stečajnom upravitelju </w:t>
      </w:r>
      <w:r w:rsidR="003E0FE5">
        <w:t xml:space="preserve">Hrvoju </w:t>
      </w:r>
      <w:proofErr w:type="spellStart"/>
      <w:r w:rsidR="003E0FE5">
        <w:t>Kraljičkoviću</w:t>
      </w:r>
      <w:proofErr w:type="spellEnd"/>
      <w:r w:rsidR="00CA1A21">
        <w:t>,</w:t>
      </w:r>
      <w:r w:rsidRPr="00F24E03">
        <w:t xml:space="preserve"> </w:t>
      </w:r>
      <w:r w:rsidR="003E0FE5">
        <w:t>8</w:t>
      </w:r>
      <w:r w:rsidR="00651E9B">
        <w:t xml:space="preserve">. </w:t>
      </w:r>
      <w:r w:rsidR="003E0FE5">
        <w:t>ožujka</w:t>
      </w:r>
      <w:r w:rsidR="00CD7FF4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A5F70">
        <w:t>0</w:t>
      </w:r>
      <w:r w:rsidR="003E0FE5">
        <w:t>8</w:t>
      </w:r>
      <w:r w:rsidR="00651E9B">
        <w:t>,</w:t>
      </w:r>
      <w:r w:rsidR="003E0FE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3E0FE5">
        <w:t xml:space="preserve">Hrvoje </w:t>
      </w:r>
      <w:proofErr w:type="spellStart"/>
      <w:r w:rsidR="003E0FE5">
        <w:t>Kraljičković</w:t>
      </w:r>
      <w:proofErr w:type="spellEnd"/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7C4651" w:rsidP="007C4651" w:rsidR="007C4651">
      <w:pPr>
        <w:pStyle w:val="Odlomakpopisa"/>
        <w:numPr>
          <w:ilvl w:val="0"/>
          <w:numId w:val="22"/>
        </w:numPr>
        <w:jc w:val="both"/>
      </w:pPr>
      <w:r>
        <w:t xml:space="preserve">Lidija </w:t>
      </w:r>
      <w:proofErr w:type="spellStart"/>
      <w:r>
        <w:t>Vitaljić</w:t>
      </w:r>
      <w:proofErr w:type="spellEnd"/>
      <w:r>
        <w:t>, zastupnica po zakonu RH, zamjenica ŽDO ZD</w:t>
      </w:r>
    </w:p>
    <w:p w:rsidRDefault="00793082" w:rsidP="00793082" w:rsidR="00793082" w:rsidRPr="00C54F05">
      <w:pPr>
        <w:ind w:hanging="360" w:left="360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3E0FE5">
        <w:t>8</w:t>
      </w:r>
      <w:r w:rsidRPr="00DD4C4B">
        <w:t xml:space="preserve">. </w:t>
      </w:r>
      <w:r w:rsidR="003E0FE5">
        <w:t>prosinca</w:t>
      </w:r>
      <w:r w:rsidRPr="00DD4C4B">
        <w:t xml:space="preserve"> 2017.</w:t>
      </w:r>
      <w:r w:rsidRPr="00DD4C4B">
        <w:rPr>
          <w:b/>
        </w:rPr>
        <w:t xml:space="preserve">  </w:t>
      </w:r>
    </w:p>
    <w:p w:rsidRDefault="007A6404" w:rsidP="00DD4C4B" w:rsidR="007A6404">
      <w:pPr>
        <w:jc w:val="both"/>
        <w:rPr>
          <w:b/>
        </w:rPr>
      </w:pPr>
    </w:p>
    <w:p w:rsidRDefault="007A6404" w:rsidP="00DD4C4B" w:rsidR="007A6404">
      <w:pPr>
        <w:jc w:val="both"/>
      </w:pPr>
      <w:r w:rsidRPr="007A6404">
        <w:t>Utvrđuje se da je</w:t>
      </w:r>
      <w:r>
        <w:t xml:space="preserve"> stečajni upravitelj dostavio izvješće i tabl</w:t>
      </w:r>
      <w:r w:rsidRPr="007A6404">
        <w:t xml:space="preserve">ice primljenih tražbina 2. ožujka 2018., slijedom čega nije </w:t>
      </w:r>
      <w:proofErr w:type="spellStart"/>
      <w:r w:rsidRPr="007A6404">
        <w:t>ispoštovan</w:t>
      </w:r>
      <w:proofErr w:type="spellEnd"/>
      <w:r w:rsidRPr="007A6404">
        <w:t xml:space="preserve"> rok iz članka</w:t>
      </w:r>
      <w:r>
        <w:t xml:space="preserve"> 259. stavak 2. i 3. Stečajnog zakona.</w:t>
      </w:r>
    </w:p>
    <w:p w:rsidRDefault="007A6404" w:rsidP="00DD4C4B" w:rsidR="007A6404">
      <w:pPr>
        <w:jc w:val="both"/>
      </w:pPr>
    </w:p>
    <w:p w:rsidRDefault="007A6404" w:rsidP="00DD4C4B" w:rsidR="007A6404">
      <w:pPr>
        <w:jc w:val="both"/>
      </w:pPr>
      <w:r>
        <w:t>Sutkinju utvrđuje da nema uvjeta za održavanje ročišta.</w:t>
      </w:r>
    </w:p>
    <w:p w:rsidRDefault="007A6404" w:rsidP="00DD4C4B" w:rsidR="007A6404">
      <w:pPr>
        <w:jc w:val="both"/>
      </w:pPr>
    </w:p>
    <w:p w:rsidRDefault="007A6404" w:rsidP="00DD4C4B" w:rsidR="007A6404">
      <w:pPr>
        <w:jc w:val="both"/>
      </w:pPr>
      <w:r>
        <w:t>Sutkinja donosi</w:t>
      </w:r>
    </w:p>
    <w:p w:rsidRDefault="007A6404" w:rsidP="00DD4C4B" w:rsidR="007A6404">
      <w:pPr>
        <w:jc w:val="both"/>
      </w:pPr>
    </w:p>
    <w:p w:rsidRDefault="007A6404" w:rsidP="007A6404" w:rsidR="007A6404">
      <w:pPr>
        <w:jc w:val="center"/>
      </w:pPr>
      <w:r>
        <w:t>r j e š e nj e</w:t>
      </w:r>
    </w:p>
    <w:p w:rsidRDefault="007A6404" w:rsidP="00DD4C4B" w:rsidR="007A6404">
      <w:pPr>
        <w:jc w:val="both"/>
      </w:pPr>
    </w:p>
    <w:p w:rsidRDefault="007A6404" w:rsidP="007A6404" w:rsidR="007A6404">
      <w:pPr>
        <w:pStyle w:val="Odlomakpopisa"/>
        <w:numPr>
          <w:ilvl w:val="0"/>
          <w:numId w:val="25"/>
        </w:numPr>
        <w:jc w:val="both"/>
      </w:pPr>
      <w:r>
        <w:t>Ispitno ročište se odgađa, a novo se zakazuje za dan 5. travnja 2018. u 11,30 sati u sudnici 26/1, Trgovačkog suda u Zadru.</w:t>
      </w:r>
    </w:p>
    <w:p w:rsidRDefault="007A6404" w:rsidP="007A6404" w:rsidR="007A6404">
      <w:pPr>
        <w:pStyle w:val="Odlomakpopisa"/>
        <w:ind w:left="1080"/>
        <w:jc w:val="both"/>
      </w:pPr>
    </w:p>
    <w:p w:rsidRDefault="007A6404" w:rsidP="007A6404" w:rsidR="007A6404" w:rsidRPr="007A6404">
      <w:pPr>
        <w:pStyle w:val="Odlomakpopisa"/>
        <w:numPr>
          <w:ilvl w:val="0"/>
          <w:numId w:val="25"/>
        </w:numPr>
        <w:jc w:val="both"/>
      </w:pPr>
      <w:r>
        <w:t>Izvještajno ročište se odgađa, a novo se zakazuje za dan 5. travnja 2018. u 11,45 sati u sudnici 26/1, Trgovačkog suda u Zadru.</w:t>
      </w:r>
    </w:p>
    <w:p w:rsidRDefault="00DD4C4B" w:rsidP="00DD4C4B" w:rsidR="00DD4C4B" w:rsidRPr="00DD4C4B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Dovršeno u </w:t>
      </w:r>
      <w:r w:rsidR="007A6404">
        <w:t>08</w:t>
      </w:r>
      <w:r w:rsidRPr="002005B8">
        <w:t>,</w:t>
      </w:r>
      <w:r w:rsidR="007A6404">
        <w:t>38</w:t>
      </w:r>
      <w:r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A6404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214572">
      <w:t>454</w:t>
    </w:r>
    <w:r w:rsidRPr="00F30D73">
      <w:t>/</w:t>
    </w:r>
    <w:r w:rsidR="00CD7FF4">
      <w:t>17-</w:t>
    </w:r>
    <w:r w:rsidR="00BA5F7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400"/>
    <w:multiLevelType w:val="hybridMultilevel"/>
    <w:tmpl w:val="74A45B3E"/>
    <w:lvl w:tplc="B64870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505606"/>
    <w:multiLevelType w:val="hybridMultilevel"/>
    <w:tmpl w:val="7EE45C1A"/>
    <w:lvl w:tplc="D3D4F13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C9279C6"/>
    <w:multiLevelType w:val="hybridMultilevel"/>
    <w:tmpl w:val="BEDC7B2C"/>
    <w:lvl w:tplc="495EF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21"/>
  </w:num>
  <w:num w:numId="5">
    <w:abstractNumId w:val="6"/>
  </w:num>
  <w:num w:numId="6">
    <w:abstractNumId w:val="13"/>
  </w:num>
  <w:num w:numId="7">
    <w:abstractNumId w:val="7"/>
  </w:num>
  <w:num w:numId="8">
    <w:abstractNumId w:val="5"/>
  </w:num>
  <w:num w:numId="9">
    <w:abstractNumId w:val="8"/>
  </w:num>
  <w:num w:numId="10">
    <w:abstractNumId w:val="20"/>
  </w:num>
  <w:num w:numId="11">
    <w:abstractNumId w:val="3"/>
  </w:num>
  <w:num w:numId="12">
    <w:abstractNumId w:val="11"/>
  </w:num>
  <w:num w:numId="13">
    <w:abstractNumId w:val="23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1"/>
  </w:num>
  <w:num w:numId="19">
    <w:abstractNumId w:val="10"/>
  </w:num>
  <w:num w:numId="20">
    <w:abstractNumId w:val="14"/>
  </w:num>
  <w:num w:numId="21">
    <w:abstractNumId w:val="22"/>
  </w:num>
  <w:num w:numId="22">
    <w:abstractNumId w:val="16"/>
  </w:num>
  <w:num w:numId="23">
    <w:abstractNumId w:val="18"/>
  </w:num>
  <w:num w:numId="24">
    <w:abstractNumId w:val="2"/>
  </w:num>
  <w:num w:numId="2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E71A6"/>
    <w:rsid w:val="001E7357"/>
    <w:rsid w:val="002005B8"/>
    <w:rsid w:val="00214572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0FE5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6404"/>
    <w:rsid w:val="007A72BF"/>
    <w:rsid w:val="007B1162"/>
    <w:rsid w:val="007B6F33"/>
    <w:rsid w:val="007C13BC"/>
    <w:rsid w:val="007C4651"/>
    <w:rsid w:val="007D53DE"/>
    <w:rsid w:val="007D7102"/>
    <w:rsid w:val="007E2586"/>
    <w:rsid w:val="00805CD1"/>
    <w:rsid w:val="00834DE3"/>
    <w:rsid w:val="008357A1"/>
    <w:rsid w:val="008439AB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1E2"/>
    <w:rsid w:val="00B24E75"/>
    <w:rsid w:val="00B30EDC"/>
    <w:rsid w:val="00B31817"/>
    <w:rsid w:val="00B3762A"/>
    <w:rsid w:val="00B50BB6"/>
    <w:rsid w:val="00B55055"/>
    <w:rsid w:val="00B77F2A"/>
    <w:rsid w:val="00B85E9B"/>
    <w:rsid w:val="00BA5EFA"/>
    <w:rsid w:val="00BA5F70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D11CE"/>
    <w:rsid w:val="00EE1766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24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B24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08:38</izvorni_sadrzaj>
    <derivirana_varijabla naziv="DomainObject.StvarniZavrsetakVrijeme_1">08:38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St-454/2017-6</izvorni_sadrzaj>
    <derivirana_varijabla naziv="DomainObject.Zapisnik.Oznaka_1">St-454/2017-6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St-454/2017-6</izvorni_sadrzaj>
    <derivirana_varijabla naziv="DomainObject.PoslovniBrojDokumenta_1">St-454/2017-6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035F6-1390-44A4-BE55-74E5A5D73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243</properties:Words>
  <properties:Characters>1248</properties:Characters>
  <properties:Lines>51</properties:Lines>
  <properties:Paragraphs>21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2018-03-07T13:28:00Z</dcterms:created>
  <dc:creator>abajlo</dc:creator>
  <cp:lastModifiedBy>wsadmin</cp:lastModifiedBy>
  <cp:lastPrinted>2017-10-12T06:52:00Z</cp:lastPrinted>
  <dcterms:modified xmlns:xsi="http://www.w3.org/2001/XMLSchema-instance" xsi:type="dcterms:W3CDTF">2018-03-08T09:44:00Z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St-454/2017-6 / Zapisnik - Ispitno ročište (1St-454-17 ispitno 8.3.2018.docx)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