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e0b51" w14:paraId="3de0b51" w:rsidRDefault="00167452" w:rsidP="009D01C1" w:rsidR="00167452" w:rsidRPr="00E13A53">
      <w:pPr>
        <w:jc w:val="both"/>
        <w15:collapsed w:val="false"/>
      </w:pPr>
      <w:bookmarkStart w:name="_GoBack" w:id="0"/>
      <w:bookmarkEnd w:id="0"/>
      <w:r w:rsidRPr="00E13A53">
        <w:rPr>
          <w:noProof/>
        </w:rPr>
        <w:drawing>
          <wp:inline distR="0" distL="0" distB="0" distT="0">
            <wp:extent cy="960277" cx="719169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D01C1" w:rsidP="009D01C1" w:rsidR="009D01C1" w:rsidRPr="00E13A53">
      <w:pPr>
        <w:jc w:val="both"/>
      </w:pPr>
      <w:r w:rsidRPr="00E13A53">
        <w:t>REPUBLIKA HRVATSKA</w:t>
      </w:r>
    </w:p>
    <w:p w:rsidRDefault="009D01C1" w:rsidP="009D01C1" w:rsidR="009D01C1" w:rsidRPr="00E13A53">
      <w:pPr>
        <w:jc w:val="both"/>
      </w:pPr>
      <w:r w:rsidRPr="00E13A53">
        <w:t xml:space="preserve">TRGOVAČKI SUD U ZAGREBU                                                                </w:t>
      </w:r>
      <w:r w:rsidR="0082156A" w:rsidRPr="00E13A53">
        <w:t>1</w:t>
      </w:r>
      <w:r w:rsidRPr="00E13A53">
        <w:t>. St-</w:t>
      </w:r>
      <w:r w:rsidR="00FB7E38">
        <w:t>3554</w:t>
      </w:r>
      <w:r w:rsidRPr="00E13A53">
        <w:t>/1</w:t>
      </w:r>
      <w:r w:rsidR="0082156A" w:rsidRPr="00E13A53">
        <w:t>6</w:t>
      </w:r>
    </w:p>
    <w:p w:rsidRDefault="009D01C1" w:rsidP="009D01C1" w:rsidR="009D01C1" w:rsidRPr="00E13A53">
      <w:pPr>
        <w:jc w:val="both"/>
      </w:pPr>
      <w:proofErr w:type="spellStart"/>
      <w:r w:rsidRPr="00E13A53">
        <w:t>Amruševa</w:t>
      </w:r>
      <w:proofErr w:type="spellEnd"/>
      <w:r w:rsidRPr="00E13A53">
        <w:t xml:space="preserve"> 2/II</w:t>
      </w:r>
    </w:p>
    <w:p w:rsidRDefault="009D01C1" w:rsidP="009D01C1" w:rsidR="009D01C1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 xml:space="preserve">U   I M E   R E P U B L I K E   H R V A T S K E </w:t>
      </w:r>
    </w:p>
    <w:p w:rsidRDefault="009D01C1" w:rsidP="009D01C1" w:rsidR="009D01C1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>R J E Š E NJ E</w:t>
      </w:r>
    </w:p>
    <w:p w:rsidRDefault="00103044" w:rsidP="009D01C1" w:rsidR="00103044" w:rsidRPr="00E13A53">
      <w:pPr>
        <w:jc w:val="both"/>
        <w:rPr>
          <w:lang w:val="pt-BR"/>
        </w:rPr>
      </w:pPr>
    </w:p>
    <w:p w:rsidRDefault="00103044" w:rsidP="00103044" w:rsidR="00D10C1C" w:rsidRPr="00E13A53">
      <w:pPr>
        <w:jc w:val="both"/>
        <w:rPr>
          <w:lang w:val="en-GB"/>
        </w:rPr>
      </w:pPr>
      <w:r w:rsidRPr="00E13A53">
        <w:t xml:space="preserve">Trgovački sud u Zagrebu, po sucu Nini Radiću, </w:t>
      </w:r>
      <w:r w:rsidRPr="00E13A53">
        <w:rPr>
          <w:lang w:val="en-GB"/>
        </w:rPr>
        <w:t xml:space="preserve">u </w:t>
      </w:r>
      <w:proofErr w:type="spellStart"/>
      <w:r w:rsidRPr="00E13A53">
        <w:rPr>
          <w:lang w:val="en-GB"/>
        </w:rPr>
        <w:t>stečajnom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predmetu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povodom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prijedloga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predlagatelja</w:t>
      </w:r>
      <w:proofErr w:type="spellEnd"/>
      <w:r w:rsidRPr="00E13A53">
        <w:rPr>
          <w:lang w:val="en-GB"/>
        </w:rPr>
        <w:t xml:space="preserve"> </w:t>
      </w:r>
      <w:r w:rsidRPr="00E13A53">
        <w:t xml:space="preserve"> FINANCIJSKE AGENCIJE, </w:t>
      </w:r>
      <w:r w:rsidR="00D10C1C" w:rsidRPr="00E13A53">
        <w:t xml:space="preserve"> za provedbu </w:t>
      </w:r>
      <w:r w:rsidR="00FB7E38">
        <w:t>stečajnog postupka nad dužnikom</w:t>
      </w:r>
      <w:r w:rsidR="00D10C1C" w:rsidRPr="00E13A53">
        <w:t xml:space="preserve"> </w:t>
      </w:r>
      <w:r w:rsidR="00563EFC">
        <w:rPr>
          <w:sz w:val="22"/>
          <w:szCs w:val="22"/>
        </w:rPr>
        <w:t xml:space="preserve">AUTO GORIČKI d.o.o. </w:t>
      </w:r>
      <w:proofErr w:type="spellStart"/>
      <w:r w:rsidR="00563EFC">
        <w:rPr>
          <w:sz w:val="22"/>
          <w:szCs w:val="22"/>
        </w:rPr>
        <w:t>Bedekovčina</w:t>
      </w:r>
      <w:proofErr w:type="spellEnd"/>
      <w:r w:rsidR="00563EFC">
        <w:rPr>
          <w:sz w:val="22"/>
          <w:szCs w:val="22"/>
        </w:rPr>
        <w:t>, Zagorska 8, OIB:77005615450</w:t>
      </w:r>
      <w:r w:rsidR="00D10C1C" w:rsidRPr="00E13A53">
        <w:rPr>
          <w:lang w:val="en-GB"/>
        </w:rPr>
        <w:t xml:space="preserve">,  07. </w:t>
      </w:r>
      <w:proofErr w:type="spellStart"/>
      <w:proofErr w:type="gramStart"/>
      <w:r w:rsidR="00D10C1C" w:rsidRPr="00E13A53">
        <w:rPr>
          <w:lang w:val="en-GB"/>
        </w:rPr>
        <w:t>veljače</w:t>
      </w:r>
      <w:proofErr w:type="spellEnd"/>
      <w:proofErr w:type="gramEnd"/>
      <w:r w:rsidR="00D10C1C" w:rsidRPr="00E13A53">
        <w:rPr>
          <w:lang w:val="en-GB"/>
        </w:rPr>
        <w:t xml:space="preserve"> 2019</w:t>
      </w:r>
      <w:r w:rsidR="004F287D" w:rsidRPr="00E13A53">
        <w:rPr>
          <w:lang w:val="en-GB"/>
        </w:rPr>
        <w:t>.</w:t>
      </w:r>
      <w:r w:rsidR="00D10C1C" w:rsidRPr="00E13A53">
        <w:rPr>
          <w:lang w:val="en-GB"/>
        </w:rPr>
        <w:t xml:space="preserve"> </w:t>
      </w:r>
      <w:proofErr w:type="spellStart"/>
      <w:proofErr w:type="gramStart"/>
      <w:r w:rsidR="00D10C1C" w:rsidRPr="00E13A53">
        <w:rPr>
          <w:lang w:val="en-GB"/>
        </w:rPr>
        <w:t>godine</w:t>
      </w:r>
      <w:proofErr w:type="spellEnd"/>
      <w:proofErr w:type="gramEnd"/>
      <w:r w:rsidR="00D10C1C" w:rsidRPr="00E13A53">
        <w:rPr>
          <w:lang w:val="en-GB"/>
        </w:rPr>
        <w:t>,</w:t>
      </w:r>
    </w:p>
    <w:p w:rsidRDefault="009D01C1" w:rsidP="009D01C1" w:rsidR="009D01C1" w:rsidRPr="00E13A53">
      <w:pPr>
        <w:jc w:val="both"/>
      </w:pPr>
    </w:p>
    <w:p w:rsidRDefault="009D01C1" w:rsidP="009D01C1" w:rsidR="009D01C1" w:rsidRPr="00E13A53">
      <w:pPr>
        <w:jc w:val="center"/>
      </w:pPr>
      <w:r w:rsidRPr="00E13A53">
        <w:t>r i j e š i o     j e</w:t>
      </w:r>
    </w:p>
    <w:p w:rsidRDefault="009D01C1" w:rsidP="009D01C1" w:rsidR="009D01C1" w:rsidRPr="00E13A53">
      <w:r w:rsidRPr="00E13A53">
        <w:t xml:space="preserve"> </w:t>
      </w:r>
    </w:p>
    <w:p w:rsidRDefault="009D01C1" w:rsidP="009D01C1" w:rsidR="009D01C1" w:rsidRPr="00E13A53">
      <w:pPr>
        <w:jc w:val="both"/>
      </w:pPr>
      <w:r w:rsidRPr="00E13A53">
        <w:t xml:space="preserve">I. Otvara se stečajni postupak nad dužnikom </w:t>
      </w:r>
      <w:r w:rsidR="00563EFC">
        <w:rPr>
          <w:sz w:val="22"/>
          <w:szCs w:val="22"/>
        </w:rPr>
        <w:t xml:space="preserve">AUTO GORIČKI d.o.o. </w:t>
      </w:r>
      <w:proofErr w:type="spellStart"/>
      <w:r w:rsidR="00563EFC">
        <w:rPr>
          <w:sz w:val="22"/>
          <w:szCs w:val="22"/>
        </w:rPr>
        <w:t>Bedekovčina</w:t>
      </w:r>
      <w:proofErr w:type="spellEnd"/>
      <w:r w:rsidR="00563EFC">
        <w:rPr>
          <w:sz w:val="22"/>
          <w:szCs w:val="22"/>
        </w:rPr>
        <w:t>, Zagorska 8, OIB:77005615450</w:t>
      </w:r>
      <w:r w:rsidRPr="00E13A53">
        <w:t>. Rješenje o otvaranju stečajnog postupka nad dužnikom istaknut</w:t>
      </w:r>
      <w:r w:rsidR="00482888" w:rsidRPr="00E13A53">
        <w:t>o</w:t>
      </w:r>
      <w:r w:rsidRPr="00E13A53">
        <w:t xml:space="preserve"> je na mrežnoj stranici na e-oglasna ploča Trgovačkog suda u Zagrebu dana </w:t>
      </w:r>
      <w:r w:rsidR="003A5996" w:rsidRPr="00E13A53">
        <w:t>07</w:t>
      </w:r>
      <w:r w:rsidRPr="00E13A53">
        <w:rPr>
          <w:lang w:val="pt-BR"/>
        </w:rPr>
        <w:t xml:space="preserve">. </w:t>
      </w:r>
      <w:r w:rsidR="00482888" w:rsidRPr="00E13A53">
        <w:rPr>
          <w:lang w:val="pt-BR"/>
        </w:rPr>
        <w:t>veljače</w:t>
      </w:r>
      <w:r w:rsidRPr="00E13A53">
        <w:rPr>
          <w:lang w:val="pt-BR"/>
        </w:rPr>
        <w:t xml:space="preserve">  201</w:t>
      </w:r>
      <w:r w:rsidR="003A5996" w:rsidRPr="00E13A53">
        <w:rPr>
          <w:lang w:val="pt-BR"/>
        </w:rPr>
        <w:t>9</w:t>
      </w:r>
      <w:r w:rsidRPr="00E13A53">
        <w:t xml:space="preserve">. u </w:t>
      </w:r>
      <w:r w:rsidR="00D64D1A">
        <w:t>14,3</w:t>
      </w:r>
      <w:r w:rsidR="00A95AF0">
        <w:t>0</w:t>
      </w:r>
      <w:r w:rsidR="00A81E1A" w:rsidRPr="00E13A53">
        <w:t xml:space="preserve"> </w:t>
      </w:r>
      <w:r w:rsidRPr="00E13A53">
        <w:t>sati.</w:t>
      </w:r>
    </w:p>
    <w:p w:rsidRDefault="009D01C1" w:rsidP="009D01C1" w:rsidR="009D01C1" w:rsidRPr="00E13A53">
      <w:pPr>
        <w:jc w:val="both"/>
      </w:pPr>
      <w:r w:rsidRPr="00E13A53">
        <w:t>II. Za stečajnog upravitelja imenuje se</w:t>
      </w:r>
      <w:r w:rsidR="002338B7" w:rsidRPr="00E13A53">
        <w:t xml:space="preserve"> </w:t>
      </w:r>
      <w:r w:rsidR="0086119C">
        <w:t>Jurica Tončić</w:t>
      </w:r>
      <w:r w:rsidR="004F287D" w:rsidRPr="00E13A53">
        <w:t xml:space="preserve">, OIB: </w:t>
      </w:r>
      <w:r w:rsidR="0086119C">
        <w:t>44669013271</w:t>
      </w:r>
      <w:r w:rsidR="004F287D" w:rsidRPr="00E13A53">
        <w:t xml:space="preserve">, Zagreb, </w:t>
      </w:r>
      <w:proofErr w:type="spellStart"/>
      <w:r w:rsidR="0086119C">
        <w:t>Ignjata</w:t>
      </w:r>
      <w:proofErr w:type="spellEnd"/>
      <w:r w:rsidR="0086119C">
        <w:t xml:space="preserve"> </w:t>
      </w:r>
      <w:proofErr w:type="spellStart"/>
      <w:r w:rsidR="0086119C">
        <w:t>Đorđića</w:t>
      </w:r>
      <w:proofErr w:type="spellEnd"/>
      <w:r w:rsidR="0086119C">
        <w:t xml:space="preserve"> 19</w:t>
      </w:r>
      <w:r w:rsidR="004F287D" w:rsidRPr="00E13A53">
        <w:t>.</w:t>
      </w:r>
      <w:r w:rsidRPr="00E13A53">
        <w:t xml:space="preserve"> </w:t>
      </w:r>
    </w:p>
    <w:p w:rsidRDefault="009D01C1" w:rsidP="009D01C1" w:rsidR="009D01C1" w:rsidRPr="00E13A53">
      <w:pPr>
        <w:jc w:val="both"/>
      </w:pPr>
      <w:r w:rsidRPr="00E13A53">
        <w:t>III. Zaključuje se stečajni postupak nad dužnikom</w:t>
      </w:r>
      <w:r w:rsidR="00EB1A5C" w:rsidRPr="00E13A53">
        <w:t xml:space="preserve"> </w:t>
      </w:r>
      <w:r w:rsidR="00563EFC">
        <w:rPr>
          <w:sz w:val="22"/>
          <w:szCs w:val="22"/>
        </w:rPr>
        <w:t xml:space="preserve">AUTO GORIČKI d.o.o. </w:t>
      </w:r>
      <w:proofErr w:type="spellStart"/>
      <w:r w:rsidR="00563EFC">
        <w:rPr>
          <w:sz w:val="22"/>
          <w:szCs w:val="22"/>
        </w:rPr>
        <w:t>Bedekovčina</w:t>
      </w:r>
      <w:proofErr w:type="spellEnd"/>
      <w:r w:rsidR="00563EFC">
        <w:rPr>
          <w:sz w:val="22"/>
          <w:szCs w:val="22"/>
        </w:rPr>
        <w:t>, Zagorska 8, OIB:77005615450</w:t>
      </w:r>
      <w:r w:rsidRPr="00E13A53">
        <w:t>.</w:t>
      </w:r>
    </w:p>
    <w:p w:rsidRDefault="009D01C1" w:rsidP="009D01C1" w:rsidR="009D01C1" w:rsidRPr="00E13A53">
      <w:pPr>
        <w:jc w:val="both"/>
      </w:pPr>
      <w:r w:rsidRPr="00E13A53">
        <w:t>IV. Nastali troškovi podmirit će se iz Fonda za pokriće troškova stečajnog postupka koji se ne mogu namiriti iz imovine dužnika.</w:t>
      </w:r>
    </w:p>
    <w:p w:rsidRDefault="009D01C1" w:rsidP="009D01C1" w:rsidR="009D01C1" w:rsidRPr="00E13A53">
      <w:pPr>
        <w:jc w:val="both"/>
      </w:pPr>
      <w:r w:rsidRPr="00E13A53">
        <w:t>V. Ovo rješenje objavljuje se na mrežnoj stranici e-oglasna ploča Trgovačkog suda u Zagrebu i dostavlja sudskom registru ovog suda radi brisanja dužnika iz registra.</w:t>
      </w:r>
    </w:p>
    <w:p w:rsidRDefault="009D01C1" w:rsidP="009D01C1" w:rsidR="009D01C1">
      <w:pPr>
        <w:jc w:val="both"/>
      </w:pPr>
    </w:p>
    <w:p w:rsidRDefault="008A47A6" w:rsidP="009D01C1" w:rsidR="008A47A6" w:rsidRPr="00E13A53">
      <w:pPr>
        <w:jc w:val="both"/>
      </w:pPr>
    </w:p>
    <w:p w:rsidRDefault="009D01C1" w:rsidP="009D01C1" w:rsidR="009D01C1" w:rsidRPr="00E13A53">
      <w:pPr>
        <w:jc w:val="center"/>
      </w:pPr>
      <w:r w:rsidRPr="00E13A53">
        <w:t>Obrazloženje</w:t>
      </w:r>
    </w:p>
    <w:p w:rsidRDefault="009D01C1" w:rsidP="009D01C1" w:rsidR="009D01C1" w:rsidRPr="00E13A53"/>
    <w:p w:rsidRDefault="009D01C1" w:rsidP="009D01C1" w:rsidR="009D01C1" w:rsidRPr="00E13A53">
      <w:pPr>
        <w:pStyle w:val="Tijeloteksta"/>
        <w:ind w:firstLine="708"/>
        <w:rPr>
          <w:lang w:val="pt-BR"/>
        </w:rPr>
      </w:pPr>
      <w:r w:rsidRPr="00E13A53">
        <w:t>Financijska agencija, Regionalni centar Zagreb, podnijela je ovom sudu prijedlog za otvaranje stečajnog postupka nad dužnikom</w:t>
      </w:r>
      <w:r w:rsidR="00F41F1A" w:rsidRPr="00E13A53">
        <w:t xml:space="preserve"> </w:t>
      </w:r>
      <w:r w:rsidR="00563EFC">
        <w:rPr>
          <w:sz w:val="22"/>
          <w:szCs w:val="22"/>
        </w:rPr>
        <w:t xml:space="preserve">AUTO GORIČKI d.o.o. </w:t>
      </w:r>
      <w:proofErr w:type="spellStart"/>
      <w:r w:rsidR="00563EFC">
        <w:rPr>
          <w:sz w:val="22"/>
          <w:szCs w:val="22"/>
        </w:rPr>
        <w:t>Bedekovčina</w:t>
      </w:r>
      <w:proofErr w:type="spellEnd"/>
      <w:r w:rsidR="00563EFC">
        <w:rPr>
          <w:sz w:val="22"/>
          <w:szCs w:val="22"/>
        </w:rPr>
        <w:t>, Zagorska 8, OIB:77005615450</w:t>
      </w:r>
      <w:r w:rsidRPr="00E13A53">
        <w:rPr>
          <w:lang w:val="pt-BR"/>
        </w:rPr>
        <w:t>.</w:t>
      </w:r>
    </w:p>
    <w:p w:rsidRDefault="009D01C1" w:rsidP="009D01C1" w:rsidR="009D01C1" w:rsidRPr="00E13A53">
      <w:pPr>
        <w:pStyle w:val="Tijeloteksta"/>
        <w:ind w:firstLine="708"/>
      </w:pPr>
      <w:r w:rsidRPr="00E13A53">
        <w:t>Prijedlog je podnesen na temelju</w:t>
      </w:r>
      <w:r w:rsidR="00A95AF0">
        <w:t xml:space="preserve"> čl. 444. st. 2. u svezi</w:t>
      </w:r>
      <w:r w:rsidRPr="00E13A53">
        <w:t xml:space="preserve"> čl. </w:t>
      </w:r>
      <w:r w:rsidR="00703C67" w:rsidRPr="00E13A53">
        <w:t>110</w:t>
      </w:r>
      <w:r w:rsidRPr="00E13A53">
        <w:t xml:space="preserve">. st. </w:t>
      </w:r>
      <w:r w:rsidR="00703C67" w:rsidRPr="00E13A53">
        <w:t>1</w:t>
      </w:r>
      <w:r w:rsidRPr="00E13A53">
        <w:t xml:space="preserve">. Stečajnog zakona („Narodne novine“ broj 71/15, </w:t>
      </w:r>
      <w:r w:rsidR="00E13A53" w:rsidRPr="00E13A53">
        <w:t xml:space="preserve">104/17; </w:t>
      </w:r>
      <w:r w:rsidRPr="00E13A53">
        <w:t xml:space="preserve">dalje: SZ). </w:t>
      </w:r>
    </w:p>
    <w:p w:rsidRDefault="009D01C1" w:rsidP="009D01C1" w:rsidR="009D01C1" w:rsidRPr="00E13A53">
      <w:pPr>
        <w:pStyle w:val="Tijeloteksta"/>
        <w:ind w:firstLine="708"/>
        <w:rPr>
          <w:lang w:val="en-GB"/>
        </w:rPr>
      </w:pPr>
      <w:r w:rsidRPr="00E13A53">
        <w:t xml:space="preserve">Financijska agencija, kao predlagatelj, navela je u prijedlogu za otvaranje stečajnog postupka kako dužnik u Očevidniku redoslijeda osnova za plaćanje ima evidentirane neizvršene osnove za plaćanje u neprekinutom razdoblju </w:t>
      </w:r>
      <w:r w:rsidR="00703C67" w:rsidRPr="00E13A53">
        <w:t>duljem od 120</w:t>
      </w:r>
      <w:r w:rsidRPr="00E13A53">
        <w:t xml:space="preserve"> dana, kao i da dužnik ima 1 zaposlenog. </w:t>
      </w:r>
      <w:r w:rsidRPr="00E13A53">
        <w:rPr>
          <w:lang w:val="en-GB"/>
        </w:rPr>
        <w:t xml:space="preserve">S </w:t>
      </w:r>
      <w:proofErr w:type="spellStart"/>
      <w:r w:rsidRPr="00E13A53">
        <w:rPr>
          <w:lang w:val="en-GB"/>
        </w:rPr>
        <w:t>obzirom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na</w:t>
      </w:r>
      <w:proofErr w:type="spellEnd"/>
      <w:r w:rsidRPr="00E13A53">
        <w:rPr>
          <w:lang w:val="en-GB"/>
        </w:rPr>
        <w:t xml:space="preserve"> to da </w:t>
      </w:r>
      <w:proofErr w:type="spellStart"/>
      <w:r w:rsidRPr="00E13A53">
        <w:rPr>
          <w:lang w:val="en-GB"/>
        </w:rPr>
        <w:t>predlagatelj</w:t>
      </w:r>
      <w:proofErr w:type="spellEnd"/>
      <w:r w:rsidRPr="00E13A53">
        <w:rPr>
          <w:lang w:val="en-GB"/>
        </w:rPr>
        <w:t xml:space="preserve"> </w:t>
      </w:r>
      <w:proofErr w:type="spellStart"/>
      <w:proofErr w:type="gramStart"/>
      <w:r w:rsidRPr="00E13A53">
        <w:rPr>
          <w:lang w:val="en-GB"/>
        </w:rPr>
        <w:t>vodi</w:t>
      </w:r>
      <w:proofErr w:type="spellEnd"/>
      <w:r w:rsidR="003065C0" w:rsidRPr="00E13A53">
        <w:rPr>
          <w:lang w:val="en-GB"/>
        </w:rPr>
        <w:t xml:space="preserve"> </w:t>
      </w:r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Očevidnik</w:t>
      </w:r>
      <w:proofErr w:type="spellEnd"/>
      <w:proofErr w:type="gram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redoslijeda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osnova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za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plaćanje</w:t>
      </w:r>
      <w:proofErr w:type="spellEnd"/>
      <w:r w:rsidRPr="00E13A53">
        <w:rPr>
          <w:lang w:val="en-GB"/>
        </w:rPr>
        <w:t xml:space="preserve">, sud je </w:t>
      </w:r>
      <w:proofErr w:type="spellStart"/>
      <w:r w:rsidRPr="00E13A53">
        <w:rPr>
          <w:lang w:val="en-GB"/>
        </w:rPr>
        <w:t>prihvatio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predlagateljeve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tvrdnje</w:t>
      </w:r>
      <w:proofErr w:type="spellEnd"/>
      <w:r w:rsidRPr="00E13A53">
        <w:rPr>
          <w:lang w:val="en-GB"/>
        </w:rPr>
        <w:t xml:space="preserve"> o </w:t>
      </w:r>
      <w:proofErr w:type="spellStart"/>
      <w:r w:rsidRPr="00E13A53">
        <w:rPr>
          <w:lang w:val="en-GB"/>
        </w:rPr>
        <w:t>neprekinutom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razdoblju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evidentiranih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neizvršenih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osnova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za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plaćanje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koji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su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zavedeni</w:t>
      </w:r>
      <w:proofErr w:type="spellEnd"/>
      <w:r w:rsidRPr="00E13A53">
        <w:rPr>
          <w:lang w:val="en-GB"/>
        </w:rPr>
        <w:t xml:space="preserve"> u </w:t>
      </w:r>
      <w:proofErr w:type="spellStart"/>
      <w:r w:rsidRPr="00E13A53">
        <w:rPr>
          <w:lang w:val="en-GB"/>
        </w:rPr>
        <w:t>Očevidniku</w:t>
      </w:r>
      <w:proofErr w:type="spellEnd"/>
      <w:r w:rsidRPr="00E13A53">
        <w:rPr>
          <w:lang w:val="en-GB"/>
        </w:rPr>
        <w:t xml:space="preserve">  </w:t>
      </w:r>
      <w:proofErr w:type="spellStart"/>
      <w:r w:rsidRPr="00E13A53">
        <w:rPr>
          <w:lang w:val="en-GB"/>
        </w:rPr>
        <w:t>redoslijeda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osnova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za</w:t>
      </w:r>
      <w:proofErr w:type="spellEnd"/>
      <w:r w:rsidRPr="00E13A53">
        <w:rPr>
          <w:lang w:val="en-GB"/>
        </w:rPr>
        <w:t xml:space="preserve"> </w:t>
      </w:r>
      <w:proofErr w:type="spellStart"/>
      <w:r w:rsidRPr="00E13A53">
        <w:rPr>
          <w:lang w:val="en-GB"/>
        </w:rPr>
        <w:t>plaćanje</w:t>
      </w:r>
      <w:proofErr w:type="spellEnd"/>
      <w:r w:rsidRPr="00E13A53">
        <w:rPr>
          <w:lang w:val="en-GB"/>
        </w:rPr>
        <w:t xml:space="preserve">. </w:t>
      </w:r>
    </w:p>
    <w:p w:rsidRDefault="009D01C1" w:rsidP="009D01C1" w:rsidR="009D01C1" w:rsidRPr="00E13A53">
      <w:pPr>
        <w:pStyle w:val="Tijeloteksta"/>
        <w:ind w:firstLine="708"/>
      </w:pPr>
      <w:r w:rsidRPr="00E13A5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D01C1" w:rsidP="009D01C1" w:rsidR="009D01C1" w:rsidRPr="00E13A53">
      <w:pPr>
        <w:pStyle w:val="Tijeloteksta"/>
        <w:ind w:firstLine="708"/>
      </w:pPr>
      <w:r w:rsidRPr="00E13A53">
        <w:lastRenderedPageBreak/>
        <w:t xml:space="preserve">Sud je </w:t>
      </w:r>
      <w:r w:rsidR="00E13A53">
        <w:t>R</w:t>
      </w:r>
      <w:r w:rsidRPr="00E13A53">
        <w:t>ješenjem</w:t>
      </w:r>
      <w:r w:rsidR="00E13A53">
        <w:t xml:space="preserve"> od </w:t>
      </w:r>
      <w:r w:rsidR="0086119C">
        <w:t>20. srpnja</w:t>
      </w:r>
      <w:r w:rsidR="00E13A53">
        <w:t xml:space="preserve"> 2016.</w:t>
      </w:r>
      <w:r w:rsidRPr="00E13A53">
        <w:t xml:space="preserve"> pokrenuo prethodni postupak nad dužnikom, a potom je </w:t>
      </w:r>
      <w:r w:rsidR="0086119C">
        <w:t xml:space="preserve">dana 29.8.2016. </w:t>
      </w:r>
      <w:r w:rsidRPr="00E13A53">
        <w:t xml:space="preserve">održano ročište radi očitovanja o prijedlogu za otvaranje stečajnog postupka. Zastupnik po zakonu dužnika </w:t>
      </w:r>
      <w:r w:rsidR="0086119C">
        <w:t>očitovao s</w:t>
      </w:r>
      <w:r w:rsidRPr="00E13A53">
        <w:t xml:space="preserve">e </w:t>
      </w:r>
      <w:r w:rsidR="0086119C">
        <w:t>podneskom od 1.8.2016. navodeći</w:t>
      </w:r>
      <w:r w:rsidRPr="00E13A53">
        <w:t xml:space="preserve"> kako dužnik u svom vlasništvu nema imovinu</w:t>
      </w:r>
      <w:r w:rsidR="0086119C">
        <w:t xml:space="preserve"> dostatnu za pokriće troškova prethodnog i stečajnog postupka</w:t>
      </w:r>
      <w:r w:rsidRPr="00E13A53">
        <w:t>.</w:t>
      </w:r>
      <w:r w:rsidR="009E1D6F" w:rsidRPr="009E1D6F">
        <w:t xml:space="preserve"> </w:t>
      </w:r>
      <w:r w:rsidR="009E1D6F" w:rsidRPr="00E13A53">
        <w:t>Zastupnik po zakonu dužnika nije osporio navode FINE.</w:t>
      </w:r>
    </w:p>
    <w:p w:rsidRDefault="009D01C1" w:rsidP="009D01C1" w:rsidR="009D01C1">
      <w:pPr>
        <w:ind w:firstLine="708"/>
        <w:jc w:val="both"/>
      </w:pPr>
      <w:r w:rsidRPr="00E13A53">
        <w:t xml:space="preserve">Sud je </w:t>
      </w:r>
      <w:r w:rsidR="00E13A53">
        <w:t>Zaključkom od 2</w:t>
      </w:r>
      <w:r w:rsidR="0086119C">
        <w:t>2</w:t>
      </w:r>
      <w:r w:rsidR="00E13A53">
        <w:t xml:space="preserve">. </w:t>
      </w:r>
      <w:r w:rsidR="0086119C">
        <w:t>rujna</w:t>
      </w:r>
      <w:r w:rsidR="00E13A53">
        <w:t xml:space="preserve"> 201</w:t>
      </w:r>
      <w:r w:rsidR="0086119C">
        <w:t>6</w:t>
      </w:r>
      <w:r w:rsidR="00E13A53">
        <w:t>.</w:t>
      </w:r>
      <w:r w:rsidRPr="00E13A53">
        <w:t xml:space="preserve"> pozvao osobe koje imaju pravni interes za provedbom stečajnoga postupaka nad dužnikom </w:t>
      </w:r>
      <w:r w:rsidRPr="00E13A53">
        <w:rPr>
          <w:lang w:val="pt-BR"/>
        </w:rPr>
        <w:t xml:space="preserve">u roku 15 dana predujmiti iznos od </w:t>
      </w:r>
      <w:r w:rsidRPr="00E13A53">
        <w:t>20.000,00 kn za pokriće troškova prethodnog i stečajnog postupka. Naveden</w:t>
      </w:r>
      <w:r w:rsidR="00E13A53">
        <w:t>i zaključak</w:t>
      </w:r>
      <w:r w:rsidRPr="00E13A53">
        <w:t xml:space="preserve"> objavljen je na mrežnoj stranici e-oglasna ploča Trgovačkog suda u Zagrebu. Vjerovnici nisu predujmili iznos od 20.000,00 kn za pokriće troškova prethodnog i stečajnog postupka. </w:t>
      </w:r>
    </w:p>
    <w:p w:rsidRDefault="0086119C" w:rsidP="0086119C" w:rsidR="0086119C" w:rsidRPr="00E13A53">
      <w:pPr>
        <w:pStyle w:val="Tijeloteksta"/>
        <w:ind w:firstLine="708"/>
      </w:pPr>
      <w:r w:rsidRPr="00E13A53">
        <w:t>Uvidom u očevidnik FINE od 0</w:t>
      </w:r>
      <w:r>
        <w:t>7</w:t>
      </w:r>
      <w:r w:rsidRPr="00E13A53">
        <w:t xml:space="preserve">. veljače 2019.  sud je utvrdio kako je dužnik u Očevidniku redoslijeda osnova za plaćanje imao neizvršene osnove za plaćanje u neprekinutom razdoblju od 120 dana u iznosu </w:t>
      </w:r>
      <w:r>
        <w:t>1.330.643,95</w:t>
      </w:r>
      <w:r w:rsidRPr="00E13A53">
        <w:t xml:space="preserve"> kuna. </w:t>
      </w:r>
    </w:p>
    <w:p w:rsidRDefault="009D01C1" w:rsidP="009D01C1" w:rsidR="009D01C1" w:rsidRPr="00E13A53">
      <w:pPr>
        <w:ind w:firstLine="708"/>
        <w:jc w:val="both"/>
      </w:pPr>
      <w:r w:rsidRPr="00E13A53">
        <w:t>Prema odredbi čl. 5. st. 1. i 2. SZ-a, stečajni postupak može se otvoriti samo ako se utvrdi postojanje kojeg od zakonom predviđenih stečajnih razloga, a stečajni je razlog, u konkretnom slučaju, nesposobnost za plaćanje.</w:t>
      </w:r>
    </w:p>
    <w:p w:rsidRDefault="009D01C1" w:rsidP="009D01C1" w:rsidR="009D01C1" w:rsidRPr="00E13A53">
      <w:pPr>
        <w:ind w:firstLine="708"/>
        <w:jc w:val="both"/>
      </w:pPr>
      <w:r w:rsidRPr="00E13A53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9D01C1" w:rsidP="00552D5E" w:rsidR="009D01C1" w:rsidRPr="00E13A53">
      <w:pPr>
        <w:ind w:firstLine="708"/>
        <w:jc w:val="both"/>
      </w:pPr>
      <w:r w:rsidRPr="00E13A53">
        <w:t xml:space="preserve">Imajući u vidu navedeno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132. st. 2. SZ-a </w:t>
      </w:r>
      <w:r w:rsidR="00552D5E" w:rsidRPr="00E13A53">
        <w:t xml:space="preserve"> </w:t>
      </w:r>
      <w:r w:rsidRPr="00E13A53">
        <w:t>otvoriti i zaključiti stečajni postupak nad dužnikom.</w:t>
      </w:r>
    </w:p>
    <w:p w:rsidRDefault="002338B7" w:rsidP="009D01C1" w:rsidR="002338B7" w:rsidRPr="00E13A53">
      <w:pPr>
        <w:jc w:val="center"/>
      </w:pPr>
    </w:p>
    <w:p w:rsidRDefault="009D01C1" w:rsidP="009D01C1" w:rsidR="009D01C1" w:rsidRPr="00E13A53">
      <w:pPr>
        <w:jc w:val="center"/>
      </w:pPr>
      <w:r w:rsidRPr="00E13A53">
        <w:t xml:space="preserve">U Zagrebu </w:t>
      </w:r>
      <w:r w:rsidR="00D47C2F" w:rsidRPr="00E13A53">
        <w:t>07</w:t>
      </w:r>
      <w:r w:rsidRPr="00E13A53">
        <w:t xml:space="preserve">. </w:t>
      </w:r>
      <w:r w:rsidR="00174044" w:rsidRPr="00E13A53">
        <w:t>veljače</w:t>
      </w:r>
      <w:r w:rsidRPr="00E13A53">
        <w:t xml:space="preserve">  201</w:t>
      </w:r>
      <w:r w:rsidR="00D47C2F" w:rsidRPr="00E13A53">
        <w:t>9</w:t>
      </w:r>
      <w:r w:rsidRPr="00E13A53">
        <w:t>.</w:t>
      </w:r>
      <w:r w:rsidR="0086119C">
        <w:t xml:space="preserve"> </w:t>
      </w:r>
      <w:r w:rsidR="00167452" w:rsidRPr="00E13A53">
        <w:t>godine</w:t>
      </w:r>
    </w:p>
    <w:p w:rsidRDefault="009D01C1" w:rsidP="009D01C1" w:rsidR="009D01C1" w:rsidRPr="00E13A53">
      <w:pPr>
        <w:jc w:val="right"/>
      </w:pPr>
      <w:r w:rsidRPr="00E13A53">
        <w:t>Sudac:</w:t>
      </w:r>
    </w:p>
    <w:p w:rsidRDefault="00174044" w:rsidP="009D01C1" w:rsidR="009D01C1">
      <w:pPr>
        <w:jc w:val="right"/>
      </w:pPr>
      <w:r w:rsidRPr="00E13A53">
        <w:t xml:space="preserve">Nino Radić </w:t>
      </w:r>
      <w:r w:rsidR="00A844A4">
        <w:t xml:space="preserve">v.r. </w:t>
      </w:r>
    </w:p>
    <w:p w:rsidRDefault="00A95AF0" w:rsidP="009D01C1" w:rsidR="00A95AF0" w:rsidRPr="00E13A53">
      <w:pPr>
        <w:jc w:val="right"/>
      </w:pPr>
    </w:p>
    <w:p w:rsidRDefault="009D01C1" w:rsidP="009D01C1" w:rsidR="009D01C1" w:rsidRPr="00E13A53">
      <w:r w:rsidRPr="00E13A53">
        <w:t>Uputa o pravnom lijeku:</w:t>
      </w:r>
    </w:p>
    <w:p w:rsidRDefault="009D01C1" w:rsidP="009D01C1" w:rsidR="009D01C1" w:rsidRPr="00E13A53">
      <w:pPr>
        <w:jc w:val="both"/>
      </w:pPr>
      <w:r w:rsidRPr="00E13A53"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E13A53" w:rsidP="00E13A53" w:rsidR="00E13A53">
      <w:pPr>
        <w:jc w:val="both"/>
        <w:rPr>
          <w:i/>
        </w:rPr>
      </w:pPr>
    </w:p>
    <w:p w:rsidRDefault="00A844A4" w:rsidP="00E13A53" w:rsidR="00A844A4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                           Za točnost </w:t>
      </w:r>
      <w:proofErr w:type="spellStart"/>
      <w:r>
        <w:rPr>
          <w:i/>
        </w:rPr>
        <w:t>otpravka</w:t>
      </w:r>
      <w:proofErr w:type="spellEnd"/>
      <w:r>
        <w:rPr>
          <w:i/>
        </w:rPr>
        <w:t xml:space="preserve">-ovlašteni službenik: </w:t>
      </w:r>
    </w:p>
    <w:p w:rsidRDefault="00A844A4" w:rsidP="00E13A53" w:rsidR="00A844A4" w:rsidRPr="00C93755">
      <w:pPr>
        <w:jc w:val="both"/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 xml:space="preserve">Tatjana Slaviček </w:t>
      </w:r>
    </w:p>
    <w:sectPr w:rsidR="00A844A4" w:rsidRPr="00C9375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2051AC"/>
    <w:multiLevelType w:val="hybridMultilevel"/>
    <w:tmpl w:val="D9E85A00"/>
    <w:lvl w:tplc="63B227D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01C1"/>
    <w:rsid w:val="0002451C"/>
    <w:rsid w:val="00074947"/>
    <w:rsid w:val="000D63C8"/>
    <w:rsid w:val="000F4E6E"/>
    <w:rsid w:val="00103044"/>
    <w:rsid w:val="00110EC4"/>
    <w:rsid w:val="00151D51"/>
    <w:rsid w:val="00167452"/>
    <w:rsid w:val="00174044"/>
    <w:rsid w:val="001C35FC"/>
    <w:rsid w:val="002338B7"/>
    <w:rsid w:val="00294908"/>
    <w:rsid w:val="002A2242"/>
    <w:rsid w:val="002A3201"/>
    <w:rsid w:val="002F626A"/>
    <w:rsid w:val="003065C0"/>
    <w:rsid w:val="00394A8B"/>
    <w:rsid w:val="003963B9"/>
    <w:rsid w:val="003A1AD2"/>
    <w:rsid w:val="003A23F6"/>
    <w:rsid w:val="003A5996"/>
    <w:rsid w:val="003C18D0"/>
    <w:rsid w:val="00436601"/>
    <w:rsid w:val="00482888"/>
    <w:rsid w:val="004E2E0B"/>
    <w:rsid w:val="004F287D"/>
    <w:rsid w:val="00552D5E"/>
    <w:rsid w:val="00563EFC"/>
    <w:rsid w:val="00564AC2"/>
    <w:rsid w:val="005B5809"/>
    <w:rsid w:val="006E7AEF"/>
    <w:rsid w:val="00703C67"/>
    <w:rsid w:val="00746F18"/>
    <w:rsid w:val="00794F09"/>
    <w:rsid w:val="00800FC3"/>
    <w:rsid w:val="00807C59"/>
    <w:rsid w:val="00812218"/>
    <w:rsid w:val="0082156A"/>
    <w:rsid w:val="0086119C"/>
    <w:rsid w:val="008A25D2"/>
    <w:rsid w:val="008A47A6"/>
    <w:rsid w:val="008D1B21"/>
    <w:rsid w:val="008F678D"/>
    <w:rsid w:val="008F7EEB"/>
    <w:rsid w:val="0092689C"/>
    <w:rsid w:val="009468F6"/>
    <w:rsid w:val="0097221D"/>
    <w:rsid w:val="009A6690"/>
    <w:rsid w:val="009D01C1"/>
    <w:rsid w:val="009E1D6F"/>
    <w:rsid w:val="00A070F7"/>
    <w:rsid w:val="00A103CB"/>
    <w:rsid w:val="00A56034"/>
    <w:rsid w:val="00A81E1A"/>
    <w:rsid w:val="00A844A4"/>
    <w:rsid w:val="00A95AF0"/>
    <w:rsid w:val="00AA4A18"/>
    <w:rsid w:val="00AC548F"/>
    <w:rsid w:val="00AC67E4"/>
    <w:rsid w:val="00AF22DA"/>
    <w:rsid w:val="00AF2586"/>
    <w:rsid w:val="00B4141F"/>
    <w:rsid w:val="00B52621"/>
    <w:rsid w:val="00BA234D"/>
    <w:rsid w:val="00C4521E"/>
    <w:rsid w:val="00C90897"/>
    <w:rsid w:val="00CD4894"/>
    <w:rsid w:val="00CF5AED"/>
    <w:rsid w:val="00CF5BE1"/>
    <w:rsid w:val="00D07DEA"/>
    <w:rsid w:val="00D10C1C"/>
    <w:rsid w:val="00D47C2F"/>
    <w:rsid w:val="00D60F95"/>
    <w:rsid w:val="00D64D1A"/>
    <w:rsid w:val="00D9277A"/>
    <w:rsid w:val="00DB6680"/>
    <w:rsid w:val="00E13A53"/>
    <w:rsid w:val="00E57ECE"/>
    <w:rsid w:val="00EB1A5C"/>
    <w:rsid w:val="00F35963"/>
    <w:rsid w:val="00F41F1A"/>
    <w:rsid w:val="00FB7E38"/>
    <w:rsid w:val="00FC6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E13A5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E13A5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D01C1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D01C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9D01C1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674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7452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7ECE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E13A5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E13A5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84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1434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064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682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2019.</izvorni_sadrzaj>
    <derivirana_varijabla naziv="DomainObject.DatumDonosenjaOdluke_1">7.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3554</izvorni_sadrzaj>
    <derivirana_varijabla naziv="DomainObject.Predmet.Broj_1">3554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St-3554/2016</izvorni_sadrzaj>
    <derivirana_varijabla naziv="DomainObject.Predmet.OznakaBroj_1">St-3554/2016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GORIČKI d.o.o.</izvorni_sadrzaj>
    <derivirana_varijabla naziv="DomainObject.Predmet.ProtustrankaFormated_1">  AUTO GORIČKI d.o.o.</derivirana_varijabla>
  </DomainObject.Predmet.ProtustrankaFormated>
  <DomainObject.Predmet.ProtustrankaFormatedOIB>
    <izvorni_sadrzaj>  AUTO GORIČKI d.o.o., OIB 77005615450</izvorni_sadrzaj>
    <derivirana_varijabla naziv="DomainObject.Predmet.ProtustrankaFormatedOIB_1">  AUTO GORIČKI d.o.o., OIB 77005615450</derivirana_varijabla>
  </DomainObject.Predmet.ProtustrankaFormatedOIB>
  <DomainObject.Predmet.ProtustrankaFormatedWithAdress>
    <izvorni_sadrzaj> AUTO GORIČKI d.o.o., Zagorska 8, 49221 Bedekovčina</izvorni_sadrzaj>
    <derivirana_varijabla naziv="DomainObject.Predmet.ProtustrankaFormatedWithAdress_1"> AUTO GORIČKI d.o.o., Zagorska 8, 49221 Bedekovčina</derivirana_varijabla>
  </DomainObject.Predmet.ProtustrankaFormatedWithAdress>
  <DomainObject.Predmet.ProtustrankaFormatedWithAdressOIB>
    <izvorni_sadrzaj> AUTO GORIČKI d.o.o., OIB 77005615450, Zagorska 8, 49221 Bedekovčina</izvorni_sadrzaj>
    <derivirana_varijabla naziv="DomainObject.Predmet.ProtustrankaFormatedWithAdressOIB_1"> AUTO GORIČKI d.o.o., OIB 77005615450, Zagorska 8, 49221 Bedekovčina</derivirana_varijabla>
  </DomainObject.Predmet.ProtustrankaFormatedWithAdressOIB>
  <DomainObject.Predmet.ProtustrankaWithAdress>
    <izvorni_sadrzaj>AUTO GORIČKI d.o.o. Zagorska 8, 49221 Bedekovčina</izvorni_sadrzaj>
    <derivirana_varijabla naziv="DomainObject.Predmet.ProtustrankaWithAdress_1">AUTO GORIČKI d.o.o. Zagorska 8, 49221 Bedekovčina</derivirana_varijabla>
  </DomainObject.Predmet.ProtustrankaWithAdress>
  <DomainObject.Predmet.ProtustrankaWithAdressOIB>
    <izvorni_sadrzaj>AUTO GORIČKI d.o.o., OIB 77005615450, Zagorska 8, 49221 Bedekovčina</izvorni_sadrzaj>
    <derivirana_varijabla naziv="DomainObject.Predmet.ProtustrankaWithAdressOIB_1">AUTO GORIČKI d.o.o., OIB 77005615450, Zagorska 8, 49221 Bedekovčina</derivirana_varijabla>
  </DomainObject.Predmet.ProtustrankaWithAdressOIB>
  <DomainObject.Predmet.ProtustrankaNazivFormated>
    <izvorni_sadrzaj>AUTO GORIČKI d.o.o.</izvorni_sadrzaj>
    <derivirana_varijabla naziv="DomainObject.Predmet.ProtustrankaNazivFormated_1">AUTO GORIČKI d.o.o.</derivirana_varijabla>
  </DomainObject.Predmet.ProtustrankaNazivFormated>
  <DomainObject.Predmet.ProtustrankaNazivFormatedOIB>
    <izvorni_sadrzaj>AUTO GORIČKI d.o.o., OIB 77005615450</izvorni_sadrzaj>
    <derivirana_varijabla naziv="DomainObject.Predmet.ProtustrankaNazivFormatedOIB_1">AUTO GORIČKI d.o.o., OIB 77005615450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GORIČKI d.o.o.</item>
    </izvorni_sadrzaj>
    <derivirana_varijabla naziv="DomainObject.Predmet.ProtuStrankaListFormated_1">
      <item>AUTO GORIČKI d.o.o.</item>
    </derivirana_varijabla>
  </DomainObject.Predmet.ProtuStrankaListFormated>
  <DomainObject.Predmet.ProtuStrankaListFormatedOIB>
    <izvorni_sadrzaj>
      <item>AUTO GORIČKI d.o.o., OIB 77005615450</item>
    </izvorni_sadrzaj>
    <derivirana_varijabla naziv="DomainObject.Predmet.ProtuStrankaListFormatedOIB_1">
      <item>AUTO GORIČKI d.o.o., OIB 77005615450</item>
    </derivirana_varijabla>
  </DomainObject.Predmet.ProtuStrankaListFormatedOIB>
  <DomainObject.Predmet.ProtuStrankaListFormatedWithAdress>
    <izvorni_sadrzaj>
      <item>AUTO GORIČKI d.o.o., Zagorska 8, 49221 Bedekovčina</item>
    </izvorni_sadrzaj>
    <derivirana_varijabla naziv="DomainObject.Predmet.ProtuStrankaListFormatedWithAdress_1">
      <item>AUTO GORIČKI d.o.o., Zagorska 8, 49221 Bedekovčina</item>
    </derivirana_varijabla>
  </DomainObject.Predmet.ProtuStrankaListFormatedWithAdress>
  <DomainObject.Predmet.ProtuStrankaListFormatedWithAdressOIB>
    <izvorni_sadrzaj>
      <item>AUTO GORIČKI d.o.o., OIB 77005615450, Zagorska 8, 49221 Bedekovčina</item>
    </izvorni_sadrzaj>
    <derivirana_varijabla naziv="DomainObject.Predmet.ProtuStrankaListFormatedWithAdressOIB_1">
      <item>AUTO GORIČKI d.o.o., OIB 77005615450, Zagorska 8, 49221 Bedekovčina</item>
    </derivirana_varijabla>
  </DomainObject.Predmet.ProtuStrankaListFormatedWithAdressOIB>
  <DomainObject.Predmet.ProtuStrankaListNazivFormated>
    <izvorni_sadrzaj>
      <item>AUTO GORIČKI d.o.o.</item>
    </izvorni_sadrzaj>
    <derivirana_varijabla naziv="DomainObject.Predmet.ProtuStrankaListNazivFormated_1">
      <item>AUTO GORIČKI d.o.o.</item>
    </derivirana_varijabla>
  </DomainObject.Predmet.ProtuStrankaListNazivFormated>
  <DomainObject.Predmet.ProtuStrankaListNazivFormatedOIB>
    <izvorni_sadrzaj>
      <item>AUTO GORIČKI d.o.o., OIB 77005615450</item>
    </izvorni_sadrzaj>
    <derivirana_varijabla naziv="DomainObject.Predmet.ProtuStrankaListNazivFormatedOIB_1">
      <item>AUTO GORIČKI d.o.o., OIB 77005615450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2019.</izvorni_sadrzaj>
    <derivirana_varijabla naziv="DomainObject.Datum_1">7.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GORIČKI d.o.o.</izvorni_sadrzaj>
    <derivirana_varijabla naziv="DomainObject.Predmet.ProtustrankaIDrugi_1">AUTO GORIČKI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GORIČKI d.o.o., OIB 77005615450, Zagorska 8, 49221 Bedekovčina</izvorni_sadrzaj>
    <derivirana_varijabla naziv="DomainObject.Predmet.ProtustrankaIDrugiAdressOIB_1">AUTO GORIČKI d.o.o., OIB 77005615450, Zagorska 8,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GORIČKI d.o.o.</item>
    </izvorni_sadrzaj>
    <derivirana_varijabla naziv="DomainObject.Predmet.SudioniciListNaziv_1">
      <item>FINA Regionalni centar Zagreb</item>
      <item>AUTO GORIČKI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GORIČKI d.o.o., OIB 77005615450, Zagorska 8,49221 Bedekovčina</item>
    </izvorni_sadrzaj>
    <derivirana_varijabla naziv="DomainObject.Predmet.SudioniciListAdressOIB_1">
      <item>FINA Regionalni centar Zagreb, OIB 85821130368, Trg svibanjskih žrtava 1995. br. 1,10000 Zagreb</item>
      <item>AUTO GORIČKI d.o.o., OIB 77005615450, Zagorska 8,49221 Bedekovčina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77005615450</item>
    </izvorni_sadrzaj>
    <derivirana_varijabla naziv="DomainObject.Predmet.SudioniciListNazivOIB_1">
      <item>, OIB 85821130368</item>
      <item>, OIB 77005615450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Jurica Tončić, OIB 44669013271, Ignjata Đorđića 19 Zagreb</item>
    </izvorni_sadrzaj>
    <derivirana_varijabla naziv="DomainObject.Predmet.StecajniUpraviteljiListAddressOIB_1">
      <item>Jurica Tončić, OIB 44669013271, Ignjata Đorđića 19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kolovoza 2016.</izvorni_sadrzaj>
    <derivirana_varijabla naziv="DomainObject.Predmet.DatumZadnjeOdrzaneSudskeRadnje_1">29. kolovoza 2016.</derivirana_varijabla>
  </DomainObject.Predmet.DatumZadnjeOdrzaneSudskeRadnje>
  <DomainObject.PredzadnjaOdlukaIzPredmeta.DatumDonosenjaOdluke>
    <izvorni_sadrzaj>20. srpnja 2016.</izvorni_sadrzaj>
    <derivirana_varijabla naziv="DomainObject.PredzadnjaOdlukaIzPredmeta.DatumDonosenjaOdluke_1">20. srpnja 2016.</derivirana_varijabla>
  </DomainObject.PredzadnjaOdlukaIzPredmeta.DatumDonosenjaOdluke>
  <DomainObject.PredzadnjaOdlukaIzPredmeta.Oznaka>
    <izvorni_sadrzaj>St-3554/2016-4</izvorni_sadrzaj>
    <derivirana_varijabla naziv="DomainObject.PredzadnjaOdlukaIzPredmeta.Oznaka_1">St-3554/2016-4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779</properties:Words>
  <properties:Characters>4304</properties:Characters>
  <properties:Lines>86</properties:Lines>
  <properties:Paragraphs>30</properties:Paragraphs>
  <properties:TotalTime>127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2019-02-07T10:27:00Z</dcterms:created>
  <dc:creator>Nino Radić</dc:creator>
  <cp:lastModifiedBy>Tatjana Slaviček</cp:lastModifiedBy>
  <cp:lastPrinted>2019-02-07T13:26:00Z</cp:lastPrinted>
  <dcterms:modified xmlns:xsi="http://www.w3.org/2001/XMLSchema-instance" xsi:type="dcterms:W3CDTF">2019-02-07T13:27:00Z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 3554-16 auto gorički.docx)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