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22b4" w14:paraId="18b22b4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040C30">
        <w:rPr>
          <w:lang w:val="hr-HR"/>
        </w:rPr>
        <w:t>24</w:t>
      </w:r>
      <w:r w:rsidRPr="00F20BF1">
        <w:rPr>
          <w:lang w:val="hr-HR"/>
        </w:rPr>
        <w:t>/1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BB0E2F">
        <w:rPr>
          <w:lang w:val="hr-HR"/>
        </w:rPr>
        <w:t>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4018F3">
        <w:t>u</w:t>
      </w:r>
      <w:r w:rsidR="007C642B">
        <w:t>pka p</w:t>
      </w:r>
      <w:r w:rsidR="00040C30">
        <w:t>rotiv dužnika KOTEX MODA</w:t>
      </w:r>
      <w:r w:rsidR="004018F3">
        <w:t xml:space="preserve"> </w:t>
      </w:r>
      <w:r w:rsidR="0017420C">
        <w:t>j.</w:t>
      </w:r>
      <w:r w:rsidR="004018F3">
        <w:t>d.o.o.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040C30">
        <w:t>92527930715</w:t>
      </w:r>
      <w:r w:rsidR="00D07ECC">
        <w:t xml:space="preserve"> s</w:t>
      </w:r>
      <w:r w:rsidR="00B71B33">
        <w:t>a sjedišt</w:t>
      </w:r>
      <w:r w:rsidR="00040C30">
        <w:t>em u Đure Estera bb</w:t>
      </w:r>
      <w:r w:rsidR="0017420C">
        <w:t>, 48000 Koprivnica</w:t>
      </w:r>
      <w:r w:rsidR="00247894">
        <w:t>,</w:t>
      </w:r>
      <w:r w:rsidR="00A27B3C">
        <w:t xml:space="preserve"> dana 1</w:t>
      </w:r>
      <w:r w:rsidR="004018F3">
        <w:t>9</w:t>
      </w:r>
      <w:r w:rsidR="00A27B3C">
        <w:t>. siječnja 2016</w:t>
      </w:r>
      <w:r w:rsidR="00920620">
        <w:t>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040C30" w:rsidRPr="00040C30">
        <w:t xml:space="preserve"> </w:t>
      </w:r>
      <w:r w:rsidR="00040C30">
        <w:t>KOTEX MODA j.d.o.o., OIB: 92527930715 sa sjedištem u Đure Estera bb, 48000 Koprivnica</w:t>
      </w:r>
      <w:r w:rsidR="00552216">
        <w:t>,</w:t>
      </w:r>
      <w:r w:rsidR="002E00D7">
        <w:t xml:space="preserve"> </w:t>
      </w:r>
      <w:r w:rsidR="00B82432">
        <w:t>iznosi</w:t>
      </w:r>
      <w:r w:rsidR="004018F3">
        <w:t xml:space="preserve"> </w:t>
      </w:r>
      <w:r w:rsidR="00A53DE7">
        <w:t>6.423,15</w:t>
      </w:r>
      <w:r w:rsidR="005B773A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8D07C1" w:rsidP="008C6ED6" w:rsidR="0020506B">
      <w:pPr>
        <w:jc w:val="both"/>
      </w:pPr>
      <w:r>
        <w:tab/>
        <w:t xml:space="preserve">II/ Poziva se direktor </w:t>
      </w:r>
      <w:r w:rsidR="002E00D7">
        <w:t>dužnika</w:t>
      </w:r>
      <w:r w:rsidR="00BB0E2F">
        <w:t xml:space="preserve"> Valentina Jadanec iz Đurđevca, Ciglenska 53/a, OIB: 37524882689</w:t>
      </w:r>
      <w:r w:rsidR="00BC0702">
        <w:t>,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8D07C1" w:rsidP="008C6ED6" w:rsidR="0020506B">
      <w:pPr>
        <w:jc w:val="both"/>
      </w:pPr>
      <w:r>
        <w:tab/>
        <w:t xml:space="preserve">III/ Upozorava se </w:t>
      </w:r>
      <w:r>
        <w:t xml:space="preserve">direktor 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 xml:space="preserve">stečajnog </w:t>
      </w:r>
      <w:r w:rsidR="0090775E">
        <w:lastRenderedPageBreak/>
        <w:t>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17420C">
        <w:rPr>
          <w:lang w:val="hr-HR"/>
        </w:rPr>
        <w:t>Dana 8</w:t>
      </w:r>
      <w:r w:rsidR="004018F3">
        <w:rPr>
          <w:lang w:val="hr-HR"/>
        </w:rPr>
        <w:t>.</w:t>
      </w:r>
      <w:r w:rsidR="00BC0702">
        <w:rPr>
          <w:lang w:val="hr-HR"/>
        </w:rPr>
        <w:t xml:space="preserve"> siječnja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B462F7" w:rsidRPr="00B462F7">
        <w:t xml:space="preserve"> </w:t>
      </w:r>
      <w:r w:rsidR="00040C30">
        <w:t xml:space="preserve">KOTEX MODA j.d.o.o., OIB: 92527930715 sa sjedištem u Đure Estera bb, 48000 Koprivnica </w:t>
      </w:r>
      <w:r>
        <w:t>navodeći da du</w:t>
      </w:r>
      <w:r w:rsidR="00BB0E2F">
        <w:t>žnik na dan 6. siječnja 2016</w:t>
      </w:r>
      <w:r>
        <w:t>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A53DE7">
        <w:t xml:space="preserve"> 6.423,15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27B3C">
        <w:rPr>
          <w:lang w:val="hr-HR"/>
        </w:rPr>
        <w:t>1</w:t>
      </w:r>
      <w:r w:rsidR="004018F3">
        <w:rPr>
          <w:lang w:val="hr-HR"/>
        </w:rPr>
        <w:t>9</w:t>
      </w:r>
      <w:r w:rsidR="002E00D7">
        <w:rPr>
          <w:lang w:val="hr-HR"/>
        </w:rPr>
        <w:t>.</w:t>
      </w:r>
      <w:r w:rsidR="00A27B3C">
        <w:rPr>
          <w:lang w:val="hr-HR"/>
        </w:rPr>
        <w:t xml:space="preserve"> siječnja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92167C" w:rsidR="0092167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>
      <w:pPr>
        <w:outlineLvl w:val="0"/>
      </w:pPr>
      <w:r>
        <w:t>- e-Oglasna ploča suda</w:t>
      </w:r>
    </w:p>
    <w:p w:rsidRDefault="0092167C" w:rsidP="005B010B" w:rsidR="0092167C" w:rsidRPr="0092167C">
      <w:pPr>
        <w:outlineLvl w:val="0"/>
      </w:pPr>
    </w:p>
    <w:sectPr w:rsidSect="00694AFF" w:rsidR="0092167C" w:rsidRPr="0092167C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6D9" w:rsidP="007F64E0" w:rsidR="006626D9">
      <w:r>
        <w:separator/>
      </w:r>
    </w:p>
  </w:endnote>
  <w:endnote w:id="0" w:type="continuationSeparator">
    <w:p w:rsidRDefault="006626D9" w:rsidP="007F64E0" w:rsidR="00662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6D9" w:rsidP="007F64E0" w:rsidR="006626D9">
      <w:r>
        <w:separator/>
      </w:r>
    </w:p>
  </w:footnote>
  <w:footnote w:id="0" w:type="continuationSeparator">
    <w:p w:rsidRDefault="006626D9" w:rsidP="007F64E0" w:rsidR="00662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040C30">
      <w:rPr>
        <w:lang w:val="hr-HR"/>
      </w:rPr>
      <w:t>24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BB0E2F">
      <w:rPr>
        <w:lang w:val="hr-HR"/>
      </w:rPr>
      <w:t>3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D07C1" w:rsidRPr="008D07C1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7184"/>
    <w:rsid w:val="000248DB"/>
    <w:rsid w:val="00027B32"/>
    <w:rsid w:val="000329A0"/>
    <w:rsid w:val="00033A2F"/>
    <w:rsid w:val="0003631B"/>
    <w:rsid w:val="00040C30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1581"/>
    <w:rsid w:val="00162E68"/>
    <w:rsid w:val="00166852"/>
    <w:rsid w:val="0017420C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8F3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3064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B773A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936"/>
    <w:rsid w:val="00654BEA"/>
    <w:rsid w:val="0065582A"/>
    <w:rsid w:val="00656D73"/>
    <w:rsid w:val="00660CBA"/>
    <w:rsid w:val="006626D9"/>
    <w:rsid w:val="006658C5"/>
    <w:rsid w:val="006666D4"/>
    <w:rsid w:val="006712AF"/>
    <w:rsid w:val="0067220B"/>
    <w:rsid w:val="00672419"/>
    <w:rsid w:val="0068053D"/>
    <w:rsid w:val="0069084E"/>
    <w:rsid w:val="00692BF3"/>
    <w:rsid w:val="00694AFF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C642B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6F16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431BD"/>
    <w:rsid w:val="00854F65"/>
    <w:rsid w:val="00864126"/>
    <w:rsid w:val="00864DE5"/>
    <w:rsid w:val="00865A52"/>
    <w:rsid w:val="0087591F"/>
    <w:rsid w:val="00880E4A"/>
    <w:rsid w:val="008824FC"/>
    <w:rsid w:val="00882E55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07C1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167C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40641"/>
    <w:rsid w:val="00A412DF"/>
    <w:rsid w:val="00A41F8B"/>
    <w:rsid w:val="00A4346F"/>
    <w:rsid w:val="00A439C1"/>
    <w:rsid w:val="00A50B3C"/>
    <w:rsid w:val="00A50CB7"/>
    <w:rsid w:val="00A53DE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4B0E"/>
    <w:rsid w:val="00B25788"/>
    <w:rsid w:val="00B37591"/>
    <w:rsid w:val="00B416DA"/>
    <w:rsid w:val="00B41B30"/>
    <w:rsid w:val="00B41C36"/>
    <w:rsid w:val="00B462F7"/>
    <w:rsid w:val="00B60F6A"/>
    <w:rsid w:val="00B61DDF"/>
    <w:rsid w:val="00B64251"/>
    <w:rsid w:val="00B64E05"/>
    <w:rsid w:val="00B64F44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0E2F"/>
    <w:rsid w:val="00BB6706"/>
    <w:rsid w:val="00BB6A46"/>
    <w:rsid w:val="00BC0702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1E7A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16072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1BB3"/>
    <w:rsid w:val="00F74EA8"/>
    <w:rsid w:val="00F75537"/>
    <w:rsid w:val="00F76208"/>
    <w:rsid w:val="00F84BFC"/>
    <w:rsid w:val="00F92392"/>
    <w:rsid w:val="00F928AB"/>
    <w:rsid w:val="00F93CB7"/>
    <w:rsid w:val="00FA4BFC"/>
    <w:rsid w:val="00FA4EAA"/>
    <w:rsid w:val="00FB5A0F"/>
    <w:rsid w:val="00FC4375"/>
    <w:rsid w:val="00FC6F90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21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E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E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E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E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21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E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E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E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E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St-24/2016-3</izvorni_sadrzaj>
    <derivirana_varijabla naziv="DomainObject.Oznaka_1">St-24/2016-3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St-24/2016</izvorni_sadrzaj>
    <derivirana_varijabla naziv="DomainObject.Predmet.OznakaBroj_1">St-24/2016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KOTEX MODA jednostavno društvo s ograničenom odgovornošću za trgovinu i usluge</izvorni_sadrzaj>
    <derivirana_varijabla naziv="DomainObject.Predmet.ProtustrankaFormated_1">  KOTEX MODA jednostavno društvo s ograničenom odgovornošću za trgovinu i usluge</derivirana_varijabla>
  </DomainObject.Predmet.ProtustrankaFormated>
  <DomainObject.Predmet.ProtustrankaFormatedOIB>
    <izvorni_sadrzaj>  KOTEX MODA jednostavno društvo s ograničenom odgovornošću za trgovinu i usluge, OIB 92527930715</izvorni_sadrzaj>
    <derivirana_varijabla naziv="DomainObject.Predmet.ProtustrankaFormatedOIB_1">  KOTEX MODA jednostavno društvo s ograničenom odgovornošću za trgovinu i usluge, OIB 92527930715</derivirana_varijabla>
  </DomainObject.Predmet.ProtustrankaFormatedOIB>
  <DomainObject.Predmet.ProtustrankaFormatedWithAdress>
    <izvorni_sadrzaj> KOTEX MODA jednostavno društvo s ograničenom odgovornošću za trgovinu i usluge, Đure Estera/bb, 48000 Koprivnica</izvorni_sadrzaj>
    <derivirana_varijabla naziv="DomainObject.Predmet.ProtustrankaFormatedWithAdress_1"> KOTEX MODA jednostavno društvo s ograničenom odgovornošću za trgovinu i usluge, Đure Estera/bb, 48000 Koprivnica</derivirana_varijabla>
  </DomainObject.Predmet.ProtustrankaFormatedWithAdress>
  <DomainObject.Predmet.ProtustrankaFormatedWithAdressOIB>
    <izvorni_sadrzaj> KOTEX MODA jednostavno društvo s ograničenom odgovornošću za trgovinu i usluge, OIB 92527930715, Đure Estera/bb, 48000 Koprivnica</izvorni_sadrzaj>
    <derivirana_varijabla naziv="DomainObject.Predmet.ProtustrankaFormatedWithAdressOIB_1"> KOTEX MODA jednostavno društvo s ograničenom odgovornošću za trgovinu i usluge, OIB 92527930715, Đure Estera/bb, 48000 Koprivnica</derivirana_varijabla>
  </DomainObject.Predmet.ProtustrankaFormatedWithAdressOIB>
  <DomainObject.Predmet.ProtustrankaWithAdress>
    <izvorni_sadrzaj>KOTEX MODA jednostavno društvo s ograničenom odgovornošću za trgovinu i usluge Đure Estera/bb, 48000 Koprivnica</izvorni_sadrzaj>
    <derivirana_varijabla naziv="DomainObject.Predmet.ProtustrankaWithAdress_1">KOTEX MODA jednostavno društvo s ograničenom odgovornošću za trgovinu i usluge Đure Estera/bb, 48000 Koprivnica</derivirana_varijabla>
  </DomainObject.Predmet.ProtustrankaWithAdress>
  <DomainObject.Predmet.ProtustrankaWithAdressOIB>
    <izvorni_sadrzaj>KOTEX MODA jednostavno društvo s ograničenom odgovornošću za trgovinu i usluge, OIB 92527930715, Đure Estera/bb, 48000 Koprivnica</izvorni_sadrzaj>
    <derivirana_varijabla naziv="DomainObject.Predmet.ProtustrankaWithAdressOIB_1">KOTEX MODA jednostavno društvo s ograničenom odgovornošću za trgovinu i usluge, OIB 92527930715, Đure Estera/bb, 48000 Koprivnica</derivirana_varijabla>
  </DomainObject.Predmet.ProtustrankaWithAdressOIB>
  <DomainObject.Predmet.ProtustrankaNazivFormated>
    <izvorni_sadrzaj>KOTEX MODA jednostavno društvo s ograničenom odgovornošću za trgovinu i usluge</izvorni_sadrzaj>
    <derivirana_varijabla naziv="DomainObject.Predmet.ProtustrankaNazivFormated_1">KOTEX MODA jednostavno društvo s ograničenom odgovornošću za trgovinu i usluge</derivirana_varijabla>
  </DomainObject.Predmet.ProtustrankaNazivFormated>
  <DomainObject.Predmet.ProtustrankaNazivFormatedOIB>
    <izvorni_sadrzaj>KOTEX MODA jednostavno društvo s ograničenom odgovornošću za trgovinu i usluge, OIB 92527930715</izvorni_sadrzaj>
    <derivirana_varijabla naziv="DomainObject.Predmet.ProtustrankaNazivFormatedOIB_1">KOTEX MODA jednostavno društvo s ograničenom odgovornošću za trgovinu i usluge, OIB 92527930715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6423.15</izvorni_sadrzaj>
    <derivirana_varijabla naziv="DomainObject.Predmet.TrenutnaVrijednost_1">6423.15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KOTEX MODA jednostavno društvo s ograničenom odgovornošću za trgovinu i usluge</item>
    </izvorni_sadrzaj>
    <derivirana_varijabla naziv="DomainObject.Predmet.ProtuStrankaListFormated_1">
      <item>KOTEX MODA jednostavno društvo s ograničenom odgovornošću za trgovinu i usluge</item>
    </derivirana_varijabla>
  </DomainObject.Predmet.ProtuStrankaListFormated>
  <DomainObject.Predmet.ProtuStrankaListFormatedOIB>
    <izvorni_sadrzaj>
      <item>KOTEX MODA jednostavno društvo s ograničenom odgovornošću za trgovinu i usluge, OIB 92527930715</item>
    </izvorni_sadrzaj>
    <derivirana_varijabla naziv="DomainObject.Predmet.ProtuStrankaListFormatedOIB_1">
      <item>KOTEX MODA jednostavno društvo s ograničenom odgovornošću za trgovinu i usluge, OIB 92527930715</item>
    </derivirana_varijabla>
  </DomainObject.Predmet.ProtuStrankaListFormatedOIB>
  <DomainObject.Predmet.ProtuStrankaListFormatedWithAdress>
    <izvorni_sadrzaj>
      <item>KOTEX MODA jednostavno društvo s ograničenom odgovornošću za trgovinu i usluge, Đure Estera/bb, 48000 Koprivnica</item>
    </izvorni_sadrzaj>
    <derivirana_varijabla naziv="DomainObject.Predmet.ProtuStrankaListFormatedWithAdress_1">
      <item>KOTEX MODA jednostavno društvo s ograničenom odgovornošću za trgovinu i usluge, Đure Estera/bb, 48000 Koprivnica</item>
    </derivirana_varijabla>
  </DomainObject.Predmet.ProtuStrankaListFormatedWithAdress>
  <DomainObject.Predmet.ProtuStrankaListFormatedWithAdressOIB>
    <izvorni_sadrzaj>
      <item>KOTEX MODA jednostavno društvo s ograničenom odgovornošću za trgovinu i usluge, OIB 92527930715, Đure Estera/bb, 48000 Koprivnica</item>
    </izvorni_sadrzaj>
    <derivirana_varijabla naziv="DomainObject.Predmet.ProtuStrankaListFormatedWithAdressOIB_1">
      <item>KOTEX MODA jednostavno društvo s ograničenom odgovornošću za trgovinu i usluge, OIB 92527930715, Đure Estera/bb, 48000 Koprivnica</item>
    </derivirana_varijabla>
  </DomainObject.Predmet.ProtuStrankaListFormatedWithAdressOIB>
  <DomainObject.Predmet.ProtuStrankaListNazivFormated>
    <izvorni_sadrzaj>
      <item>KOTEX MODA jednostavno društvo s ograničenom odgovornošću za trgovinu i usluge</item>
    </izvorni_sadrzaj>
    <derivirana_varijabla naziv="DomainObject.Predmet.ProtuStrankaListNazivFormated_1">
      <item>KOTEX MODA jednostavno društvo s ograničenom odgovornošću za trgovinu i usluge</item>
    </derivirana_varijabla>
  </DomainObject.Predmet.ProtuStrankaListNazivFormated>
  <DomainObject.Predmet.ProtuStrankaListNazivFormatedOIB>
    <izvorni_sadrzaj>
      <item>KOTEX MODA jednostavno društvo s ograničenom odgovornošću za trgovinu i usluge, OIB 92527930715</item>
    </izvorni_sadrzaj>
    <derivirana_varijabla naziv="DomainObject.Predmet.ProtuStrankaListNazivFormatedOIB_1">
      <item>KOTEX MODA jednostavno društvo s ograničenom odgovornošću za trgovinu i usluge, OIB 92527930715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registar, OIB </item>
    </izvorni_sadrzaj>
    <derivirana_varijabla naziv="DomainObject.Predmet.OstaliListFormatedOIB_1">
      <item>Sudski registar, OIB 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registar, OIB </item>
    </izvorni_sadrzaj>
    <derivirana_varijabla naziv="DomainObject.Predmet.OstaliListFormatedWithAdressOIB_1">
      <item>Sudski registar, OIB 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registar, OIB </item>
    </izvorni_sadrzaj>
    <derivirana_varijabla naziv="DomainObject.Predmet.OstaliListNazivFormatedOIB_1">
      <item>Sudski registar,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St-24/2016-3</izvorni_sadrzaj>
    <derivirana_varijabla naziv="DomainObject.PoslovniBrojDokumenta_1">St-24/2016-3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KOTEX MODA jednostavno društvo s ograničenom odgovornošću za trgovinu i usluge</izvorni_sadrzaj>
    <derivirana_varijabla naziv="DomainObject.Predmet.ProtustrankaIDrugi_1">KOTEX MODA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KOTEX MODA jednostavno društvo s ograničenom odgovornošću za trgovinu i usluge, OIB 92527930715, Đure Estera/bb, 48000 Koprivnica</izvorni_sadrzaj>
    <derivirana_varijabla naziv="DomainObject.Predmet.ProtustrankaIDrugiAdressOIB_1">KOTEX MODA jednostavno društvo s ograničenom odgovornošću za trgovinu i usluge, OIB 92527930715, Đure Estera/bb,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KOTEX MODA jednostavno društvo s ograničenom odgovornošću za trgovinu i usluge</item>
      <item>Sudski registar</item>
    </izvorni_sadrzaj>
    <derivirana_varijabla naziv="DomainObject.Predmet.SudioniciListNaziv_1">
      <item>Financijska agencija</item>
      <item>KOTEX MODA jednostavno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KOTEX MODA jednostavno društvo s ograničenom odgovornošću za trgovinu i usluge, OIB 92527930715, Đure Estera/bb,48000 Koprivnica</item>
      <item>Sudski registar, OIB </item>
    </izvorni_sadrzaj>
    <derivirana_varijabla naziv="DomainObject.Predmet.SudioniciListAdressOIB_1">
      <item>Financijska agencija, OIB 85821130368, Ulica grada Vukovara 70,10000 Zagreb</item>
      <item>KOTEX MODA jednostavno društvo s ograničenom odgovornošću za trgovinu i usluge, OIB 92527930715, Đure Estera/bb,48000 Koprivnica</item>
      <item>Sudski registar,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92527930715</item>
      <item>, OIB </item>
    </izvorni_sadrzaj>
    <derivirana_varijabla naziv="DomainObject.Predmet.SudioniciListNazivOIB_1">
      <item>, OIB 85821130368</item>
      <item>, OIB 92527930715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567BC9-2E8D-43C1-A9F6-0681FCBCAD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467</properties:Words>
  <properties:Characters>2496</properties:Characters>
  <properties:Lines>70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2016-01-19T11:47:00Z</dcterms:created>
  <dc:creator>user</dc:creator>
  <cp:lastModifiedBy>Maja Marčec</cp:lastModifiedBy>
  <cp:lastPrinted>2016-01-19T11:29:00Z</cp:lastPrinted>
  <dcterms:modified xmlns:xsi="http://www.w3.org/2001/XMLSchema-instance" xsi:type="dcterms:W3CDTF">2016-01-19T12:36:00Z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