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8219" w14:paraId="d2e8219" w:rsidRDefault="00880299" w:rsidP="00880299" w:rsidR="0088029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299" w:rsidP="00880299" w:rsidR="0088029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80299" w:rsidP="00880299" w:rsidR="008802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80299" w:rsidP="00880299" w:rsidR="008802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0299" w:rsidP="00880299" w:rsidR="0088029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80299" w:rsidP="00880299" w:rsidR="0088029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80299" w:rsidP="00880299" w:rsidR="00880299" w:rsidRPr="005D578C">
      <w:pPr>
        <w:jc w:val="center"/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80299" w:rsidP="00880299" w:rsidR="00880299" w:rsidRPr="005D578C">
      <w:pPr>
        <w:rPr>
          <w:rFonts w:cs="Times New Roman" w:eastAsia="Times New Roman"/>
          <w:szCs w:val="24"/>
        </w:rPr>
      </w:pPr>
    </w:p>
    <w:p w:rsidRDefault="00880299" w:rsidP="00880299" w:rsidR="0088029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COMMODORE CRUISES d. o. o. Pula, Riva 14, OIB 29430422197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130019253,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5094A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880299" w:rsidP="00880299" w:rsidR="00880299" w:rsidRPr="005D578C">
      <w:pPr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80299" w:rsidP="00880299" w:rsidR="00880299" w:rsidRPr="005D578C">
      <w:pPr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COMMODORE CRUISES d. o. o. Pula, Riva 14, OIB 29430422197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130019253,</w:t>
      </w:r>
      <w:r w:rsidRPr="005D578C">
        <w:rPr>
          <w:rFonts w:cs="Times New Roman" w:eastAsia="Times New Roman"/>
          <w:szCs w:val="24"/>
        </w:rPr>
        <w:t xml:space="preserve"> s danom </w:t>
      </w:r>
      <w:r w:rsidR="0015094A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80299" w:rsidP="00880299" w:rsidR="00880299" w:rsidRPr="005D578C">
      <w:pPr>
        <w:rPr>
          <w:rFonts w:cs="Times New Roman" w:eastAsia="Times New Roman"/>
          <w:szCs w:val="24"/>
        </w:rPr>
      </w:pPr>
    </w:p>
    <w:p w:rsidRDefault="00880299" w:rsidP="00880299" w:rsidR="0088029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80299" w:rsidP="00880299" w:rsidR="00880299">
      <w:pPr>
        <w:rPr>
          <w:rFonts w:cs="Times New Roman" w:eastAsia="Times New Roman"/>
          <w:szCs w:val="20"/>
        </w:rPr>
      </w:pPr>
    </w:p>
    <w:p w:rsidRDefault="00880299" w:rsidP="00880299" w:rsidR="008802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COMMODORE CRUISES d. o. o. Pula, Riva 14, OIB 29430422197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130019253.</w:t>
      </w:r>
    </w:p>
    <w:p w:rsidRDefault="00880299" w:rsidP="00880299" w:rsidR="00880299">
      <w:pPr>
        <w:ind w:firstLine="709"/>
        <w:rPr>
          <w:rFonts w:cs="Times New Roman" w:eastAsia="Times New Roman"/>
          <w:szCs w:val="24"/>
        </w:rPr>
      </w:pPr>
    </w:p>
    <w:p w:rsidRDefault="00880299" w:rsidP="00880299" w:rsidR="008802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COMMODORE CRUISES d. o. o. Pula, Riva 14, OIB 29430422197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130019253.</w:t>
      </w:r>
    </w:p>
    <w:p w:rsidRDefault="00880299" w:rsidP="00880299" w:rsidR="00880299">
      <w:pPr>
        <w:rPr>
          <w:rFonts w:cs="Times New Roman" w:eastAsia="Times New Roman"/>
          <w:szCs w:val="24"/>
        </w:rPr>
      </w:pPr>
    </w:p>
    <w:p w:rsidRDefault="00EB7159" w:rsidP="00880299" w:rsidR="00EB7159" w:rsidRPr="005D578C">
      <w:pPr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80299" w:rsidP="00880299" w:rsidR="00880299">
      <w:pPr>
        <w:ind w:firstLine="708"/>
        <w:rPr>
          <w:rFonts w:cs="Times New Roman" w:eastAsia="Times New Roman"/>
          <w:szCs w:val="24"/>
        </w:rPr>
      </w:pPr>
    </w:p>
    <w:p w:rsidRDefault="00880299" w:rsidP="00880299" w:rsidR="008802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EB7159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COMMODORE CRUISES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St-897/2015-3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80299" w:rsidP="00880299" w:rsidR="0088029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80299" w:rsidP="00880299" w:rsidR="00880299" w:rsidRPr="005D578C">
      <w:pPr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5094A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80299" w:rsidP="00880299" w:rsidR="00880299">
      <w:pPr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80299" w:rsidP="00880299" w:rsidR="008802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C24E8">
        <w:rPr>
          <w:rFonts w:cs="Times New Roman" w:eastAsia="Times New Roman"/>
          <w:szCs w:val="24"/>
        </w:rPr>
        <w:t>, v.r.</w:t>
      </w:r>
    </w:p>
    <w:p w:rsidRDefault="00880299" w:rsidP="00880299" w:rsidR="00880299">
      <w:pPr>
        <w:jc w:val="left"/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jc w:val="left"/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80299" w:rsidP="00880299" w:rsidR="0088029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80299" w:rsidP="00880299" w:rsidR="00880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80299" w:rsidP="00880299" w:rsidR="00880299">
      <w:pPr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rPr>
          <w:rFonts w:cs="Times New Roman" w:eastAsia="Times New Roman"/>
          <w:szCs w:val="24"/>
        </w:rPr>
      </w:pPr>
    </w:p>
    <w:p w:rsidRDefault="00880299" w:rsidP="00880299" w:rsidR="008802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80299" w:rsidP="00880299" w:rsidR="00880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80299" w:rsidP="00880299" w:rsidR="00880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COMMODORE CRUISES d. o. o. Pula, Riva 14,</w:t>
      </w:r>
    </w:p>
    <w:p w:rsidRDefault="00880299" w:rsidP="00880299" w:rsidR="00880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Aldino Blažić, Pula, Olge Ban 20, </w:t>
      </w:r>
    </w:p>
    <w:p w:rsidRDefault="00880299" w:rsidP="00880299" w:rsidR="0088029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</w:t>
      </w:r>
    </w:p>
    <w:p w:rsidRDefault="00880299" w:rsidP="00880299" w:rsidR="00880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80299" w:rsidP="00880299" w:rsidR="0088029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80299" w:rsidP="00880299" w:rsidR="0088029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80299" w:rsidP="00880299" w:rsidR="00880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80299" w:rsidP="00880299" w:rsidR="00880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80299" w:rsidP="00880299" w:rsidR="00880299"/>
    <w:p w:rsidRDefault="00880299" w:rsidP="00880299" w:rsidR="00880299"/>
    <w:p w:rsidRDefault="00880299" w:rsidP="00880299" w:rsidR="00880299"/>
    <w:p w:rsidRDefault="00880299" w:rsidP="00880299" w:rsidR="00880299"/>
    <w:p w:rsidRDefault="00FC24E8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99" w:rsidP="00880299" w:rsidR="00880299">
      <w:r>
        <w:separator/>
      </w:r>
    </w:p>
  </w:endnote>
  <w:endnote w:id="0" w:type="continuationSeparator">
    <w:p w:rsidRDefault="00880299" w:rsidP="00880299" w:rsidR="00880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99" w:rsidP="00880299" w:rsidR="00880299">
      <w:r>
        <w:separator/>
      </w:r>
    </w:p>
  </w:footnote>
  <w:footnote w:id="0" w:type="continuationSeparator">
    <w:p w:rsidRDefault="00880299" w:rsidP="00880299" w:rsidR="00880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299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24E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St-897/2015-5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299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St-897/2015-5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4202"/>
    <w:rsid w:val="0015094A"/>
    <w:rsid w:val="002A4202"/>
    <w:rsid w:val="0075528E"/>
    <w:rsid w:val="0079403F"/>
    <w:rsid w:val="00880299"/>
    <w:rsid w:val="00EB7159"/>
    <w:rsid w:val="00FC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029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2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802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2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29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02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02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4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24E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24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24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029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2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802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2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29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02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02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4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24E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24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24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COMMODORE CRUISES d.o.o. PULA</izvorni_sadrzaj>
    <derivirana_varijabla naziv="DomainObject.Predmet.ProtustrankaFormated_1">  COMMODORE CRUISES d.o.o. PULA</derivirana_varijabla>
  </DomainObject.Predmet.ProtustrankaFormated>
  <DomainObject.Predmet.ProtustrankaFormatedOIB>
    <izvorni_sadrzaj>  COMMODORE CRUISES d.o.o. PULA, OIB 29430422197</izvorni_sadrzaj>
    <derivirana_varijabla naziv="DomainObject.Predmet.ProtustrankaFormatedOIB_1">  COMMODORE CRUISES d.o.o. PULA, OIB 29430422197</derivirana_varijabla>
  </DomainObject.Predmet.ProtustrankaFormatedOIB>
  <DomainObject.Predmet.ProtustrankaFormatedWithAdress>
    <izvorni_sadrzaj> COMMODORE CRUISES d.o.o. PULA, Riva 14, 52100 Pula</izvorni_sadrzaj>
    <derivirana_varijabla naziv="DomainObject.Predmet.ProtustrankaFormatedWithAdress_1"> COMMODORE CRUISES d.o.o. PULA, Riva 14, 52100 Pula</derivirana_varijabla>
  </DomainObject.Predmet.ProtustrankaFormatedWithAdress>
  <DomainObject.Predmet.ProtustrankaFormatedWithAdressOIB>
    <izvorni_sadrzaj> COMMODORE CRUISES d.o.o. PULA, OIB 29430422197, Riva 14, 52100 Pula</izvorni_sadrzaj>
    <derivirana_varijabla naziv="DomainObject.Predmet.ProtustrankaFormatedWithAdressOIB_1"> COMMODORE CRUISES d.o.o. PULA, OIB 29430422197, Riva 14, 52100 Pula</derivirana_varijabla>
  </DomainObject.Predmet.ProtustrankaFormatedWithAdressOIB>
  <DomainObject.Predmet.ProtustrankaWithAdress>
    <izvorni_sadrzaj>COMMODORE CRUISES d.o.o. PULA Riva 14, 52100 Pula</izvorni_sadrzaj>
    <derivirana_varijabla naziv="DomainObject.Predmet.ProtustrankaWithAdress_1">COMMODORE CRUISES d.o.o. PULA Riva 14, 52100 Pula</derivirana_varijabla>
  </DomainObject.Predmet.ProtustrankaWithAdress>
  <DomainObject.Predmet.ProtustrankaWithAdressOIB>
    <izvorni_sadrzaj>COMMODORE CRUISES d.o.o. PULA, OIB 29430422197, Riva 14, 52100 Pula</izvorni_sadrzaj>
    <derivirana_varijabla naziv="DomainObject.Predmet.ProtustrankaWithAdressOIB_1">COMMODORE CRUISES d.o.o. PULA, OIB 29430422197, Riva 14, 52100 Pula</derivirana_varijabla>
  </DomainObject.Predmet.ProtustrankaWithAdressOIB>
  <DomainObject.Predmet.ProtustrankaNazivFormated>
    <izvorni_sadrzaj>COMMODORE CRUISES d.o.o. PULA</izvorni_sadrzaj>
    <derivirana_varijabla naziv="DomainObject.Predmet.ProtustrankaNazivFormated_1">COMMODORE CRUISES d.o.o. PULA</derivirana_varijabla>
  </DomainObject.Predmet.ProtustrankaNazivFormated>
  <DomainObject.Predmet.ProtustrankaNazivFormatedOIB>
    <izvorni_sadrzaj>COMMODORE CRUISES d.o.o. PULA, OIB 29430422197</izvorni_sadrzaj>
    <derivirana_varijabla naziv="DomainObject.Predmet.ProtustrankaNazivFormatedOIB_1">COMMODORE CRUISES d.o.o. PULA, OIB 29430422197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1702391.09</izvorni_sadrzaj>
    <derivirana_varijabla naziv="DomainObject.Predmet.TrenutnaVrijednost_1">1702391.09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COMMODORE CRUISES d.o.o. PULA</item>
    </izvorni_sadrzaj>
    <derivirana_varijabla naziv="DomainObject.Predmet.ProtuStrankaListFormated_1">
      <item>COMMODORE CRUISES d.o.o. PULA</item>
    </derivirana_varijabla>
  </DomainObject.Predmet.ProtuStrankaListFormated>
  <DomainObject.Predmet.ProtuStrankaListFormatedOIB>
    <izvorni_sadrzaj>
      <item>COMMODORE CRUISES d.o.o. PULA, OIB 29430422197</item>
    </izvorni_sadrzaj>
    <derivirana_varijabla naziv="DomainObject.Predmet.ProtuStrankaListFormatedOIB_1">
      <item>COMMODORE CRUISES d.o.o. PULA, OIB 29430422197</item>
    </derivirana_varijabla>
  </DomainObject.Predmet.ProtuStrankaListFormatedOIB>
  <DomainObject.Predmet.ProtuStrankaListFormatedWithAdress>
    <izvorni_sadrzaj>
      <item>COMMODORE CRUISES d.o.o. PULA, Riva 14, 52100 Pula</item>
    </izvorni_sadrzaj>
    <derivirana_varijabla naziv="DomainObject.Predmet.ProtuStrankaListFormatedWithAdress_1">
      <item>COMMODORE CRUISES d.o.o. PULA, Riva 14, 52100 Pula</item>
    </derivirana_varijabla>
  </DomainObject.Predmet.ProtuStrankaListFormatedWithAdress>
  <DomainObject.Predmet.ProtuStrankaListFormatedWithAdressOIB>
    <izvorni_sadrzaj>
      <item>COMMODORE CRUISES d.o.o. PULA, OIB 29430422197, Riva 14, 52100 Pula</item>
    </izvorni_sadrzaj>
    <derivirana_varijabla naziv="DomainObject.Predmet.ProtuStrankaListFormatedWithAdressOIB_1">
      <item>COMMODORE CRUISES d.o.o. PULA, OIB 29430422197, Riva 14, 52100 Pula</item>
    </derivirana_varijabla>
  </DomainObject.Predmet.ProtuStrankaListFormatedWithAdressOIB>
  <DomainObject.Predmet.ProtuStrankaListNazivFormated>
    <izvorni_sadrzaj>
      <item>COMMODORE CRUISES d.o.o. PULA</item>
    </izvorni_sadrzaj>
    <derivirana_varijabla naziv="DomainObject.Predmet.ProtuStrankaListNazivFormated_1">
      <item>COMMODORE CRUISES d.o.o. PULA</item>
    </derivirana_varijabla>
  </DomainObject.Predmet.ProtuStrankaListNazivFormated>
  <DomainObject.Predmet.ProtuStrankaListNazivFormatedOIB>
    <izvorni_sadrzaj>
      <item>COMMODORE CRUISES d.o.o. PULA, OIB 29430422197</item>
    </izvorni_sadrzaj>
    <derivirana_varijabla naziv="DomainObject.Predmet.ProtuStrankaListNazivFormatedOIB_1">
      <item>COMMODORE CRUISES d.o.o. PULA, OIB 29430422197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COMMODORE CRUISES d.o.o. PULA</izvorni_sadrzaj>
    <derivirana_varijabla naziv="DomainObject.Predmet.ProtustrankaIDrugi_1">COMMODORE CRUISES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COMMODORE CRUISES d.o.o. PULA, OIB 29430422197, Riva 14, 52100 Pula</izvorni_sadrzaj>
    <derivirana_varijabla naziv="DomainObject.Predmet.ProtustrankaIDrugiAdressOIB_1">COMMODORE CRUISES d.o.o. PULA, OIB 29430422197, Riva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COMMODORE CRUISES d.o.o. PULA</item>
    </izvorni_sadrzaj>
    <derivirana_varijabla naziv="DomainObject.Predmet.SudioniciListNaziv_1">
      <item>FINANCIJSKA AGENCIJA, RC RIJEKA, PODRUŽNICA PULA, PULA</item>
      <item>COMMODORE CRUISES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COMMODORE CRUISES d.o.o. PULA, OIB 29430422197, Riva 14,52100 Pula</item>
    </izvorni_sadrzaj>
    <derivirana_varijabla naziv="DomainObject.Predmet.SudioniciListAdressOIB_1">
      <item>FINANCIJSKA AGENCIJA, RC RIJEKA, PODRUŽNICA PULA, PULA, OIB 85821130368, Ulica grada Vukovara 70,Zagreb</item>
      <item>COMMODORE CRUISES d.o.o. PULA, OIB 29430422197, Riva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29430422197</item>
    </izvorni_sadrzaj>
    <derivirana_varijabla naziv="DomainObject.Predmet.SudioniciListNazivOIB_1">
      <item>, OIB 85821130368</item>
      <item>, OIB 29430422197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3045</properties:Characters>
  <properties:Lines>80</properties:Lines>
  <properties:Paragraphs>30</properties:Paragraphs>
  <properties:TotalTime>4</properties:TotalTime>
  <properties:ScaleCrop>false</properties:ScaleCrop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2016-03-14T13:15:00Z</dcterms:created>
  <dc:creator>Mihaela Kaligari</dc:creator>
  <dc:description/>
  <cp:keywords/>
  <cp:lastModifiedBy>Ana Jeromela</cp:lastModifiedBy>
  <cp:lastPrinted>2016-03-30T07:07:00Z</cp:lastPrinted>
  <dcterms:modified xmlns:xsi="http://www.w3.org/2001/XMLSchema-instance" xsi:type="dcterms:W3CDTF">2016-03-30T07:07:00Z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