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2a2d" w14:paraId="f2b2a2d" w:rsidRDefault="00246BF2" w:rsidP="00246BF2" w:rsidR="00246BF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920355" cx="5757545"/>
            <wp:effectExtent b="4445" r="0" t="0" l="0"/>
            <wp:docPr descr="BCDEE48E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CDEE48E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778" w:rsidR="00F71778"/>
    <w:p w:rsidRDefault="00246BF2" w:rsidR="00246BF2"/>
    <w:p w:rsidRDefault="00246BF2" w:rsidR="00246BF2"/>
    <w:p w:rsidRDefault="00246BF2" w:rsidR="00246BF2"/>
    <w:p w:rsidRDefault="00246BF2" w:rsidR="00246BF2"/>
    <w:p w:rsidRDefault="00246BF2" w:rsidP="00246BF2" w:rsidR="00246BF2">
      <w:r>
        <w:rPr>
          <w:noProof/>
        </w:rPr>
        <w:lastRenderedPageBreak/>
        <w:drawing>
          <wp:inline distR="0" distL="0" distB="0" distT="0">
            <wp:extent cy="7920355" cx="5757545"/>
            <wp:effectExtent b="4445" r="0" t="0" l="0"/>
            <wp:docPr descr="1DA2AAF3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DA2AAF3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6BF2" w:rsidR="00246BF2"/>
    <w:sectPr w:rsidR="00246B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96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46BF2"/>
    <w:rsid w:val="000A48CC"/>
    <w:rsid w:val="00197A25"/>
    <w:rsid w:val="00246BF2"/>
    <w:rsid w:val="002E201D"/>
    <w:rsid w:val="00595B8D"/>
    <w:rsid w:val="006A3B39"/>
    <w:rsid w:val="0082498E"/>
    <w:rsid w:val="00AC217F"/>
    <w:rsid w:val="00C961CD"/>
    <w:rsid w:val="00CB44F4"/>
    <w:rsid w:val="00EE643F"/>
    <w:rsid w:val="00F7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17D2A3-C04D-45F9-96AF-BB30B7AF0F0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6BF2"/>
    <w:pPr>
      <w:jc w:val="left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B4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4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Republike Hrvatske</properties:Company>
  <properties:Pages>2</properties:Pages>
  <properties:Words>0</properties:Words>
  <properties:Characters>0</properties:Characters>
  <properties:Lines>7</properties:Lines>
  <properties:Paragraphs>0</properties:Paragraphs>
  <properties:TotalTime>1</properties:TotalTime>
  <properties:ScaleCrop>false</properties:ScaleCrop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2019-04-15T11:58:00Z</dcterms:created>
  <dc:creator>Marija Paušić</dc:creator>
  <dc:description/>
  <cp:keywords/>
  <cp:lastModifiedBy>Marija Paušić</cp:lastModifiedBy>
  <dcterms:modified xmlns:xsi="http://www.w3.org/2001/XMLSchema-instance" xsi:type="dcterms:W3CDTF">2019-04-16T08:58:00Z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Sp-1/2016-30 / Podnesak - Izvješće povjerenika (Željko Jurčić -Izvješće stečajnog povjerenika s prilogom 7.3.2019..docx)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