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956c" w14:paraId="ed4956c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A5091">
        <w:t>7624/2015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9878AC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5A5091">
        <w:t>KAMELIJA ŠESTAN j.d.o.o., Ilica 183, Zagreb, OIB:55861909504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5A5091">
        <w:t xml:space="preserve"> 84.782,49 kn</w:t>
      </w:r>
      <w:r>
        <w:t>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9878AC">
        <w:t xml:space="preserve">23.rujna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09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091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5A5091"/>
    <w:rsid w:val="0067798E"/>
    <w:rsid w:val="00982D19"/>
    <w:rsid w:val="009878AC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7624</izvorni_sadrzaj>
    <derivirana_varijabla naziv="DomainObject.Predmet.Broj_1">7624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St-7624/2015</izvorni_sadrzaj>
    <derivirana_varijabla naziv="DomainObject.Predmet.OznakaBroj_1">St-7624/2015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KAMELIJA ŠESTAN jednostavno društvo s ograničenom odgovornošću za usluge</izvorni_sadrzaj>
    <derivirana_varijabla naziv="DomainObject.Predmet.ProtustrankaFormated_1">  KAMELIJA ŠESTAN jednostavno društvo s ograničenom odgovornošću za usluge</derivirana_varijabla>
  </DomainObject.Predmet.ProtustrankaFormated>
  <DomainObject.Predmet.ProtustrankaFormatedOIB>
    <izvorni_sadrzaj>  KAMELIJA ŠESTAN jednostavno društvo s ograničenom odgovornošću za usluge, OIB 55861909504</izvorni_sadrzaj>
    <derivirana_varijabla naziv="DomainObject.Predmet.ProtustrankaFormatedOIB_1">  KAMELIJA ŠESTAN jednostavno društvo s ograničenom odgovornošću za usluge, OIB 55861909504</derivirana_varijabla>
  </DomainObject.Predmet.ProtustrankaFormatedOIB>
  <DomainObject.Predmet.ProtustrankaFormatedWithAdress>
    <izvorni_sadrzaj> KAMELIJA ŠESTAN jednostavno društvo s ograničenom odgovornošću za usluge, Ilica 183, 10000 Zagreb</izvorni_sadrzaj>
    <derivirana_varijabla naziv="DomainObject.Predmet.ProtustrankaFormatedWithAdress_1"> KAMELIJA ŠESTAN jednostavno društvo s ograničenom odgovornošću za usluge, Ilica 183, 10000 Zagreb</derivirana_varijabla>
  </DomainObject.Predmet.ProtustrankaFormatedWithAdress>
  <DomainObject.Predmet.ProtustrankaFormatedWithAdressOIB>
    <izvorni_sadrzaj> KAMELIJA ŠESTAN jednostavno društvo s ograničenom odgovornošću za usluge, OIB 55861909504, Ilica 183, 10000 Zagreb</izvorni_sadrzaj>
    <derivirana_varijabla naziv="DomainObject.Predmet.ProtustrankaFormatedWithAdressOIB_1"> KAMELIJA ŠESTAN jednostavno društvo s ograničenom odgovornošću za usluge, OIB 55861909504, Ilica 183, 10000 Zagreb</derivirana_varijabla>
  </DomainObject.Predmet.ProtustrankaFormatedWithAdressOIB>
  <DomainObject.Predmet.ProtustrankaWithAdress>
    <izvorni_sadrzaj>KAMELIJA ŠESTAN jednostavno društvo s ograničenom odgovornošću za usluge Ilica 183, 10000 Zagreb</izvorni_sadrzaj>
    <derivirana_varijabla naziv="DomainObject.Predmet.ProtustrankaWithAdress_1">KAMELIJA ŠESTAN jednostavno društvo s ograničenom odgovornošću za usluge Ilica 183, 10000 Zagreb</derivirana_varijabla>
  </DomainObject.Predmet.ProtustrankaWithAdress>
  <DomainObject.Predmet.ProtustrankaWithAdressOIB>
    <izvorni_sadrzaj>KAMELIJA ŠESTAN jednostavno društvo s ograničenom odgovornošću za usluge, OIB 55861909504, Ilica 183, 10000 Zagreb</izvorni_sadrzaj>
    <derivirana_varijabla naziv="DomainObject.Predmet.ProtustrankaWithAdressOIB_1">KAMELIJA ŠESTAN jednostavno društvo s ograničenom odgovornošću za usluge, OIB 55861909504, Ilica 183, 10000 Zagreb</derivirana_varijabla>
  </DomainObject.Predmet.ProtustrankaWithAdressOIB>
  <DomainObject.Predmet.ProtustrankaNazivFormated>
    <izvorni_sadrzaj>KAMELIJA ŠESTAN jednostavno društvo s ograničenom odgovornošću za usluge</izvorni_sadrzaj>
    <derivirana_varijabla naziv="DomainObject.Predmet.ProtustrankaNazivFormated_1">KAMELIJA ŠESTAN jednostavno društvo s ograničenom odgovornošću za usluge</derivirana_varijabla>
  </DomainObject.Predmet.ProtustrankaNazivFormated>
  <DomainObject.Predmet.ProtustrankaNazivFormatedOIB>
    <izvorni_sadrzaj>KAMELIJA ŠESTAN jednostavno društvo s ograničenom odgovornošću za usluge, OIB 55861909504</izvorni_sadrzaj>
    <derivirana_varijabla naziv="DomainObject.Predmet.ProtustrankaNazivFormatedOIB_1">KAMELIJA ŠESTAN jednostavno društvo s ograničenom odgovornošću za usluge, OIB 55861909504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KAMELIJA ŠESTAN jednostavno društvo s ograničenom odgovornošću za usluge</item>
    </izvorni_sadrzaj>
    <derivirana_varijabla naziv="DomainObject.Predmet.ProtuStrankaListFormated_1">
      <item>KAMELIJA ŠESTAN jednostavno društvo s ograničenom odgovornošću za usluge</item>
    </derivirana_varijabla>
  </DomainObject.Predmet.ProtuStrankaListFormated>
  <DomainObject.Predmet.ProtuStrankaListFormatedOIB>
    <izvorni_sadrzaj>
      <item>KAMELIJA ŠESTAN jednostavno društvo s ograničenom odgovornošću za usluge, OIB 55861909504</item>
    </izvorni_sadrzaj>
    <derivirana_varijabla naziv="DomainObject.Predmet.ProtuStrankaListFormatedOIB_1">
      <item>KAMELIJA ŠESTAN jednostavno društvo s ograničenom odgovornošću za usluge, OIB 55861909504</item>
    </derivirana_varijabla>
  </DomainObject.Predmet.ProtuStrankaListFormatedOIB>
  <DomainObject.Predmet.ProtuStrankaListFormatedWithAdress>
    <izvorni_sadrzaj>
      <item>KAMELIJA ŠESTAN jednostavno društvo s ograničenom odgovornošću za usluge, Ilica 183, 10000 Zagreb</item>
    </izvorni_sadrzaj>
    <derivirana_varijabla naziv="DomainObject.Predmet.ProtuStrankaListFormatedWithAdress_1">
      <item>KAMELIJA ŠESTAN jednostavno društvo s ograničenom odgovornošću za usluge, Ilica 183, 10000 Zagreb</item>
    </derivirana_varijabla>
  </DomainObject.Predmet.ProtuStrankaListFormatedWithAdress>
  <DomainObject.Predmet.ProtuStrankaListFormatedWithAdressOIB>
    <izvorni_sadrzaj>
      <item>KAMELIJA ŠESTAN jednostavno društvo s ograničenom odgovornošću za usluge, OIB 55861909504, Ilica 183, 10000 Zagreb</item>
    </izvorni_sadrzaj>
    <derivirana_varijabla naziv="DomainObject.Predmet.ProtuStrankaListFormatedWithAdressOIB_1">
      <item>KAMELIJA ŠESTAN jednostavno društvo s ograničenom odgovornošću za usluge, OIB 55861909504, Ilica 183, 10000 Zagreb</item>
    </derivirana_varijabla>
  </DomainObject.Predmet.ProtuStrankaListFormatedWithAdressOIB>
  <DomainObject.Predmet.ProtuStrankaListNazivFormated>
    <izvorni_sadrzaj>
      <item>KAMELIJA ŠESTAN jednostavno društvo s ograničenom odgovornošću za usluge</item>
    </izvorni_sadrzaj>
    <derivirana_varijabla naziv="DomainObject.Predmet.ProtuStrankaListNazivFormated_1">
      <item>KAMELIJA ŠESTAN jednostavno društvo s ograničenom odgovornošću za usluge</item>
    </derivirana_varijabla>
  </DomainObject.Predmet.ProtuStrankaListNazivFormated>
  <DomainObject.Predmet.ProtuStrankaListNazivFormatedOIB>
    <izvorni_sadrzaj>
      <item>KAMELIJA ŠESTAN jednostavno društvo s ograničenom odgovornošću za usluge, OIB 55861909504</item>
    </izvorni_sadrzaj>
    <derivirana_varijabla naziv="DomainObject.Predmet.ProtuStrankaListNazivFormatedOIB_1">
      <item>KAMELIJA ŠESTAN jednostavno društvo s ograničenom odgovornošću za usluge, OIB 55861909504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KAMELIJA ŠESTAN jednostavno društvo s ograničenom odgovornošću za usluge</izvorni_sadrzaj>
    <derivirana_varijabla naziv="DomainObject.Predmet.ProtustrankaIDrugi_1">KAMELIJA ŠESTAN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KAMELIJA ŠESTAN jednostavno društvo s ograničenom odgovornošću za usluge, OIB 55861909504, Ilica 183, 10000 Zagreb</izvorni_sadrzaj>
    <derivirana_varijabla naziv="DomainObject.Predmet.ProtustrankaIDrugiAdressOIB_1">KAMELIJA ŠESTAN jednostavno društvo s ograničenom odgovornošću za usluge, OIB 55861909504, Ilica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KAMELIJA ŠESTAN jednostavno društvo s ograničenom odgovornošću za usluge</item>
      <item>FINA Regionalni centar Zagreb</item>
    </izvorni_sadrzaj>
    <derivirana_varijabla naziv="DomainObject.Predmet.SudioniciListNaziv_1">
      <item>KAMELIJA ŠESTAN jednostavno društvo s ograničenom odgovornošću za usluge</item>
      <item>FINA Regionalni centar Zagreb</item>
    </derivirana_varijabla>
  </DomainObject.Predmet.SudioniciListNaziv>
  <DomainObject.Predmet.SudioniciListAdressOIB>
    <izvorni_sadrzaj>
      <item>KAMELIJA ŠESTAN jednostavno društvo s ograničenom odgovornošću za usluge, OIB 55861909504, Ilica 183,10000 Zagreb</item>
      <item>FINA Regionalni centar Zagreb, OIB 85821130368, Trg svibanjskih žrtava 1995. br. 1,10000 Zagreb</item>
    </izvorni_sadrzaj>
    <derivirana_varijabla naziv="DomainObject.Predmet.SudioniciListAdressOIB_1">
      <item>KAMELIJA ŠESTAN jednostavno društvo s ograničenom odgovornošću za usluge, OIB 55861909504, Ilica 183,10000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55861909504</item>
      <item>, OIB 85821130368</item>
    </izvorni_sadrzaj>
    <derivirana_varijabla naziv="DomainObject.Predmet.SudioniciListNazivOIB_1">
      <item>, OIB 55861909504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1324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2016-09-23T08:00:00Z</cp:lastPrinted>
  <dcterms:modified xmlns:xsi="http://www.w3.org/2001/XMLSchema-instance" xsi:type="dcterms:W3CDTF">2016-09-23T08:00:00Z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