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5ab3" w14:paraId="c705ab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14663A">
        <w:t>1675</w:t>
      </w:r>
      <w:r w:rsidR="00207AA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14663A" w:rsidRPr="00FF3967">
        <w:t>Bel-Voda j.d.o.o., Sesvete, Selska 67, OIB 70864241484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61484E">
        <w:t>21.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14663A" w:rsidP="0014663A" w:rsidR="0014663A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FF3967">
        <w:t>Bel-Voda j.d.o.o., Sesvete, Selska 67, OIB 70864241484</w:t>
      </w:r>
      <w:r w:rsidRPr="003A3ECE">
        <w:t xml:space="preserve">, koja bi ušla u stečajnu masu, nije dovoljna ni za namirenje troškova postupka.  </w:t>
      </w:r>
    </w:p>
    <w:p w:rsidRDefault="0014663A" w:rsidP="0014663A" w:rsidR="0014663A" w:rsidRPr="003A3ECE">
      <w:pPr>
        <w:ind w:left="75"/>
        <w:jc w:val="both"/>
      </w:pPr>
      <w:r w:rsidRPr="003A3ECE">
        <w:t xml:space="preserve"> </w:t>
      </w:r>
    </w:p>
    <w:p w:rsidRDefault="0014663A" w:rsidP="0014663A" w:rsidR="0014663A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167517</w:t>
      </w:r>
      <w:r w:rsidRPr="003A3ECE">
        <w:t xml:space="preserve">, predujme iznos od 21.700,00 kn za namirenje troškova prethodnog i otvorenoga stečajnog postupka. </w:t>
      </w:r>
    </w:p>
    <w:p w:rsidRDefault="0014663A" w:rsidP="0014663A" w:rsidR="0014663A" w:rsidRPr="003A3ECE">
      <w:pPr>
        <w:jc w:val="both"/>
      </w:pPr>
    </w:p>
    <w:p w:rsidRDefault="0014663A" w:rsidP="0014663A" w:rsidR="0014663A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4663A" w:rsidP="0014663A" w:rsidR="0014663A" w:rsidRPr="003A3ECE">
      <w:pPr>
        <w:jc w:val="both"/>
      </w:pPr>
    </w:p>
    <w:p w:rsidRDefault="0014663A" w:rsidP="0014663A" w:rsidR="0014663A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4C64A7">
        <w:t>5. lipnja</w:t>
      </w:r>
      <w:r w:rsidR="0061484E">
        <w:t xml:space="preserve"> 2017.</w:t>
      </w:r>
      <w:r>
        <w:t xml:space="preserve"> prijedlog za otvaranje stečajnog postupka nad dužnikom </w:t>
      </w:r>
      <w:r w:rsidR="0061484E" w:rsidRPr="003A3ECE">
        <w:t xml:space="preserve">dužnika </w:t>
      </w:r>
      <w:r w:rsidR="004C64A7" w:rsidRPr="00FF3967">
        <w:t>Bel-Voda j.d.o.o., Sesvete, Selska 67, OIB 70864241484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61484E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4C64A7">
        <w:t>1. lipnja</w:t>
      </w:r>
      <w:r w:rsidR="0061484E">
        <w:t xml:space="preserve">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4C64A7">
        <w:t>23.684,07</w:t>
      </w:r>
      <w:r w:rsidR="00A72BEE">
        <w:t xml:space="preserve"> kn, te da dužnik ima </w:t>
      </w:r>
      <w:r w:rsidR="0061484E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4C64A7">
        <w:t>1675</w:t>
      </w:r>
      <w:r w:rsidR="0061484E">
        <w:t>/17</w:t>
      </w:r>
      <w:r>
        <w:t xml:space="preserve"> od </w:t>
      </w:r>
      <w:r w:rsidR="0061484E">
        <w:t>30.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61484E">
        <w:t>14. studenog 2017.</w:t>
      </w:r>
      <w:r w:rsidR="00300BA8">
        <w:t>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61484E">
        <w:t>1. rujna 2017.</w:t>
      </w:r>
      <w:r w:rsidR="00300BA8">
        <w:t xml:space="preserve">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61484E">
        <w:t>14. studenog 2017.</w:t>
      </w:r>
      <w:r w:rsidR="00DB1D6D">
        <w:t>,</w:t>
      </w:r>
      <w:r w:rsidR="00300BA8">
        <w:t xml:space="preserve"> </w:t>
      </w:r>
      <w:r w:rsidR="0061484E">
        <w:t xml:space="preserve">niti na ročište radi rasprave o pretpostavkama za otvaranje stečajnog postupka nad dužnikom od 21. ožujka 2018.,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61484E">
        <w:t>30. kolovoza 2017.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4C64A7">
        <w:t>kom</w:t>
      </w:r>
      <w:r w:rsidR="0019546C">
        <w:t xml:space="preserve"> od </w:t>
      </w:r>
      <w:r w:rsidR="0061484E">
        <w:t>1</w:t>
      </w:r>
      <w:r w:rsidR="004C64A7">
        <w:t>5</w:t>
      </w:r>
      <w:r w:rsidR="0061484E">
        <w:t>. studenog 2017.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4C64A7">
        <w:t>16 i 17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61484E">
        <w:t>Uvidom u</w:t>
      </w:r>
      <w:r w:rsidR="0061484E" w:rsidRPr="00A44D76">
        <w:t xml:space="preserve"> obavijest Hrvatske agencije za civilno zrakoplovstvo </w:t>
      </w:r>
      <w:r w:rsidR="0061484E">
        <w:t xml:space="preserve">22. studenog 2017. (list </w:t>
      </w:r>
      <w:r w:rsidR="004C64A7">
        <w:t>22</w:t>
      </w:r>
      <w:r w:rsidR="0061484E" w:rsidRPr="00A44D76">
        <w:t xml:space="preserve"> spisa) </w:t>
      </w:r>
      <w:r w:rsidR="0061484E">
        <w:t>utvrđeno je</w:t>
      </w:r>
      <w:r w:rsidR="0061484E" w:rsidRPr="00A44D76">
        <w:t xml:space="preserve"> da dužnik nije registriran kao vlasnik zrakoplova</w:t>
      </w:r>
      <w:r w:rsidR="0061484E">
        <w:t xml:space="preserve">. </w:t>
      </w:r>
      <w:r w:rsidR="004C64A7">
        <w:t xml:space="preserve">Uvidom u uvjerenje MUP-a, PU Zagrebačka, od 21. studenog 2017. (list 25 spisa) utvrđeno je da dužnik nije evidentiran kao vlasnik vozila.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61484E">
        <w:t>2</w:t>
      </w:r>
      <w:r w:rsidR="004C64A7">
        <w:t>1</w:t>
      </w:r>
      <w:r w:rsidR="0061484E">
        <w:t xml:space="preserve">. studenog 2017. </w:t>
      </w:r>
      <w:r w:rsidR="00157785" w:rsidRPr="00A44D76">
        <w:t xml:space="preserve">(list </w:t>
      </w:r>
      <w:r w:rsidR="00157785">
        <w:t>2</w:t>
      </w:r>
      <w:r w:rsidR="004C64A7">
        <w:t>6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61484E">
        <w:t xml:space="preserve">Uvidom u uvjerenje Državne geodetske uprave od </w:t>
      </w:r>
      <w:r w:rsidR="004C64A7">
        <w:t>23. studenog 2017</w:t>
      </w:r>
      <w:r w:rsidR="0061484E">
        <w:t xml:space="preserve">. (list </w:t>
      </w:r>
      <w:r w:rsidR="004C64A7">
        <w:t>27</w:t>
      </w:r>
      <w:r w:rsidR="0061484E">
        <w:t xml:space="preserve"> spisa) utvrđeno je da dužnik nije upisan u katastarski operat.</w:t>
      </w:r>
      <w:r w:rsidR="0061484E" w:rsidRPr="0061484E">
        <w:t xml:space="preserve"> </w:t>
      </w:r>
      <w:r w:rsidR="00EB78A0">
        <w:t>Uvidom u</w:t>
      </w:r>
      <w:r w:rsidR="00EB78A0" w:rsidRPr="00A44D76">
        <w:t xml:space="preserve"> obavijest Središnjeg klirinško depozitarnog društva d.d. od </w:t>
      </w:r>
      <w:r w:rsidR="004C64A7">
        <w:t>4</w:t>
      </w:r>
      <w:r w:rsidR="0061484E">
        <w:t xml:space="preserve">. prosinca 2017. </w:t>
      </w:r>
      <w:r w:rsidR="00EB78A0" w:rsidRPr="00A44D76">
        <w:t xml:space="preserve">(list </w:t>
      </w:r>
      <w:r w:rsidR="00EB78A0">
        <w:t>2</w:t>
      </w:r>
      <w:r w:rsidR="004C64A7">
        <w:t>8</w:t>
      </w:r>
      <w:r w:rsidR="0061484E">
        <w:t xml:space="preserve"> </w:t>
      </w:r>
      <w:r w:rsidR="00EB78A0" w:rsidRPr="00A44D76">
        <w:t xml:space="preserve">spisa) </w:t>
      </w:r>
      <w:r w:rsidR="00EB78A0">
        <w:t>utvrđeno je</w:t>
      </w:r>
      <w:r w:rsidR="00EB78A0" w:rsidRPr="00A44D76">
        <w:t xml:space="preserve"> da u sustavu SKDD d.d. ne postoji račun nematerijaliziranih vrijednosnih papira dužnika.</w:t>
      </w:r>
      <w:r w:rsidR="00EB78A0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4C64A7">
        <w:t>20</w:t>
      </w:r>
      <w:r w:rsidR="0061484E">
        <w:t>. studenog 2017.</w:t>
      </w:r>
      <w:r w:rsidR="0019546C">
        <w:t xml:space="preserve"> </w:t>
      </w:r>
      <w:r>
        <w:t xml:space="preserve">(list </w:t>
      </w:r>
      <w:r w:rsidR="0061484E">
        <w:t>20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4C64A7">
        <w:t>291</w:t>
      </w:r>
      <w:r w:rsidR="00D96100">
        <w:t xml:space="preserve"> dana</w:t>
      </w:r>
      <w:r w:rsidR="008F1901">
        <w:t xml:space="preserve">, time da nepodmirene obveze na dan izdavanja potvrde iznose </w:t>
      </w:r>
      <w:r w:rsidR="004C64A7">
        <w:t>47.204,88</w:t>
      </w:r>
      <w:r w:rsidR="008F1901">
        <w:t xml:space="preserve"> kn</w:t>
      </w:r>
      <w:r w:rsidR="00D96100">
        <w:t xml:space="preserve">. 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61484E">
        <w:t>2</w:t>
      </w:r>
      <w:r w:rsidR="004C64A7">
        <w:t>0</w:t>
      </w:r>
      <w:r w:rsidR="0061484E">
        <w:t>. studenog 2017.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61484E" w:rsidR="0061484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</w:t>
      </w:r>
      <w:r w:rsidR="0061484E">
        <w:t>za pokriće stečajnoga postupka.</w:t>
      </w:r>
      <w:r>
        <w:t xml:space="preserve"> </w:t>
      </w:r>
      <w:r w:rsidR="0061484E" w:rsidRPr="00FC58EA">
        <w:t xml:space="preserve">Naime, predvidivi troškovi stečajnog postupka za razdoblje šest mjeseci iznose ukupno 21.700,00 kn, a čine ih trošak nagrade stečajnom upravitelju u bruto iznosu od </w:t>
      </w:r>
      <w:r w:rsidR="0061484E">
        <w:t>10</w:t>
      </w:r>
      <w:r w:rsidR="0061484E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61484E">
        <w:t xml:space="preserve"> te </w:t>
      </w:r>
      <w:r w:rsidR="0061484E" w:rsidRPr="00FC58EA">
        <w:t>trošak otvaranja, vođenja i zatvaranja žiro računa u iznosu od 350,00 kn.</w:t>
      </w:r>
    </w:p>
    <w:p w:rsidRDefault="0019546C" w:rsidP="0061484E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1484E">
        <w:t>21.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61484E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61484E">
      <w:r>
        <w:t>u roku od 8 dana</w:t>
      </w:r>
      <w:r w:rsidR="0061484E">
        <w:t xml:space="preserve"> od dana dostave rješenja</w:t>
      </w:r>
      <w:r>
        <w:t>,</w:t>
      </w:r>
    </w:p>
    <w:p w:rsidRDefault="00905904" w:rsidP="00905904" w:rsidR="00905904">
      <w:r>
        <w:t>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0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4663A">
      <w:t>1675</w:t>
    </w:r>
    <w:r w:rsidR="00207AA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4663A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E3044"/>
    <w:rsid w:val="001F3741"/>
    <w:rsid w:val="00207AA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C64A7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1484E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C5C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E3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E3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St-1675/2017</izvorni_sadrzaj>
    <derivirana_varijabla naziv="DomainObject.Predmet.OznakaBroj_1">St-1675/2017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Bel-Voda jednostavno društvo s ograničenom odgovornošću za trgovinu i usluge zastupanog po punomoćniku Jasna Lončarić</izvorni_sadrzaj>
    <derivirana_varijabla naziv="DomainObject.Predmet.ProtustrankaFormated_1">  Bel-Voda jednostavno društvo s ograničenom odgovornošću za trgovinu i usluge zastupanog po punomoćniku Jasna Lončarić</derivirana_varijabla>
  </DomainObject.Predmet.ProtustrankaFormated>
  <DomainObject.Predmet.ProtustrankaFormatedOIB>
    <izvorni_sadrzaj>  Bel-Voda jednostavno društvo s ograničenom odgovornošću za trgovinu i usluge, OIB 70864241484 zastupanog po punomoćniku Jasna Lončarić</izvorni_sadrzaj>
    <derivirana_varijabla naziv="DomainObject.Predmet.ProtustrankaFormatedOIB_1">  Bel-Voda jednostavno društvo s ograničenom odgovornošću za trgovinu i usluge, OIB 70864241484 zastupanog po punomoćniku Jasna Lončarić</derivirana_varijabla>
  </DomainObject.Predmet.ProtustrankaFormatedOIB>
  <DomainObject.Predmet.ProtustrankaFormatedWithAdress>
    <izvorni_sadrzaj> Bel-Voda jednostavno društvo s ograničenom odgovornošću za trgovinu i usluge, Selska 67, 10360 Sesvete zastupanog po punomoćniku Jasna Lončarić</izvorni_sadrzaj>
    <derivirana_varijabla naziv="DomainObject.Predmet.ProtustrankaFormatedWithAdress_1"> Bel-Voda jednostavno društvo s ograničenom odgovornošću za trgovinu i usluge, Selska 67, 10360 Sesvete zastupanog po punomoćniku Jasna Lončarić</derivirana_varijabla>
  </DomainObject.Predmet.ProtustrankaFormatedWithAdress>
  <DomainObject.Predmet.ProtustrankaFormatedWithAdressOIB>
    <izvorni_sadrzaj> Bel-Voda jednostavno društvo s ograničenom odgovornošću za trgovinu i usluge, OIB 70864241484, Selska 67, 10360 Sesvete zastupanog po punomoćniku Jasna Lončarić</izvorni_sadrzaj>
    <derivirana_varijabla naziv="DomainObject.Predmet.ProtustrankaFormatedWithAdressOIB_1"> Bel-Voda jednostavno društvo s ograničenom odgovornošću za trgovinu i usluge, OIB 70864241484, Selska 67, 10360 Sesvete zastupanog po punomoćniku Jasna Lončarić</derivirana_varijabla>
  </DomainObject.Predmet.ProtustrankaFormatedWithAdressOIB>
  <DomainObject.Predmet.ProtustrankaWithAdress>
    <izvorni_sadrzaj>Bel-Voda jednostavno društvo s ograničenom odgovornošću za trgovinu i usluge Selska 67, 10360 Sesvete</izvorni_sadrzaj>
    <derivirana_varijabla naziv="DomainObject.Predmet.ProtustrankaWithAdress_1">Bel-Voda jednostavno društvo s ograničenom odgovornošću za trgovinu i usluge Selska 67, 10360 Sesvete</derivirana_varijabla>
  </DomainObject.Predmet.ProtustrankaWithAdress>
  <DomainObject.Predmet.ProtustrankaWithAdressOIB>
    <izvorni_sadrzaj>Bel-Voda jednostavno društvo s ograničenom odgovornošću za trgovinu i usluge, OIB 70864241484, Selska 67, 10360 Sesvete</izvorni_sadrzaj>
    <derivirana_varijabla naziv="DomainObject.Predmet.ProtustrankaWithAdressOIB_1">Bel-Voda jednostavno društvo s ograničenom odgovornošću za trgovinu i usluge, OIB 70864241484, Selska 67, 10360 Sesvete</derivirana_varijabla>
  </DomainObject.Predmet.ProtustrankaWithAdressOIB>
  <DomainObject.Predmet.ProtustrankaNazivFormated>
    <izvorni_sadrzaj>Bel-Voda jednostavno društvo s ograničenom odgovornošću za trgovinu i usluge</izvorni_sadrzaj>
    <derivirana_varijabla naziv="DomainObject.Predmet.ProtustrankaNazivFormated_1">Bel-Voda jednostavno društvo s ograničenom odgovornošću za trgovinu i usluge</derivirana_varijabla>
  </DomainObject.Predmet.ProtustrankaNazivFormated>
  <DomainObject.Predmet.ProtustrankaNazivFormatedOIB>
    <izvorni_sadrzaj>Bel-Voda jednostavno društvo s ograničenom odgovornošću za trgovinu i usluge, OIB 70864241484</izvorni_sadrzaj>
    <derivirana_varijabla naziv="DomainObject.Predmet.ProtustrankaNazivFormatedOIB_1">Bel-Voda jednostavno društvo s ograničenom odgovornošću za trgovinu i usluge, OIB 70864241484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Bel-Voda jednostavno društvo s ograničenom odgovornošću za trgovinu i usluge zastupanog po punomoćniku Jasna Lončarić</item>
    </izvorni_sadrzaj>
    <derivirana_varijabla naziv="DomainObject.Predmet.ProtuStrankaListFormated_1">
      <item>Bel-Voda jednostavno društvo s ograničenom odgovornošću za trgovinu i usluge zastupanog po punomoćniku Jasna Lončarić</item>
    </derivirana_varijabla>
  </DomainObject.Predmet.ProtuStrankaListFormated>
  <DomainObject.Predmet.ProtuStrankaListFormatedOIB>
    <izvorni_sadrzaj>
      <item>Bel-Voda jednostavno društvo s ograničenom odgovornošću za trgovinu i usluge, OIB 70864241484 zastupanog po punomoćniku Jasna Lončarić</item>
    </izvorni_sadrzaj>
    <derivirana_varijabla naziv="DomainObject.Predmet.ProtuStrankaListFormatedOIB_1">
      <item>Bel-Voda jednostavno društvo s ograničenom odgovornošću za trgovinu i usluge, OIB 70864241484 zastupanog po punomoćniku Jasna Lončarić</item>
    </derivirana_varijabla>
  </DomainObject.Predmet.ProtuStrankaListFormatedOIB>
  <DomainObject.Predmet.ProtuStrankaListFormatedWithAdress>
    <izvorni_sadrzaj>
      <item>Bel-Voda jednostavno društvo s ograničenom odgovornošću za trgovinu i usluge, Selska 67, 10360 Sesvete zastupanog po punomoćniku Jasna Lončarić</item>
    </izvorni_sadrzaj>
    <derivirana_varijabla naziv="DomainObject.Predmet.ProtuStrankaListFormatedWithAdress_1">
      <item>Bel-Voda jednostavno društvo s ograničenom odgovornošću za trgovinu i usluge, Selska 67, 10360 Sesvete zastupanog po punomoćniku Jasna Lončarić</item>
    </derivirana_varijabla>
  </DomainObject.Predmet.ProtuStrankaListFormatedWithAdress>
  <DomainObject.Predmet.ProtuStrankaListFormatedWithAdressOIB>
    <izvorni_sadrzaj>
      <item>Bel-Voda jednostavno društvo s ograničenom odgovornošću za trgovinu i usluge, OIB 70864241484, Selska 67, 10360 Sesvete zastupanog po punomoćniku Jasna Lončarić</item>
    </izvorni_sadrzaj>
    <derivirana_varijabla naziv="DomainObject.Predmet.ProtuStrankaListFormatedWithAdressOIB_1">
      <item>Bel-Voda jednostavno društvo s ograničenom odgovornošću za trgovinu i usluge, OIB 70864241484, Selska 67, 10360 Sesvete zastupanog po punomoćniku Jasna Lončarić</item>
    </derivirana_varijabla>
  </DomainObject.Predmet.ProtuStrankaListFormatedWithAdressOIB>
  <DomainObject.Predmet.ProtuStrankaListNazivFormated>
    <izvorni_sadrzaj>
      <item>Bel-Voda jednostavno društvo s ograničenom odgovornošću za trgovinu i usluge</item>
    </izvorni_sadrzaj>
    <derivirana_varijabla naziv="DomainObject.Predmet.ProtuStrankaListNazivFormated_1">
      <item>Bel-Voda jednostavno društvo s ograničenom odgovornošću za trgovinu i usluge</item>
    </derivirana_varijabla>
  </DomainObject.Predmet.ProtuStrankaListNazivFormated>
  <DomainObject.Predmet.ProtuStrankaListNazivFormatedOIB>
    <izvorni_sadrzaj>
      <item>Bel-Voda jednostavno društvo s ograničenom odgovornošću za trgovinu i usluge, OIB 70864241484</item>
    </izvorni_sadrzaj>
    <derivirana_varijabla naziv="DomainObject.Predmet.ProtuStrankaListNazivFormatedOIB_1">
      <item>Bel-Voda jednostavno društvo s ograničenom odgovornošću za trgovinu i usluge, OIB 70864241484</item>
    </derivirana_varijabla>
  </DomainObject.Predmet.ProtuStrankaListNazivFormatedOIB>
  <DomainObject.Predmet.OstaliListFormated>
    <izvorni_sadrzaj>
      <item>Jasna Lončarić punomoćnik sudionika u postupku Bel-Voda jednostavno društvo s ograničenom odgovornošću za trgovinu i usluge</item>
    </izvorni_sadrzaj>
    <derivirana_varijabla naziv="DomainObject.Predmet.OstaliListFormated_1">
      <item>Jasna Lončarić punomoćnik sudionika u postupku Bel-Voda jednostavno društvo s ograničenom odgovornošću za trgovinu i usluge</item>
    </derivirana_varijabla>
  </DomainObject.Predmet.OstaliListFormated>
  <DomainObject.Predmet.OstaliListFormatedOIB>
    <izvorni_sadrzaj>
      <item>Jasna Lončarić, OIB 88861218822 punomoćnik sudionika u postupku Bel-Voda jednostavno društvo s ograničenom odgovornošću za trgovinu i usluge</item>
    </izvorni_sadrzaj>
    <derivirana_varijabla naziv="DomainObject.Predmet.OstaliListFormatedOIB_1">
      <item>Jasna Lončarić, OIB 88861218822 punomoćnik sudionika u postupku Bel-Voda jednostavno društvo s ograničenom odgovornošću za trgovinu i usluge</item>
    </derivirana_varijabla>
  </DomainObject.Predmet.OstaliListFormatedOIB>
  <DomainObject.Predmet.OstaliListFormatedWithAdress>
    <izvorni_sadrzaj>
      <item>Jasna Lončarić, Ulica Ružice Meglaj - Rimac 10, 10360 Sesvete punomoćnik sudionika u postupku Bel-Voda jednostavno društvo s ograničenom odgovornošću za trgovinu i usluge</item>
    </izvorni_sadrzaj>
    <derivirana_varijabla naziv="DomainObject.Predmet.OstaliListFormatedWithAdress_1">
      <item>Jasna Lončarić, Ulica Ružice Meglaj - Rimac 10, 10360 Sesvete punomoćnik sudionika u postupku Bel-Voda jednostavno društvo s ograničenom odgovornošću za trgovinu i usluge</item>
    </derivirana_varijabla>
  </DomainObject.Predmet.OstaliListFormatedWithAdress>
  <DomainObject.Predmet.OstaliListFormatedWithAdressOIB>
    <izvorni_sadrzaj>
      <item>Jasna Lončarić, OIB 88861218822, Ulica Ružice Meglaj - Rimac 10, 10360 Sesvete punomoćnik sudionika u postupku Bel-Voda jednostavno društvo s ograničenom odgovornošću za trgovinu i usluge</item>
    </izvorni_sadrzaj>
    <derivirana_varijabla naziv="DomainObject.Predmet.OstaliListFormatedWithAdressOIB_1">
      <item>Jasna Lončarić, OIB 88861218822, Ulica Ružice Meglaj - Rimac 10, 10360 Sesvete punomoćnik sudionika u postupku Bel-Voda jednostavno društvo s ograničenom odgovornošću za trgovinu i usluge</item>
    </derivirana_varijabla>
  </DomainObject.Predmet.OstaliListFormatedWithAdressOIB>
  <DomainObject.Predmet.OstaliListNazivFormated>
    <izvorni_sadrzaj>
      <item>Jasna Lončarić</item>
    </izvorni_sadrzaj>
    <derivirana_varijabla naziv="DomainObject.Predmet.OstaliListNazivFormated_1">
      <item>Jasna Lončarić</item>
    </derivirana_varijabla>
  </DomainObject.Predmet.OstaliListNazivFormated>
  <DomainObject.Predmet.OstaliListNazivFormatedOIB>
    <izvorni_sadrzaj>
      <item>Jasna Lončarić, OIB 88861218822</item>
    </izvorni_sadrzaj>
    <derivirana_varijabla naziv="DomainObject.Predmet.OstaliListNazivFormatedOIB_1">
      <item>Jasna Lončarić, OIB 88861218822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Bel-Voda jednostavno društvo s ograničenom odgovornošću za trgovinu i usluge</izvorni_sadrzaj>
    <derivirana_varijabla naziv="DomainObject.Predmet.ProtustrankaIDrugi_1">Bel-Voda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Bel-Voda jednostavno društvo s ograničenom odgovornošću za trgovinu i usluge, OIB 70864241484, Selska 67, 10360 Sesvete</izvorni_sadrzaj>
    <derivirana_varijabla naziv="DomainObject.Predmet.ProtustrankaIDrugiAdressOIB_1">Bel-Voda jednostavno društvo s ograničenom odgovornošću za trgovinu i usluge, OIB 70864241484, Selska 67,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Bel-Voda jednostavno društvo s ograničenom odgovornošću za trgovinu i usluge</item>
      <item>Jasna Lončarić</item>
    </izvorni_sadrzaj>
    <derivirana_varijabla naziv="DomainObject.Predmet.SudioniciListNaziv_1">
      <item>FINA Regionalni centar Zagreb</item>
      <item>Bel-Voda jednostavno društvo s ograničenom odgovornošću za trgovinu i usluge</item>
      <item>Jasna Lončarić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Bel-Voda jednostavno društvo s ograničenom odgovornošću za trgovinu i usluge, OIB 70864241484, Selska 67,10360 Sesvete</item>
      <item>Jasna Lončarić, OIB 88861218822, Ulica Ružice Meglaj - Rimac 10,10360 Sesvete</item>
    </izvorni_sadrzaj>
    <derivirana_varijabla naziv="DomainObject.Predmet.SudioniciListAdressOIB_1">
      <item>FINA Regionalni centar Zagreb, OIB 85821130368, Trg svibanjskih žrtava 1995. 1,10000 Zagreb</item>
      <item>Bel-Voda jednostavno društvo s ograničenom odgovornošću za trgovinu i usluge, OIB 70864241484, Selska 67,10360 Sesvete</item>
      <item>Jasna Lončarić, OIB 88861218822, Ulica Ružice Meglaj - Rimac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70864241484</item>
      <item>, OIB 88861218822</item>
    </izvorni_sadrzaj>
    <derivirana_varijabla naziv="DomainObject.Predmet.SudioniciListNazivOIB_1">
      <item>, OIB 85821130368</item>
      <item>, OIB 70864241484</item>
      <item>, OIB 88861218822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1132</properties:Words>
  <properties:Characters>6213</properties:Characters>
  <properties:Lines>132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2018-03-21T11:14:00Z</dcterms:created>
  <dc:creator>Korisnik</dc:creator>
  <cp:lastModifiedBy>Renata Klokočki</cp:lastModifiedBy>
  <cp:lastPrinted>2018-03-21T11:11:00Z</cp:lastPrinted>
  <dcterms:modified xmlns:xsi="http://www.w3.org/2001/XMLSchema-instance" xsi:type="dcterms:W3CDTF">2018-03-21T11:18:00Z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 Bel-voda-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