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269fc" w14:paraId="0d269fc" w:rsidRDefault="00916F89" w:rsidP="003D078E" w:rsidR="00045037" w:rsidRPr="006E00FF">
      <w:pPr>
        <w15:collapsed w:val="false"/>
      </w:pPr>
      <w:bookmarkStart w:name="_GoBack" w:id="0"/>
      <w:bookmarkEnd w:id="0"/>
      <w:r>
        <w:t xml:space="preserve">      </w:t>
      </w:r>
      <w:r w:rsidR="00045037" w:rsidRPr="006E00FF">
        <w:t>REPUBLIKA HRVATSKA</w:t>
      </w:r>
    </w:p>
    <w:p w:rsidRDefault="00045037" w:rsidP="00045037" w:rsidR="00045037" w:rsidRPr="006E00FF">
      <w:pPr>
        <w:jc w:val="both"/>
      </w:pPr>
      <w:r w:rsidRPr="006E00FF">
        <w:t>TRGOVAČKI SUD U ZAGREBU</w:t>
      </w:r>
      <w:r w:rsidR="00916F89">
        <w:tab/>
      </w:r>
      <w:r w:rsidR="00916F89">
        <w:tab/>
      </w:r>
      <w:r w:rsidR="00916F89">
        <w:tab/>
      </w:r>
      <w:r w:rsidR="00916F89">
        <w:tab/>
      </w:r>
      <w:r w:rsidR="00916F89">
        <w:tab/>
        <w:t xml:space="preserve">                </w:t>
      </w:r>
    </w:p>
    <w:p w:rsidRDefault="003D078E" w:rsidP="00045037" w:rsidR="00045037" w:rsidRPr="006E00FF">
      <w:pPr>
        <w:jc w:val="both"/>
      </w:pPr>
      <w:r>
        <w:t xml:space="preserve">         </w:t>
      </w:r>
      <w:r w:rsidR="00045037" w:rsidRPr="006E00FF">
        <w:t>Zagreb, A</w:t>
      </w:r>
      <w:r w:rsidR="00180101" w:rsidRPr="006E00FF">
        <w:t>mru</w:t>
      </w:r>
      <w:r w:rsidR="00832796" w:rsidRPr="006E00FF">
        <w:t xml:space="preserve">ševa 2/II     </w:t>
      </w:r>
      <w:r w:rsidR="00832796" w:rsidRPr="006E00FF">
        <w:tab/>
      </w:r>
      <w:r w:rsidR="00832796" w:rsidRPr="006E00FF">
        <w:tab/>
      </w:r>
      <w:r w:rsidR="00832796" w:rsidRPr="006E00FF">
        <w:tab/>
      </w:r>
      <w:r w:rsidR="00832796" w:rsidRPr="006E00FF">
        <w:tab/>
      </w:r>
      <w:r w:rsidR="00832796" w:rsidRPr="006E00FF">
        <w:tab/>
      </w:r>
      <w:r w:rsidR="00832796" w:rsidRPr="006E00FF">
        <w:tab/>
      </w:r>
      <w:r w:rsidR="00832796" w:rsidRPr="006E00FF">
        <w:tab/>
      </w:r>
    </w:p>
    <w:p w:rsidRDefault="0006338E" w:rsidP="00045037" w:rsidR="00E02D42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89. </w:t>
      </w:r>
      <w:r w:rsidRPr="004E41C9">
        <w:t>St-</w:t>
      </w:r>
      <w:r>
        <w:t>3037/17-59</w:t>
      </w:r>
    </w:p>
    <w:p w:rsidRDefault="00045037" w:rsidP="00045037" w:rsidR="00045037" w:rsidRPr="006E00FF">
      <w:pPr>
        <w:jc w:val="center"/>
      </w:pPr>
      <w:r w:rsidRPr="006E00FF">
        <w:t>R E P U B L I K A   H R V A T S K A</w:t>
      </w:r>
    </w:p>
    <w:p w:rsidRDefault="00045037" w:rsidP="00045037" w:rsidR="00045037" w:rsidRPr="006E00FF">
      <w:pPr>
        <w:jc w:val="both"/>
      </w:pPr>
    </w:p>
    <w:p w:rsidRDefault="00045037" w:rsidP="00045037" w:rsidR="00045037">
      <w:pPr>
        <w:jc w:val="center"/>
      </w:pPr>
      <w:r w:rsidRPr="006E00FF">
        <w:t>R J E Š E NJ E</w:t>
      </w:r>
    </w:p>
    <w:p w:rsidRDefault="00895447" w:rsidP="00045037" w:rsidR="00895447">
      <w:pPr>
        <w:jc w:val="center"/>
      </w:pPr>
      <w:r>
        <w:t>I</w:t>
      </w:r>
    </w:p>
    <w:p w:rsidRDefault="00895447" w:rsidP="00045037" w:rsidR="00895447" w:rsidRPr="006E00FF">
      <w:pPr>
        <w:jc w:val="center"/>
      </w:pPr>
      <w:r>
        <w:t>Z A K LJ U ČAK</w:t>
      </w:r>
    </w:p>
    <w:p w:rsidRDefault="00045037" w:rsidP="00045037" w:rsidR="00045037" w:rsidRPr="006E00FF">
      <w:pPr>
        <w:jc w:val="both"/>
      </w:pPr>
    </w:p>
    <w:p w:rsidRDefault="004512EF" w:rsidP="003E718A" w:rsidR="003E718A" w:rsidRPr="004E41C9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lang w:eastAsia="hr-HR"/>
        </w:rPr>
      </w:pPr>
      <w:r>
        <w:rPr>
          <w:lang w:val="pt-BR"/>
        </w:rPr>
        <w:t>Trgovački sud u Zagrebu, po su</w:t>
      </w:r>
      <w:r w:rsidR="00356F0E">
        <w:rPr>
          <w:lang w:val="pt-BR"/>
        </w:rPr>
        <w:t xml:space="preserve">tkinji </w:t>
      </w:r>
      <w:r>
        <w:rPr>
          <w:lang w:val="pt-BR"/>
        </w:rPr>
        <w:t xml:space="preserve">Nikolini Dorić Hadžisejdić, u predstečajnom postupku u povodu prijedloga dužnika </w:t>
      </w:r>
      <w:r w:rsidR="00356F0E" w:rsidRPr="00C623A4">
        <w:rPr>
          <w:lang w:val="pt-BR"/>
        </w:rPr>
        <w:t>IMPETUS MOBILE d.o.o., Zagreb, VII</w:t>
      </w:r>
      <w:r w:rsidR="00356F0E">
        <w:rPr>
          <w:lang w:val="pt-BR"/>
        </w:rPr>
        <w:t>.</w:t>
      </w:r>
      <w:r w:rsidR="00356F0E" w:rsidRPr="00C623A4">
        <w:rPr>
          <w:lang w:val="pt-BR"/>
        </w:rPr>
        <w:t xml:space="preserve"> F</w:t>
      </w:r>
      <w:r w:rsidR="00356F0E">
        <w:rPr>
          <w:lang w:val="pt-BR"/>
        </w:rPr>
        <w:t>erenšćica 17, OIB: 48139825648</w:t>
      </w:r>
      <w:r w:rsidR="00356F0E">
        <w:t>, 2</w:t>
      </w:r>
      <w:r w:rsidR="00495ADF">
        <w:t>2</w:t>
      </w:r>
      <w:r w:rsidR="00356F0E" w:rsidRPr="00315E16">
        <w:t xml:space="preserve">. </w:t>
      </w:r>
      <w:r w:rsidR="00356F0E">
        <w:t>svibnja 2019</w:t>
      </w:r>
      <w:r w:rsidR="00356F0E" w:rsidRPr="00315E16">
        <w:t>.,</w:t>
      </w:r>
    </w:p>
    <w:p w:rsidRDefault="00532D4E" w:rsidP="0042407B" w:rsidR="00532D4E">
      <w:pPr>
        <w:jc w:val="center"/>
      </w:pPr>
    </w:p>
    <w:p w:rsidRDefault="001D7C1D" w:rsidP="0042407B" w:rsidR="0042407B" w:rsidRPr="006E00FF">
      <w:pPr>
        <w:jc w:val="center"/>
        <w:rPr>
          <w:b/>
        </w:rPr>
      </w:pPr>
      <w:r w:rsidRPr="006E00FF">
        <w:t>r i j e š i o  j e</w:t>
      </w:r>
    </w:p>
    <w:p w:rsidRDefault="00751ABD" w:rsidP="00540747" w:rsidR="00751ABD" w:rsidRPr="006E00FF">
      <w:pPr>
        <w:jc w:val="both"/>
      </w:pPr>
      <w:r w:rsidRPr="006E00FF">
        <w:tab/>
      </w:r>
    </w:p>
    <w:p w:rsidRDefault="005C0355" w:rsidP="006E00FF" w:rsidR="006E00FF">
      <w:pPr>
        <w:ind w:firstLine="708"/>
        <w:jc w:val="both"/>
      </w:pPr>
      <w:r>
        <w:t xml:space="preserve"> </w:t>
      </w:r>
      <w:r w:rsidR="006E00FF" w:rsidRPr="006E00FF">
        <w:t xml:space="preserve">Određuje se </w:t>
      </w:r>
      <w:r w:rsidR="00DC7A16" w:rsidRPr="00635C70">
        <w:t>naknada</w:t>
      </w:r>
      <w:r w:rsidR="00DC7A16">
        <w:rPr>
          <w:b/>
        </w:rPr>
        <w:t xml:space="preserve"> </w:t>
      </w:r>
      <w:r w:rsidR="006E00FF" w:rsidRPr="006E00FF">
        <w:t xml:space="preserve">Financijskoj agenciji za </w:t>
      </w:r>
      <w:r w:rsidR="00DC7A16">
        <w:t>obavljanje poslova</w:t>
      </w:r>
      <w:r w:rsidR="006E00FF" w:rsidRPr="006E00FF">
        <w:t xml:space="preserve"> u predstečajnom postupku nad dužnikom </w:t>
      </w:r>
      <w:r w:rsidR="00356F0E" w:rsidRPr="00C623A4">
        <w:rPr>
          <w:lang w:val="pt-BR"/>
        </w:rPr>
        <w:t>IMPETUS MOBILE d.o.o., Zagreb, VII</w:t>
      </w:r>
      <w:r w:rsidR="00356F0E">
        <w:rPr>
          <w:lang w:val="pt-BR"/>
        </w:rPr>
        <w:t>.</w:t>
      </w:r>
      <w:r w:rsidR="00356F0E" w:rsidRPr="00C623A4">
        <w:rPr>
          <w:lang w:val="pt-BR"/>
        </w:rPr>
        <w:t xml:space="preserve"> F</w:t>
      </w:r>
      <w:r w:rsidR="00356F0E">
        <w:rPr>
          <w:lang w:val="pt-BR"/>
        </w:rPr>
        <w:t>erenšćica 17, OIB: 48139825648</w:t>
      </w:r>
      <w:r w:rsidR="000E6617">
        <w:rPr>
          <w:lang w:val="pt-BR"/>
        </w:rPr>
        <w:t xml:space="preserve"> u iznosu od 950,00 kn</w:t>
      </w:r>
      <w:r w:rsidR="008B5033">
        <w:t>.</w:t>
      </w:r>
    </w:p>
    <w:p w:rsidRDefault="008B5033" w:rsidP="006E00FF" w:rsidR="008B5033" w:rsidRPr="006E00FF">
      <w:pPr>
        <w:ind w:firstLine="708"/>
        <w:jc w:val="both"/>
      </w:pPr>
    </w:p>
    <w:p w:rsidRDefault="00895447" w:rsidP="00895447" w:rsidR="00895447">
      <w:pPr>
        <w:jc w:val="center"/>
      </w:pPr>
      <w:r w:rsidRPr="00E17697">
        <w:t>z a k lj u č i o    j e</w:t>
      </w:r>
    </w:p>
    <w:p w:rsidRDefault="00895447" w:rsidP="00895447" w:rsidR="00895447">
      <w:pPr>
        <w:jc w:val="center"/>
      </w:pPr>
    </w:p>
    <w:p w:rsidRDefault="00097773" w:rsidP="00097773" w:rsidR="00097773" w:rsidRPr="004E41C9">
      <w:pPr>
        <w:ind w:firstLine="708"/>
        <w:jc w:val="both"/>
      </w:pPr>
      <w:r w:rsidRPr="006E00FF">
        <w:t xml:space="preserve">Nalaže se računovodstvu ovog suda, po </w:t>
      </w:r>
      <w:r w:rsidRPr="007F7623">
        <w:t>pravomoćnosti ovog rješenja, isplatiti iznos od 950,00 kn na žiroračun Financijske agencije broj: HR 42</w:t>
      </w:r>
      <w:r w:rsidR="004512EF">
        <w:t xml:space="preserve"> </w:t>
      </w:r>
      <w:r w:rsidRPr="007F7623">
        <w:t>2390</w:t>
      </w:r>
      <w:r w:rsidR="004512EF">
        <w:t xml:space="preserve"> </w:t>
      </w:r>
      <w:r w:rsidRPr="007F7623">
        <w:t>0011</w:t>
      </w:r>
      <w:r w:rsidR="004512EF">
        <w:t xml:space="preserve"> </w:t>
      </w:r>
      <w:r w:rsidRPr="007F7623">
        <w:t>1000</w:t>
      </w:r>
      <w:r w:rsidR="004512EF">
        <w:t xml:space="preserve"> </w:t>
      </w:r>
      <w:r w:rsidRPr="007F7623">
        <w:t>1704</w:t>
      </w:r>
      <w:r w:rsidR="004512EF">
        <w:t xml:space="preserve"> </w:t>
      </w:r>
      <w:r w:rsidRPr="007F7623">
        <w:t xml:space="preserve">2 </w:t>
      </w:r>
      <w:r w:rsidR="00A147F7">
        <w:t>, SWIFT:HPBZHR2X</w:t>
      </w:r>
      <w:r w:rsidRPr="007F7623">
        <w:t xml:space="preserve">, poziv na broj </w:t>
      </w:r>
      <w:r w:rsidR="00A147F7">
        <w:t>HR05 7524005-</w:t>
      </w:r>
      <w:r w:rsidR="00356F0E">
        <w:t>48139825648</w:t>
      </w:r>
      <w:r w:rsidR="00482080">
        <w:t xml:space="preserve">, </w:t>
      </w:r>
      <w:r w:rsidRPr="007F7623">
        <w:t>iz sredstava predujma za otvaranje predstečajnog postupka koji se pred ovim sudom vodi pod poslovnim brojem St-</w:t>
      </w:r>
      <w:r w:rsidR="00356F0E">
        <w:t>3037</w:t>
      </w:r>
      <w:r w:rsidRPr="004E41C9">
        <w:t>/17.</w:t>
      </w:r>
    </w:p>
    <w:p w:rsidRDefault="00895447" w:rsidP="00895447" w:rsidR="00895447" w:rsidRPr="006E00FF">
      <w:pPr>
        <w:jc w:val="center"/>
      </w:pPr>
    </w:p>
    <w:p w:rsidRDefault="006E00FF" w:rsidP="006E00FF" w:rsidR="006E00FF" w:rsidRPr="006E00FF">
      <w:pPr>
        <w:jc w:val="center"/>
      </w:pPr>
      <w:r w:rsidRPr="006E00FF">
        <w:t>Obrazloženje</w:t>
      </w:r>
    </w:p>
    <w:p w:rsidRDefault="006E00FF" w:rsidP="006E00FF" w:rsidR="006E00FF" w:rsidRPr="004A6F8F">
      <w:pPr>
        <w:jc w:val="both"/>
        <w:rPr>
          <w:color w:val="FF0000"/>
        </w:rPr>
      </w:pPr>
    </w:p>
    <w:p w:rsidRDefault="006E00FF" w:rsidP="006E00FF" w:rsidR="00F67B80">
      <w:pPr>
        <w:ind w:firstLine="708"/>
        <w:jc w:val="both"/>
      </w:pPr>
      <w:r w:rsidRPr="006E00FF">
        <w:t xml:space="preserve">Financijska agencija podnijela </w:t>
      </w:r>
      <w:r w:rsidR="00EC11D4">
        <w:t xml:space="preserve">je </w:t>
      </w:r>
      <w:r w:rsidRPr="006E00FF">
        <w:t xml:space="preserve">ovom sudu prijedlog za </w:t>
      </w:r>
      <w:r w:rsidR="00C00943">
        <w:t>naknadu troškova</w:t>
      </w:r>
      <w:r w:rsidRPr="006E00FF">
        <w:t xml:space="preserve"> </w:t>
      </w:r>
      <w:r w:rsidR="004A6F8F">
        <w:t>predstečajnog</w:t>
      </w:r>
      <w:r w:rsidRPr="006E00FF">
        <w:t xml:space="preserve"> postupku nad dužnikom </w:t>
      </w:r>
      <w:r w:rsidR="00356F0E" w:rsidRPr="00C623A4">
        <w:rPr>
          <w:lang w:val="pt-BR"/>
        </w:rPr>
        <w:t>IMPETUS MOBILE d.o.o., Zagreb, VII</w:t>
      </w:r>
      <w:r w:rsidR="00356F0E">
        <w:rPr>
          <w:lang w:val="pt-BR"/>
        </w:rPr>
        <w:t>.</w:t>
      </w:r>
      <w:r w:rsidR="00356F0E" w:rsidRPr="00C623A4">
        <w:rPr>
          <w:lang w:val="pt-BR"/>
        </w:rPr>
        <w:t xml:space="preserve"> F</w:t>
      </w:r>
      <w:r w:rsidR="00356F0E">
        <w:rPr>
          <w:lang w:val="pt-BR"/>
        </w:rPr>
        <w:t xml:space="preserve">erenšćica 17, OIB: 48139825648 </w:t>
      </w:r>
      <w:r w:rsidRPr="006E00FF">
        <w:t xml:space="preserve">u iznosu od </w:t>
      </w:r>
      <w:r w:rsidR="00F67B80">
        <w:t xml:space="preserve">760,00 kn, uvećano za PDV od 25% u iznosu od </w:t>
      </w:r>
      <w:r w:rsidR="00CD2602">
        <w:t xml:space="preserve">190,00 kn, odnosno u ukupnom iznosu od </w:t>
      </w:r>
      <w:r w:rsidR="00F67B80">
        <w:t xml:space="preserve">950,00 kn na temelju čl. 2. Pravilnika o vrsti i visini naknade troškova Financijske agencije u predstečajnom postupku i o visini naknade troška Financijske </w:t>
      </w:r>
      <w:r w:rsidR="00F67B80" w:rsidRPr="006E00FF">
        <w:t>agencije za podnošenje prijedloga za otvaranje stečajnog postupka (</w:t>
      </w:r>
      <w:r w:rsidR="00F67B80">
        <w:t xml:space="preserve">"Narodne novine" broj </w:t>
      </w:r>
      <w:r w:rsidR="00F67B80" w:rsidRPr="006E00FF">
        <w:t>106/15, dalje: Pravilnik)</w:t>
      </w:r>
      <w:r w:rsidR="00D7257A">
        <w:t>.</w:t>
      </w:r>
    </w:p>
    <w:p w:rsidRDefault="00E02D42" w:rsidP="004C6D26" w:rsidR="00E02D42">
      <w:pPr>
        <w:ind w:firstLine="708"/>
        <w:jc w:val="both"/>
      </w:pPr>
    </w:p>
    <w:p w:rsidRDefault="00F71B3C" w:rsidP="004C6D26" w:rsidR="00F71B3C" w:rsidRPr="00F71B3C">
      <w:pPr>
        <w:ind w:firstLine="708"/>
        <w:jc w:val="both"/>
      </w:pPr>
      <w:r>
        <w:t xml:space="preserve">Prema odredbi čl. 2. st. 1. Pravilnika, </w:t>
      </w:r>
      <w:r w:rsidRPr="00F71B3C">
        <w:t>Financijska agencija ima pravo na naknadu za obavljanje poslova u predstečajnom postupku propisan</w:t>
      </w:r>
      <w:r w:rsidR="00C4558D">
        <w:t>ih odredbama Stečajnog zakona ("</w:t>
      </w:r>
      <w:r w:rsidRPr="00F71B3C">
        <w:t>Narodne novine</w:t>
      </w:r>
      <w:r w:rsidR="00C4558D">
        <w:t>"</w:t>
      </w:r>
      <w:r w:rsidRPr="00F71B3C">
        <w:t xml:space="preserve"> broj 71/15</w:t>
      </w:r>
      <w:r w:rsidR="00C4558D">
        <w:t>; dalje: SZ</w:t>
      </w:r>
      <w:r w:rsidRPr="00F71B3C">
        <w:t>) u iznosu od 760,00 kuna uvećanom za porez na dodanu vrijednost.</w:t>
      </w:r>
      <w:r w:rsidR="00DD06AB">
        <w:t xml:space="preserve"> </w:t>
      </w:r>
      <w:r w:rsidRPr="00F71B3C">
        <w:t xml:space="preserve">Naknada iz </w:t>
      </w:r>
      <w:r w:rsidR="00DD06AB">
        <w:t xml:space="preserve">čl. 2. st. 1. Pravilnika </w:t>
      </w:r>
      <w:r w:rsidRPr="00F71B3C">
        <w:t>obuhvaća troškove sljedećih radnji:</w:t>
      </w:r>
      <w:r w:rsidR="00C46F9A">
        <w:t xml:space="preserve"> </w:t>
      </w:r>
      <w:r w:rsidRPr="00F71B3C">
        <w:t>1. primitak, obrada i objava na mrežnoj stranici e-Oglasna ploča sudova cjelokupne dokumentacije vezane uz tražbine</w:t>
      </w:r>
      <w:r w:rsidR="00C46F9A">
        <w:t xml:space="preserve">; </w:t>
      </w:r>
      <w:r w:rsidRPr="00F71B3C">
        <w:t xml:space="preserve">2. sastavljanje, objava na mrežnoj stranici e-Oglasna ploča sudova i dostava nadležnom trgovačkom </w:t>
      </w:r>
      <w:r w:rsidRPr="00F71B3C">
        <w:lastRenderedPageBreak/>
        <w:t>sudu tablice prijavljenih tražbina i tablice osporenih tražbina te njihovih dopuna</w:t>
      </w:r>
      <w:r w:rsidR="00A153F8">
        <w:t xml:space="preserve">; </w:t>
      </w:r>
      <w:r w:rsidRPr="00F71B3C">
        <w:t>3. objava na mrežnoj stranici e-Oglasna ploča sudova očitovanja dužnika i povjerenika o prijavljenim tražbinama odnosno podatka da očitovanje nije dostavljeno</w:t>
      </w:r>
      <w:r w:rsidR="004C6D26">
        <w:t xml:space="preserve">; </w:t>
      </w:r>
      <w:r w:rsidRPr="00F71B3C">
        <w:t>4. objava na mrežnoj stranici e-Oglasna ploča sudova prijave tražbine i očitovanja o prijavljenim tražbinama ili osporavanju tražbine primljenim nakon isteka roka za objavu</w:t>
      </w:r>
      <w:r w:rsidR="004C6D26">
        <w:t xml:space="preserve">; </w:t>
      </w:r>
      <w:r w:rsidRPr="00F71B3C">
        <w:t>5. dostava nadležnom trgovačkom sudu cjelokupne primljene dokumentacije u papirnatom obliku</w:t>
      </w:r>
      <w:r w:rsidR="004C6D26">
        <w:t xml:space="preserve"> i </w:t>
      </w:r>
      <w:r w:rsidRPr="00F71B3C">
        <w:t>6. omogućavanje dužniku ili vjerovniku uvida u cjelokupnu primljenu dokumentaciju.</w:t>
      </w:r>
    </w:p>
    <w:p w:rsidRDefault="00E02D42" w:rsidP="006F730C" w:rsidR="00E02D42">
      <w:pPr>
        <w:ind w:firstLine="708"/>
        <w:jc w:val="both"/>
        <w:rPr>
          <w:lang w:eastAsia="hr-HR"/>
        </w:rPr>
      </w:pPr>
    </w:p>
    <w:p w:rsidRDefault="00552D15" w:rsidP="008173A0" w:rsidR="008173A0">
      <w:pPr>
        <w:ind w:firstLine="709"/>
        <w:jc w:val="both"/>
        <w:rPr>
          <w:lang w:eastAsia="hr-HR"/>
        </w:rPr>
      </w:pPr>
      <w:r w:rsidRPr="006E00FF">
        <w:rPr>
          <w:lang w:eastAsia="hr-HR"/>
        </w:rPr>
        <w:t xml:space="preserve">Rješenjem ovoga </w:t>
      </w:r>
      <w:r w:rsidRPr="004E41C9">
        <w:rPr>
          <w:lang w:eastAsia="hr-HR"/>
        </w:rPr>
        <w:t xml:space="preserve">suda od </w:t>
      </w:r>
      <w:r w:rsidR="00397FC2">
        <w:rPr>
          <w:lang w:eastAsia="hr-HR"/>
        </w:rPr>
        <w:t>22</w:t>
      </w:r>
      <w:r w:rsidRPr="004E41C9">
        <w:rPr>
          <w:lang w:eastAsia="hr-HR"/>
        </w:rPr>
        <w:t xml:space="preserve">. </w:t>
      </w:r>
      <w:r w:rsidR="00397FC2">
        <w:rPr>
          <w:lang w:eastAsia="hr-HR"/>
        </w:rPr>
        <w:t>prosinca 2017</w:t>
      </w:r>
      <w:r w:rsidRPr="004E41C9">
        <w:rPr>
          <w:lang w:eastAsia="hr-HR"/>
        </w:rPr>
        <w:t xml:space="preserve">., koje je istoga dana objavljeno na mrežnoj stranici e-oglasna ploča ovoga suda, otvoren </w:t>
      </w:r>
      <w:r w:rsidRPr="006E00FF">
        <w:rPr>
          <w:lang w:eastAsia="hr-HR"/>
        </w:rPr>
        <w:t>je predstečajni postupak nad dužnikom u skladu s odredbama čl. 34. SZ-a</w:t>
      </w:r>
      <w:r w:rsidR="00614008" w:rsidRPr="006E00FF">
        <w:rPr>
          <w:lang w:eastAsia="hr-HR"/>
        </w:rPr>
        <w:t xml:space="preserve">. </w:t>
      </w:r>
      <w:r w:rsidR="00E17697">
        <w:rPr>
          <w:lang w:eastAsia="hr-HR"/>
        </w:rPr>
        <w:t xml:space="preserve">Sukladno odredbi čl. 43. st. 4. SZ-a </w:t>
      </w:r>
      <w:r w:rsidR="008173A0">
        <w:t>Financijska agencija</w:t>
      </w:r>
      <w:r w:rsidR="00E17697">
        <w:t xml:space="preserve"> je dužna </w:t>
      </w:r>
      <w:r w:rsidR="008173A0">
        <w:t>objaviti na mrežnoj stranici e-Oglasna ploča sudova u roku od tri dana:</w:t>
      </w:r>
    </w:p>
    <w:p w:rsidRDefault="008173A0" w:rsidP="008173A0" w:rsidR="008173A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color w:val="000000"/>
        </w:rPr>
      </w:pPr>
      <w:r>
        <w:rPr>
          <w:color w:val="000000"/>
        </w:rPr>
        <w:t>- od dana isteka roka za prijavu tražbine, tablicu prijavljenih tražbina zajedno s prijavama tražbina i ispravama,</w:t>
      </w:r>
    </w:p>
    <w:p w:rsidRDefault="008173A0" w:rsidP="008173A0" w:rsidR="008173A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color w:val="000000"/>
        </w:rPr>
      </w:pPr>
      <w:r>
        <w:rPr>
          <w:color w:val="000000"/>
        </w:rPr>
        <w:t xml:space="preserve">- od dana isteka roka za očitovanje dužnika i povjerenika ako je imenovan o prijavljenim tražbinama, očitovanje o prijavljenim tražbinama, odnosno podatak da očitovanje nije dostavljeno </w:t>
      </w:r>
    </w:p>
    <w:p w:rsidRDefault="008173A0" w:rsidP="008173A0" w:rsidR="008173A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color w:val="000000"/>
        </w:rPr>
      </w:pPr>
      <w:r>
        <w:rPr>
          <w:color w:val="000000"/>
        </w:rPr>
        <w:t>- od dana isteka roka za osporavanje tražbina, tablicu osporenih tražbina u kojoj će navesti sve tražbine koje je osporio dužnik, povjerenik ili vjerovnik (točka VI. izreke navedenog rješenja, a ako je prijava tražbine, očitovanje o prijavljenim tražbinama ili osporavanje tražbine primljeno nakon objava iz točke VI. izreke tog rješenja, pozvana je Financijska agencija sastaviti dopunu tablica i zajedno s prijavom tražbine, očitovanjem o prijavljenim tražbinama ili osporavanjem tražbine i ispravama objaviti na mrežnoj stranici e-Oglasna ploča sudova najkasnije prvoga dana nakon primitka (točka VII. izreke navedenog rješenja).</w:t>
      </w:r>
    </w:p>
    <w:p w:rsidRDefault="008173A0" w:rsidP="008173A0" w:rsidR="008173A0">
      <w:pPr>
        <w:ind w:firstLine="708"/>
        <w:jc w:val="both"/>
        <w:rPr>
          <w:lang w:eastAsia="hr-HR"/>
        </w:rPr>
      </w:pPr>
    </w:p>
    <w:p w:rsidRDefault="008173A0" w:rsidP="008173A0" w:rsidR="00E17697" w:rsidRPr="00E17697">
      <w:pPr>
        <w:ind w:firstLine="708"/>
        <w:jc w:val="both"/>
        <w:rPr>
          <w:lang w:eastAsia="hr-HR"/>
        </w:rPr>
      </w:pPr>
      <w:r w:rsidRPr="00E17697">
        <w:rPr>
          <w:lang w:eastAsia="hr-HR"/>
        </w:rPr>
        <w:t>Uvidom u spis i mrežnu stranicu e-oglasna ploča ovoga suda utvrđeno</w:t>
      </w:r>
      <w:r w:rsidR="00E17697" w:rsidRPr="00E17697">
        <w:rPr>
          <w:lang w:eastAsia="hr-HR"/>
        </w:rPr>
        <w:t xml:space="preserve"> je da je Financijska agencija postupila sukladno odredbi čl. 43. st. 4 SZ-a</w:t>
      </w:r>
      <w:r w:rsidR="00915E91">
        <w:t>.</w:t>
      </w:r>
    </w:p>
    <w:p w:rsidRDefault="00E17697" w:rsidP="008173A0" w:rsidR="00E17697" w:rsidRPr="00E17697">
      <w:pPr>
        <w:ind w:firstLine="708"/>
        <w:jc w:val="both"/>
        <w:rPr>
          <w:lang w:eastAsia="hr-HR"/>
        </w:rPr>
      </w:pPr>
    </w:p>
    <w:p w:rsidRDefault="008173A0" w:rsidP="008173A0" w:rsidR="008173A0">
      <w:pPr>
        <w:ind w:firstLine="708"/>
        <w:jc w:val="both"/>
      </w:pPr>
      <w:r w:rsidRPr="00E17697">
        <w:t>Za navedene radnje u predstečajnom postupku Financijska agencija ima pravo na naknadu troškova u iznosu od 760,00 kuna uvećanom za porez na dodanu vrijednost od 25% u iznosu od 190,00 kn, što ukupno iznosi 950,00 kn u skladu s odredbom čl. 2. st. 1. Pravilnika. Zbog toga je, na temelju odredbe čl. 2. st. 1. Pravilnika u vezi s odredbom čl. 44. st. 3. SZ-a, odlučeno kao</w:t>
      </w:r>
      <w:r w:rsidR="00532D4E" w:rsidRPr="00E17697">
        <w:t xml:space="preserve"> u</w:t>
      </w:r>
      <w:r w:rsidRPr="00E17697">
        <w:t xml:space="preserve"> </w:t>
      </w:r>
      <w:r w:rsidR="00532D4E" w:rsidRPr="00E17697">
        <w:t>izreci</w:t>
      </w:r>
      <w:r w:rsidRPr="00E17697">
        <w:t xml:space="preserve"> ovog rješenja.</w:t>
      </w:r>
    </w:p>
    <w:p w:rsidRDefault="008173A0" w:rsidP="00895447" w:rsidR="00B61241" w:rsidRPr="00001137">
      <w:pPr>
        <w:pStyle w:val="t-9-8"/>
        <w:ind w:firstLine="708"/>
        <w:jc w:val="both"/>
      </w:pPr>
      <w:r>
        <w:t>Od</w:t>
      </w:r>
      <w:r w:rsidR="00895447" w:rsidRPr="00001137">
        <w:t xml:space="preserve">luka iz </w:t>
      </w:r>
      <w:r w:rsidR="00097773" w:rsidRPr="00001137">
        <w:t>izreke ovog zaključka temelji se na odredb</w:t>
      </w:r>
      <w:r w:rsidR="005E1F45">
        <w:t>ama</w:t>
      </w:r>
      <w:r w:rsidR="00097773" w:rsidRPr="00001137">
        <w:t xml:space="preserve"> čl. 2. st. 4. i st. 5. Pravilnika</w:t>
      </w:r>
      <w:r w:rsidR="00B61241" w:rsidRPr="00001137">
        <w:t xml:space="preserve"> i čl. 44. st. 4. SZ-a.</w:t>
      </w:r>
    </w:p>
    <w:p w:rsidRDefault="00623C81" w:rsidP="00632789" w:rsidR="00494008" w:rsidRPr="006E00FF">
      <w:pPr>
        <w:jc w:val="center"/>
      </w:pPr>
      <w:r w:rsidRPr="006E00FF">
        <w:t xml:space="preserve">U </w:t>
      </w:r>
      <w:r w:rsidRPr="004E41C9">
        <w:t xml:space="preserve">Zagrebu </w:t>
      </w:r>
      <w:r w:rsidR="00495ADF">
        <w:t>22</w:t>
      </w:r>
      <w:r w:rsidR="00EB3825" w:rsidRPr="004E41C9">
        <w:t xml:space="preserve">. </w:t>
      </w:r>
      <w:r w:rsidR="00356F0E">
        <w:t>svibnja 2019</w:t>
      </w:r>
      <w:r w:rsidR="00EB3825">
        <w:t>.</w:t>
      </w:r>
      <w:r w:rsidR="001D7C1D" w:rsidRPr="006E00FF">
        <w:t xml:space="preserve">                                                                                                                 </w:t>
      </w:r>
    </w:p>
    <w:p w:rsidRDefault="00723C40" w:rsidP="00E91121" w:rsidR="00723C40" w:rsidRPr="006E00F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32D4E" w:rsidP="00E91121" w:rsidR="00227E5D" w:rsidRPr="006E00F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916F89">
        <w:rPr>
          <w:rFonts w:hAnsi="Times New Roman" w:ascii="Times New Roman"/>
          <w:b w:val="false"/>
          <w:color w:val="auto"/>
          <w:szCs w:val="24"/>
        </w:rPr>
        <w:t xml:space="preserve">                                  </w:t>
      </w:r>
      <w:r w:rsidR="00B80AF2" w:rsidRPr="006E00FF">
        <w:rPr>
          <w:rFonts w:hAnsi="Times New Roman" w:ascii="Times New Roman"/>
          <w:b w:val="false"/>
          <w:color w:val="auto"/>
          <w:szCs w:val="24"/>
        </w:rPr>
        <w:t>S</w:t>
      </w:r>
      <w:r w:rsidR="00227E5D" w:rsidRPr="006E00FF">
        <w:rPr>
          <w:rFonts w:hAnsi="Times New Roman" w:ascii="Times New Roman"/>
          <w:b w:val="false"/>
          <w:color w:val="auto"/>
          <w:szCs w:val="24"/>
        </w:rPr>
        <w:t>u</w:t>
      </w:r>
      <w:r w:rsidR="00356F0E">
        <w:rPr>
          <w:rFonts w:hAnsi="Times New Roman" w:ascii="Times New Roman"/>
          <w:b w:val="false"/>
          <w:color w:val="auto"/>
          <w:szCs w:val="24"/>
        </w:rPr>
        <w:t>tkinja</w:t>
      </w:r>
      <w:r w:rsidR="00227E5D" w:rsidRPr="006E00FF">
        <w:rPr>
          <w:rFonts w:hAnsi="Times New Roman" w:ascii="Times New Roman"/>
          <w:b w:val="false"/>
          <w:color w:val="auto"/>
          <w:szCs w:val="24"/>
        </w:rPr>
        <w:t>:</w:t>
      </w:r>
    </w:p>
    <w:p w:rsidRDefault="00532D4E" w:rsidP="00645F5D" w:rsidR="00E02D4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60CAE">
        <w:t xml:space="preserve">           </w:t>
      </w:r>
      <w:r>
        <w:t>Nikolina Dorić Hadžisejdić</w:t>
      </w:r>
      <w:r w:rsidR="00A60CAE">
        <w:t>, v.r.</w:t>
      </w:r>
    </w:p>
    <w:p w:rsidRDefault="00916F89" w:rsidP="00645F5D" w:rsidR="00916F89">
      <w:pPr>
        <w:jc w:val="both"/>
      </w:pPr>
    </w:p>
    <w:p w:rsidRDefault="00916F89" w:rsidP="00645F5D" w:rsidR="00916F89">
      <w:pPr>
        <w:jc w:val="both"/>
      </w:pPr>
    </w:p>
    <w:p w:rsidRDefault="00645F5D" w:rsidP="00645F5D" w:rsidR="00645F5D">
      <w:pPr>
        <w:jc w:val="both"/>
      </w:pPr>
      <w:r>
        <w:t>Uputa o pravnom lijeku</w:t>
      </w:r>
      <w:r w:rsidRPr="00D92338">
        <w:t>:</w:t>
      </w:r>
    </w:p>
    <w:p w:rsidRDefault="00645F5D" w:rsidP="00645F5D" w:rsidR="00645F5D" w:rsidRPr="00915E91">
      <w:pPr>
        <w:jc w:val="both"/>
      </w:pPr>
      <w:r>
        <w:t>Pr</w:t>
      </w:r>
      <w:r w:rsidRPr="0073650D">
        <w:t>otiv ovo</w:t>
      </w:r>
      <w:r>
        <w:t xml:space="preserve">g rješenja </w:t>
      </w:r>
      <w:r w:rsidRPr="0073650D">
        <w:t>može</w:t>
      </w:r>
      <w:r>
        <w:t xml:space="preserve"> se izjaviti žalba</w:t>
      </w:r>
      <w:r w:rsidRPr="0073650D">
        <w:t xml:space="preserve"> Visokom trgovačkom sudu Republike Hrvatske u roku od 8 dana </w:t>
      </w:r>
      <w:r>
        <w:t>od dostave</w:t>
      </w:r>
      <w:r w:rsidRPr="0073650D">
        <w:t xml:space="preserve"> rješenja</w:t>
      </w:r>
      <w:r>
        <w:t xml:space="preserve"> (čl. 19. st. 2. SZ)</w:t>
      </w:r>
      <w:r w:rsidRPr="0073650D">
        <w:t xml:space="preserve">, a </w:t>
      </w:r>
      <w:r>
        <w:t>podnosi</w:t>
      </w:r>
      <w:r w:rsidRPr="0073650D">
        <w:t xml:space="preserve"> se putem ovog suda u 2 primjerka</w:t>
      </w:r>
      <w:r w:rsidRPr="00915E91">
        <w:t xml:space="preserve">. </w:t>
      </w:r>
      <w:r w:rsidRPr="00915E91">
        <w:lastRenderedPageBreak/>
        <w:t>Dostava se smatra obavljenom istekom osmoga dana od dana objave pismena na mrežnoj stranici e-Oglasna ploča sudova (čl. 12. st. 2. SZ).</w:t>
      </w:r>
    </w:p>
    <w:p w:rsidRDefault="00645F5D" w:rsidP="00645F5D" w:rsidR="00645F5D" w:rsidRPr="00915E91">
      <w:pPr>
        <w:jc w:val="both"/>
      </w:pPr>
    </w:p>
    <w:p w:rsidRDefault="008F2BEA" w:rsidP="00532D4E" w:rsidR="00532D4E">
      <w:pPr>
        <w:jc w:val="both"/>
      </w:pPr>
      <w:r>
        <w:t>Protiv zaključka nije dopušten</w:t>
      </w:r>
      <w:r w:rsidR="00532D4E" w:rsidRPr="00645508">
        <w:t xml:space="preserve"> </w:t>
      </w:r>
      <w:r>
        <w:t>pravni lijek</w:t>
      </w:r>
      <w:r w:rsidR="00532D4E" w:rsidRPr="00645508">
        <w:t xml:space="preserve"> (čl.1</w:t>
      </w:r>
      <w:r w:rsidR="003D2D32">
        <w:t>9</w:t>
      </w:r>
      <w:r w:rsidR="00532D4E" w:rsidRPr="00645508">
        <w:t>.</w:t>
      </w:r>
      <w:r w:rsidR="00532D4E">
        <w:t xml:space="preserve"> </w:t>
      </w:r>
      <w:r w:rsidR="00532D4E" w:rsidRPr="00645508">
        <w:t>st.</w:t>
      </w:r>
      <w:r>
        <w:t xml:space="preserve"> </w:t>
      </w:r>
      <w:r w:rsidR="003D2D32">
        <w:t>7</w:t>
      </w:r>
      <w:r w:rsidR="00532D4E" w:rsidRPr="00645508">
        <w:t>. SZ</w:t>
      </w:r>
      <w:r w:rsidR="00532D4E">
        <w:t>-a</w:t>
      </w:r>
      <w:r w:rsidR="00532D4E" w:rsidRPr="00645508">
        <w:t>).</w:t>
      </w:r>
    </w:p>
    <w:p w:rsidRDefault="00532D4E" w:rsidP="00532D4E" w:rsidR="00532D4E">
      <w:pPr>
        <w:jc w:val="both"/>
      </w:pPr>
    </w:p>
    <w:p w:rsidRDefault="005767B7" w:rsidP="001D7C1D" w:rsidR="005767B7"/>
    <w:p w:rsidRDefault="00A60CAE" w:rsidP="007B64C7" w:rsidR="00A60CAE">
      <w:pPr>
        <w:ind w:firstLine="708" w:left="3540"/>
        <w:jc w:val="right"/>
      </w:pPr>
      <w:r>
        <w:t>Za točnost otpravka-ovlašteni službenik:</w:t>
      </w:r>
    </w:p>
    <w:p w:rsidRDefault="00A60CAE" w:rsidP="007B64C7" w:rsidR="00A60CAE">
      <w:pPr>
        <w:ind w:firstLine="708" w:left="3540"/>
        <w:jc w:val="right"/>
      </w:pPr>
      <w:r>
        <w:t xml:space="preserve">                                       Valentina Gabud</w:t>
      </w:r>
    </w:p>
    <w:p w:rsidRDefault="005F3117" w:rsidP="00A60CAE" w:rsidR="005F3117">
      <w:pPr>
        <w:pStyle w:val="Odlomakpopisa"/>
      </w:pPr>
    </w:p>
    <w:sectPr w:rsidSect="0044128A" w:rsidR="005F3117">
      <w:headerReference w:type="even" r:id="rId10"/>
      <w:headerReference w:type="default" r:id="rId11"/>
      <w:headerReference w:type="first" r:id="rId12"/>
      <w:pgSz w:h="15840" w:w="12240"/>
      <w:pgMar w:gutter="0" w:footer="709" w:header="709" w:left="1417" w:bottom="1417" w:right="1417" w:top="1417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0CAE">
      <w:rPr>
        <w:rStyle w:val="Brojstranice"/>
        <w:noProof/>
      </w:rPr>
      <w:t>2</w:t>
    </w:r>
    <w:r>
      <w:rPr>
        <w:rStyle w:val="Brojstranice"/>
      </w:rPr>
      <w:fldChar w:fldCharType="end"/>
    </w:r>
  </w:p>
  <w:sdt>
    <w:sdtPr>
      <w:id w:val="-317647986"/>
      <w:docPartObj>
        <w:docPartGallery w:val="Page Numbers (Top of Page)"/>
        <w:docPartUnique/>
      </w:docPartObj>
    </w:sdtPr>
    <w:sdtEndPr/>
    <w:sdtContent>
      <w:p w:rsidRDefault="004A6F8F" w:rsidP="0069515E" w:rsidR="0069515E">
        <w:pPr>
          <w:pStyle w:val="Zaglavlje"/>
          <w:ind w:firstLine="3828" w:left="3252"/>
          <w:jc w:val="center"/>
        </w:pPr>
        <w:r>
          <w:t>89</w:t>
        </w:r>
        <w:r w:rsidR="0069515E" w:rsidRPr="004C3D03">
          <w:t>. St-</w:t>
        </w:r>
        <w:r w:rsidR="00356F0E">
          <w:t>3037</w:t>
        </w:r>
        <w:r w:rsidR="0069515E">
          <w:t>/17</w:t>
        </w:r>
        <w:r>
          <w:t>-</w:t>
        </w:r>
        <w:r w:rsidR="0006338E">
          <w:t>59</w:t>
        </w:r>
      </w:p>
    </w:sdtContent>
  </w:sdt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078E" w:rsidP="00103DAA" w:rsidR="00CD09E2">
    <w:pPr>
      <w:pStyle w:val="Zaglavlje"/>
      <w:jc w:val="right"/>
    </w:pPr>
    <w:r>
      <w:t xml:space="preserve">89. </w:t>
    </w:r>
    <w:r w:rsidR="00103DAA">
      <w:t>St-</w:t>
    </w:r>
    <w:r w:rsidR="00356F0E">
      <w:t>3037</w:t>
    </w:r>
    <w:r w:rsidR="00103DAA">
      <w:t>/17</w:t>
    </w:r>
    <w:r w:rsidR="00356F0E">
      <w:t>-</w:t>
    </w:r>
  </w:p>
  <w:p w:rsidRDefault="00414A38" w:rsidP="00E06AAF" w:rsidR="00103DAA">
    <w:pPr>
      <w:pStyle w:val="Zaglavlje"/>
      <w:jc w:val="center"/>
    </w:pPr>
    <w: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078E" w:rsidP="003D078E" w:rsidR="00414A38">
    <w:pPr>
      <w:pStyle w:val="Zaglavlje"/>
      <w:jc w:val="both"/>
    </w:pPr>
    <w:r>
      <w:t xml:space="preserve">                    </w:t>
    </w:r>
    <w:r w:rsidRPr="006F1FCB">
      <w:rPr>
        <w:noProof/>
        <w:sz w:val="22"/>
        <w:szCs w:val="22"/>
        <w:lang w:eastAsia="hr-HR"/>
      </w:rPr>
      <w:drawing>
        <wp:inline distR="0" distL="0" distB="0" distT="0">
          <wp:extent cy="723900" cx="581025"/>
          <wp:effectExtent b="0" r="9525" t="0" l="0"/>
          <wp:docPr descr="cid:image001.jpg@01C5F68A.E0453980"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cid:image001.jpg@01C5F68A.E0453980"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723900" cx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14A38" w:rsidR="00414A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5F2389"/>
    <w:multiLevelType w:val="hybridMultilevel"/>
    <w:tmpl w:val="189A4C2A"/>
    <w:lvl w:tplc="9F109CB4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CC4506F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63B1267"/>
    <w:multiLevelType w:val="hybridMultilevel"/>
    <w:tmpl w:val="2EEA3E18"/>
    <w:lvl w:tplc="77D2296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01137"/>
    <w:rsid w:val="000149C1"/>
    <w:rsid w:val="0001779A"/>
    <w:rsid w:val="000222F0"/>
    <w:rsid w:val="00045037"/>
    <w:rsid w:val="00053AEB"/>
    <w:rsid w:val="0006338E"/>
    <w:rsid w:val="00065FA4"/>
    <w:rsid w:val="0006652E"/>
    <w:rsid w:val="00074EEC"/>
    <w:rsid w:val="000846DF"/>
    <w:rsid w:val="00086A78"/>
    <w:rsid w:val="00096401"/>
    <w:rsid w:val="00097773"/>
    <w:rsid w:val="000A0DD4"/>
    <w:rsid w:val="000A740B"/>
    <w:rsid w:val="000B0FFB"/>
    <w:rsid w:val="000E6617"/>
    <w:rsid w:val="00103DAA"/>
    <w:rsid w:val="00110AFA"/>
    <w:rsid w:val="0012053C"/>
    <w:rsid w:val="0012466F"/>
    <w:rsid w:val="00131378"/>
    <w:rsid w:val="001655BD"/>
    <w:rsid w:val="001702E2"/>
    <w:rsid w:val="00180101"/>
    <w:rsid w:val="00182FF6"/>
    <w:rsid w:val="0018441A"/>
    <w:rsid w:val="001A1C1F"/>
    <w:rsid w:val="001C5A54"/>
    <w:rsid w:val="001D30AF"/>
    <w:rsid w:val="001D33C9"/>
    <w:rsid w:val="001D7C1D"/>
    <w:rsid w:val="001E4739"/>
    <w:rsid w:val="00200422"/>
    <w:rsid w:val="0020114B"/>
    <w:rsid w:val="0020156D"/>
    <w:rsid w:val="002074CC"/>
    <w:rsid w:val="00220063"/>
    <w:rsid w:val="00227E5D"/>
    <w:rsid w:val="00250691"/>
    <w:rsid w:val="002764F2"/>
    <w:rsid w:val="00277304"/>
    <w:rsid w:val="00293775"/>
    <w:rsid w:val="00293D54"/>
    <w:rsid w:val="002951AA"/>
    <w:rsid w:val="00296D5A"/>
    <w:rsid w:val="002A6BCA"/>
    <w:rsid w:val="002B6196"/>
    <w:rsid w:val="002D3E0D"/>
    <w:rsid w:val="002D6042"/>
    <w:rsid w:val="002F0C57"/>
    <w:rsid w:val="003138C7"/>
    <w:rsid w:val="00313E2E"/>
    <w:rsid w:val="0032387F"/>
    <w:rsid w:val="00334785"/>
    <w:rsid w:val="00337CEE"/>
    <w:rsid w:val="00344C8E"/>
    <w:rsid w:val="00346BD0"/>
    <w:rsid w:val="0035307A"/>
    <w:rsid w:val="0035454C"/>
    <w:rsid w:val="00356F0E"/>
    <w:rsid w:val="00373E34"/>
    <w:rsid w:val="00375B58"/>
    <w:rsid w:val="003762CC"/>
    <w:rsid w:val="00383019"/>
    <w:rsid w:val="00393847"/>
    <w:rsid w:val="00397FC2"/>
    <w:rsid w:val="003B2CD3"/>
    <w:rsid w:val="003B7D65"/>
    <w:rsid w:val="003C590F"/>
    <w:rsid w:val="003D054D"/>
    <w:rsid w:val="003D078E"/>
    <w:rsid w:val="003D2D32"/>
    <w:rsid w:val="003D70F4"/>
    <w:rsid w:val="003D730A"/>
    <w:rsid w:val="003E718A"/>
    <w:rsid w:val="003E7EA5"/>
    <w:rsid w:val="00401738"/>
    <w:rsid w:val="00414A38"/>
    <w:rsid w:val="0042407B"/>
    <w:rsid w:val="0042493D"/>
    <w:rsid w:val="00435D2B"/>
    <w:rsid w:val="0044128A"/>
    <w:rsid w:val="00442CF9"/>
    <w:rsid w:val="004512EF"/>
    <w:rsid w:val="00454DEC"/>
    <w:rsid w:val="00470861"/>
    <w:rsid w:val="00471619"/>
    <w:rsid w:val="00482080"/>
    <w:rsid w:val="004933A0"/>
    <w:rsid w:val="00494008"/>
    <w:rsid w:val="00495ADF"/>
    <w:rsid w:val="004A0AF2"/>
    <w:rsid w:val="004A1741"/>
    <w:rsid w:val="004A2A5B"/>
    <w:rsid w:val="004A33A9"/>
    <w:rsid w:val="004A6F8F"/>
    <w:rsid w:val="004C3D03"/>
    <w:rsid w:val="004C6D26"/>
    <w:rsid w:val="004E0ABE"/>
    <w:rsid w:val="004E0E98"/>
    <w:rsid w:val="004E41C9"/>
    <w:rsid w:val="004E4C27"/>
    <w:rsid w:val="004E5BEE"/>
    <w:rsid w:val="004E6026"/>
    <w:rsid w:val="004F0341"/>
    <w:rsid w:val="004F0AB4"/>
    <w:rsid w:val="004F2E0E"/>
    <w:rsid w:val="004F5330"/>
    <w:rsid w:val="004F5B4C"/>
    <w:rsid w:val="00503716"/>
    <w:rsid w:val="00505DE4"/>
    <w:rsid w:val="00525A5B"/>
    <w:rsid w:val="00530573"/>
    <w:rsid w:val="00532D4E"/>
    <w:rsid w:val="0053599E"/>
    <w:rsid w:val="00540747"/>
    <w:rsid w:val="0054148E"/>
    <w:rsid w:val="00542C31"/>
    <w:rsid w:val="00552AAE"/>
    <w:rsid w:val="00552D15"/>
    <w:rsid w:val="00554285"/>
    <w:rsid w:val="0055738A"/>
    <w:rsid w:val="00560713"/>
    <w:rsid w:val="005620F0"/>
    <w:rsid w:val="005767B7"/>
    <w:rsid w:val="00585191"/>
    <w:rsid w:val="005965EE"/>
    <w:rsid w:val="005A3656"/>
    <w:rsid w:val="005A5C51"/>
    <w:rsid w:val="005B4DE4"/>
    <w:rsid w:val="005C0355"/>
    <w:rsid w:val="005C3C8E"/>
    <w:rsid w:val="005C7340"/>
    <w:rsid w:val="005D3AFA"/>
    <w:rsid w:val="005D7B34"/>
    <w:rsid w:val="005E1F45"/>
    <w:rsid w:val="005F3117"/>
    <w:rsid w:val="00614008"/>
    <w:rsid w:val="00615BDD"/>
    <w:rsid w:val="00622C16"/>
    <w:rsid w:val="00623C81"/>
    <w:rsid w:val="00626C9E"/>
    <w:rsid w:val="006318A8"/>
    <w:rsid w:val="00632789"/>
    <w:rsid w:val="00635C70"/>
    <w:rsid w:val="00641936"/>
    <w:rsid w:val="00645F5D"/>
    <w:rsid w:val="006461F6"/>
    <w:rsid w:val="00647596"/>
    <w:rsid w:val="00655AA9"/>
    <w:rsid w:val="00656D1B"/>
    <w:rsid w:val="006575C4"/>
    <w:rsid w:val="00671744"/>
    <w:rsid w:val="0069515E"/>
    <w:rsid w:val="00695F9E"/>
    <w:rsid w:val="006A4C7C"/>
    <w:rsid w:val="006B7E45"/>
    <w:rsid w:val="006C2AC8"/>
    <w:rsid w:val="006C6D31"/>
    <w:rsid w:val="006E00FF"/>
    <w:rsid w:val="006E2473"/>
    <w:rsid w:val="006E4706"/>
    <w:rsid w:val="006F09DF"/>
    <w:rsid w:val="006F1FCB"/>
    <w:rsid w:val="006F2525"/>
    <w:rsid w:val="006F2E2D"/>
    <w:rsid w:val="006F6E41"/>
    <w:rsid w:val="006F730C"/>
    <w:rsid w:val="007165BF"/>
    <w:rsid w:val="00723C40"/>
    <w:rsid w:val="00723FFE"/>
    <w:rsid w:val="00726EFF"/>
    <w:rsid w:val="0073147B"/>
    <w:rsid w:val="00746277"/>
    <w:rsid w:val="00751ABD"/>
    <w:rsid w:val="007700B1"/>
    <w:rsid w:val="00771160"/>
    <w:rsid w:val="00772463"/>
    <w:rsid w:val="0078257D"/>
    <w:rsid w:val="0078780C"/>
    <w:rsid w:val="00794081"/>
    <w:rsid w:val="007A0858"/>
    <w:rsid w:val="007A21D5"/>
    <w:rsid w:val="007B1722"/>
    <w:rsid w:val="007D6A64"/>
    <w:rsid w:val="007E0E3A"/>
    <w:rsid w:val="007E520E"/>
    <w:rsid w:val="007F7623"/>
    <w:rsid w:val="0081351F"/>
    <w:rsid w:val="008173A0"/>
    <w:rsid w:val="00832796"/>
    <w:rsid w:val="0083753E"/>
    <w:rsid w:val="00846FF0"/>
    <w:rsid w:val="00847036"/>
    <w:rsid w:val="00852B75"/>
    <w:rsid w:val="008538BB"/>
    <w:rsid w:val="0085489D"/>
    <w:rsid w:val="00861086"/>
    <w:rsid w:val="00863555"/>
    <w:rsid w:val="00873338"/>
    <w:rsid w:val="00895447"/>
    <w:rsid w:val="008A0B94"/>
    <w:rsid w:val="008A1446"/>
    <w:rsid w:val="008A43B6"/>
    <w:rsid w:val="008B5033"/>
    <w:rsid w:val="008B5ABB"/>
    <w:rsid w:val="008C27EB"/>
    <w:rsid w:val="008E3CE2"/>
    <w:rsid w:val="008F1F6F"/>
    <w:rsid w:val="008F2BEA"/>
    <w:rsid w:val="00904A28"/>
    <w:rsid w:val="00915E91"/>
    <w:rsid w:val="00916F89"/>
    <w:rsid w:val="00940333"/>
    <w:rsid w:val="00943BB6"/>
    <w:rsid w:val="00975BD3"/>
    <w:rsid w:val="00977526"/>
    <w:rsid w:val="009903DB"/>
    <w:rsid w:val="009A5362"/>
    <w:rsid w:val="009B0598"/>
    <w:rsid w:val="009B2A24"/>
    <w:rsid w:val="009B73E3"/>
    <w:rsid w:val="009C3707"/>
    <w:rsid w:val="009E07C4"/>
    <w:rsid w:val="009F0179"/>
    <w:rsid w:val="009F137F"/>
    <w:rsid w:val="00A053F6"/>
    <w:rsid w:val="00A143B2"/>
    <w:rsid w:val="00A147F7"/>
    <w:rsid w:val="00A153F8"/>
    <w:rsid w:val="00A164BF"/>
    <w:rsid w:val="00A50489"/>
    <w:rsid w:val="00A545CD"/>
    <w:rsid w:val="00A570A5"/>
    <w:rsid w:val="00A60343"/>
    <w:rsid w:val="00A60CAE"/>
    <w:rsid w:val="00A66E04"/>
    <w:rsid w:val="00A705A4"/>
    <w:rsid w:val="00A73B0F"/>
    <w:rsid w:val="00A76D45"/>
    <w:rsid w:val="00A82235"/>
    <w:rsid w:val="00A8321B"/>
    <w:rsid w:val="00AA05AE"/>
    <w:rsid w:val="00AB52BF"/>
    <w:rsid w:val="00AC5095"/>
    <w:rsid w:val="00AC7202"/>
    <w:rsid w:val="00AD1CD0"/>
    <w:rsid w:val="00AD4799"/>
    <w:rsid w:val="00AF1C54"/>
    <w:rsid w:val="00B04C5C"/>
    <w:rsid w:val="00B076A4"/>
    <w:rsid w:val="00B07B4E"/>
    <w:rsid w:val="00B13F51"/>
    <w:rsid w:val="00B25218"/>
    <w:rsid w:val="00B31F26"/>
    <w:rsid w:val="00B33614"/>
    <w:rsid w:val="00B36249"/>
    <w:rsid w:val="00B470A0"/>
    <w:rsid w:val="00B52FE2"/>
    <w:rsid w:val="00B534A6"/>
    <w:rsid w:val="00B61241"/>
    <w:rsid w:val="00B70826"/>
    <w:rsid w:val="00B72F81"/>
    <w:rsid w:val="00B80AF2"/>
    <w:rsid w:val="00B86AA5"/>
    <w:rsid w:val="00BA0874"/>
    <w:rsid w:val="00BA1F6D"/>
    <w:rsid w:val="00BC0C30"/>
    <w:rsid w:val="00BC21E9"/>
    <w:rsid w:val="00BC7763"/>
    <w:rsid w:val="00BF7524"/>
    <w:rsid w:val="00C00943"/>
    <w:rsid w:val="00C04E39"/>
    <w:rsid w:val="00C1172F"/>
    <w:rsid w:val="00C22FB5"/>
    <w:rsid w:val="00C25555"/>
    <w:rsid w:val="00C366DD"/>
    <w:rsid w:val="00C44D19"/>
    <w:rsid w:val="00C4558D"/>
    <w:rsid w:val="00C46F9A"/>
    <w:rsid w:val="00C63B0D"/>
    <w:rsid w:val="00C73C08"/>
    <w:rsid w:val="00C80D02"/>
    <w:rsid w:val="00CB7B6F"/>
    <w:rsid w:val="00CC0366"/>
    <w:rsid w:val="00CC24A9"/>
    <w:rsid w:val="00CC73E1"/>
    <w:rsid w:val="00CD09E2"/>
    <w:rsid w:val="00CD2602"/>
    <w:rsid w:val="00CE0697"/>
    <w:rsid w:val="00CE49F6"/>
    <w:rsid w:val="00CE4C1C"/>
    <w:rsid w:val="00CF7906"/>
    <w:rsid w:val="00D00CC7"/>
    <w:rsid w:val="00D03905"/>
    <w:rsid w:val="00D30C96"/>
    <w:rsid w:val="00D42A79"/>
    <w:rsid w:val="00D46BFA"/>
    <w:rsid w:val="00D50CF3"/>
    <w:rsid w:val="00D52B12"/>
    <w:rsid w:val="00D54DD5"/>
    <w:rsid w:val="00D576B0"/>
    <w:rsid w:val="00D579EF"/>
    <w:rsid w:val="00D623A3"/>
    <w:rsid w:val="00D70C6F"/>
    <w:rsid w:val="00D7257A"/>
    <w:rsid w:val="00D83009"/>
    <w:rsid w:val="00D91CEA"/>
    <w:rsid w:val="00D926EC"/>
    <w:rsid w:val="00D94C92"/>
    <w:rsid w:val="00DA4D75"/>
    <w:rsid w:val="00DB479A"/>
    <w:rsid w:val="00DC1B77"/>
    <w:rsid w:val="00DC7A16"/>
    <w:rsid w:val="00DD06AB"/>
    <w:rsid w:val="00DD1A2B"/>
    <w:rsid w:val="00DD2ED7"/>
    <w:rsid w:val="00DD4B2F"/>
    <w:rsid w:val="00DD6E91"/>
    <w:rsid w:val="00DE13B2"/>
    <w:rsid w:val="00E02D42"/>
    <w:rsid w:val="00E03421"/>
    <w:rsid w:val="00E06AAF"/>
    <w:rsid w:val="00E17697"/>
    <w:rsid w:val="00E42E98"/>
    <w:rsid w:val="00E617B1"/>
    <w:rsid w:val="00E82E09"/>
    <w:rsid w:val="00E856EB"/>
    <w:rsid w:val="00EB3825"/>
    <w:rsid w:val="00EC0715"/>
    <w:rsid w:val="00EC11D4"/>
    <w:rsid w:val="00EC73C1"/>
    <w:rsid w:val="00ED3B98"/>
    <w:rsid w:val="00EE5E63"/>
    <w:rsid w:val="00F05D0A"/>
    <w:rsid w:val="00F226F7"/>
    <w:rsid w:val="00F639FD"/>
    <w:rsid w:val="00F66D6D"/>
    <w:rsid w:val="00F67B80"/>
    <w:rsid w:val="00F70A23"/>
    <w:rsid w:val="00F71B3C"/>
    <w:rsid w:val="00F753F1"/>
    <w:rsid w:val="00F766EF"/>
    <w:rsid w:val="00F86313"/>
    <w:rsid w:val="00FB7F33"/>
    <w:rsid w:val="00FC1AFD"/>
    <w:rsid w:val="00FF1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uiPriority="22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customStyle="true" w:styleId="t-9-8" w:type="paragraph">
    <w:name w:val="t-9-8"/>
    <w:basedOn w:val="Normal"/>
    <w:rsid w:val="00F71B3C"/>
    <w:pPr>
      <w:spacing w:after="225" w:beforeAutospacing="true" w:before="100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39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39F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39F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9F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9F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CC0366"/>
    <w:rPr>
      <w:b/>
      <w:bCs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iPriority="22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customStyle="1" w:styleId="t-9-8" w:type="paragraph">
    <w:name w:val="t-9-8"/>
    <w:basedOn w:val="Normal"/>
    <w:rsid w:val="00F71B3C"/>
    <w:pPr>
      <w:spacing w:after="225" w:before="100" w:beforeAutospacing="1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39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9F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9F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9F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9F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CC036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73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609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196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7623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42897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82379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88020243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07475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307415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0914436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4465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863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1711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34610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23269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62997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94646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379322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2612079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72351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3048403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6377840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533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0031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8087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99332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283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138077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03646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2625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5289723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2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9187444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47066906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14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0140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28539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2091390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8116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3037</izvorni_sadrzaj>
    <derivirana_varijabla naziv="DomainObject.Predmet.Broj_1">3037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svibnja 2019.</izvorni_sadrzaj>
    <derivirana_varijabla naziv="DomainObject.Predmet.DatumRjesavanja_1">3. svibnja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St-3037/2017</izvorni_sadrzaj>
    <derivirana_varijabla naziv="DomainObject.Predmet.OznakaBroj_1">St-3037/2017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IMPETUS MOBILE d.o.o. zastupanog po punomoćniku Pavao Mrkonjić; Milenko Miletić</izvorni_sadrzaj>
    <derivirana_varijabla naziv="DomainObject.Predmet.ProtustrankaFormated_1">  IMPETUS MOBILE d.o.o. zastupanog po punomoćniku Pavao Mrkonjić; Milenko Miletić</derivirana_varijabla>
  </DomainObject.Predmet.ProtustrankaFormated>
  <DomainObject.Predmet.ProtustrankaFormatedOIB>
    <izvorni_sadrzaj>  IMPETUS MOBILE d.o.o., OIB 48139825648 zastupanog po punomoćniku Pavao Mrkonjić; Milenko Miletić</izvorni_sadrzaj>
    <derivirana_varijabla naziv="DomainObject.Predmet.ProtustrankaFormatedOIB_1">  IMPETUS MOBILE d.o.o., OIB 48139825648 zastupanog po punomoćniku Pavao Mrkonjić; Milenko Miletić</derivirana_varijabla>
  </DomainObject.Predmet.ProtustrankaFormatedOIB>
  <DomainObject.Predmet.ProtustrankaFormatedWithAdress>
    <izvorni_sadrzaj> IMPETUS MOBILE d.o.o., VII. Ferenšćica 17, 10000 Zagreb zastupanog po punomoćniku Pavao Mrkonjić; Milenko Miletić</izvorni_sadrzaj>
    <derivirana_varijabla naziv="DomainObject.Predmet.ProtustrankaFormatedWithAdress_1"> IMPETUS MOBILE d.o.o., VII. Ferenšćica 17, 10000 Zagreb zastupanog po punomoćniku Pavao Mrkonjić; Milenko Miletić</derivirana_varijabla>
  </DomainObject.Predmet.ProtustrankaFormatedWithAdress>
  <DomainObject.Predmet.ProtustrankaFormatedWithAdressOIB>
    <izvorni_sadrzaj> IMPETUS MOBILE d.o.o., OIB 48139825648, VII. Ferenšćica 17, 10000 Zagreb zastupanog po punomoćniku Pavao Mrkonjić; Milenko Miletić</izvorni_sadrzaj>
    <derivirana_varijabla naziv="DomainObject.Predmet.ProtustrankaFormatedWithAdressOIB_1"> IMPETUS MOBILE d.o.o., OIB 48139825648, VII. Ferenšćica 17, 10000 Zagreb zastupanog po punomoćniku Pavao Mrkonjić; Milenko Miletić</derivirana_varijabla>
  </DomainObject.Predmet.ProtustrankaFormatedWithAdressOIB>
  <DomainObject.Predmet.ProtustrankaWithAdress>
    <izvorni_sadrzaj>IMPETUS MOBILE d.o.o. VII. Ferenšćica 17, 10000 Zagreb</izvorni_sadrzaj>
    <derivirana_varijabla naziv="DomainObject.Predmet.ProtustrankaWithAdress_1">IMPETUS MOBILE d.o.o. VII. Ferenšćica 17, 10000 Zagreb</derivirana_varijabla>
  </DomainObject.Predmet.ProtustrankaWithAdress>
  <DomainObject.Predmet.ProtustrankaWithAdressOIB>
    <izvorni_sadrzaj>IMPETUS MOBILE d.o.o., OIB 48139825648, VII. Ferenšćica 17, 10000 Zagreb</izvorni_sadrzaj>
    <derivirana_varijabla naziv="DomainObject.Predmet.ProtustrankaWithAdressOIB_1">IMPETUS MOBILE d.o.o., OIB 48139825648, VII. Ferenšćica 17, 10000 Zagreb</derivirana_varijabla>
  </DomainObject.Predmet.ProtustrankaWithAdressOIB>
  <DomainObject.Predmet.ProtustrankaNazivFormated>
    <izvorni_sadrzaj>IMPETUS MOBILE d.o.o.</izvorni_sadrzaj>
    <derivirana_varijabla naziv="DomainObject.Predmet.ProtustrankaNazivFormated_1">IMPETUS MOBILE d.o.o.</derivirana_varijabla>
  </DomainObject.Predmet.ProtustrankaNazivFormated>
  <DomainObject.Predmet.ProtustrankaNazivFormatedOIB>
    <izvorni_sadrzaj>IMPETUS MOBILE d.o.o., OIB 48139825648</izvorni_sadrzaj>
    <derivirana_varijabla naziv="DomainObject.Predmet.ProtustrankaNazivFormatedOIB_1">IMPETUS MOBILE d.o.o., OIB 48139825648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IMPETUS MOBILE d.o.o.</izvorni_sadrzaj>
    <derivirana_varijabla naziv="DomainObject.Predmet.StrankaFormated_1">  IMPETUS MOBILE d.o.o.</derivirana_varijabla>
  </DomainObject.Predmet.StrankaFormated>
  <DomainObject.Predmet.StrankaFormatedOIB>
    <izvorni_sadrzaj>  IMPETUS MOBILE d.o.o., OIB 48139825648</izvorni_sadrzaj>
    <derivirana_varijabla naziv="DomainObject.Predmet.StrankaFormatedOIB_1">  IMPETUS MOBILE d.o.o., OIB 48139825648</derivirana_varijabla>
  </DomainObject.Predmet.StrankaFormatedOIB>
  <DomainObject.Predmet.StrankaFormatedWithAdress>
    <izvorni_sadrzaj> IMPETUS MOBILE d.o.o., VII. Ferenšćica 17, 10000 Zagreb</izvorni_sadrzaj>
    <derivirana_varijabla naziv="DomainObject.Predmet.StrankaFormatedWithAdress_1"> IMPETUS MOBILE d.o.o., VII. Ferenšćica 17, 10000 Zagreb</derivirana_varijabla>
  </DomainObject.Predmet.StrankaFormatedWithAdress>
  <DomainObject.Predmet.StrankaFormatedWithAdressOIB>
    <izvorni_sadrzaj> IMPETUS MOBILE d.o.o., OIB 48139825648, VII. Ferenšćica 17, 10000 Zagreb</izvorni_sadrzaj>
    <derivirana_varijabla naziv="DomainObject.Predmet.StrankaFormatedWithAdressOIB_1"> IMPETUS MOBILE d.o.o., OIB 48139825648, VII. Ferenšćica 17, 10000 Zagreb</derivirana_varijabla>
  </DomainObject.Predmet.StrankaFormatedWithAdressOIB>
  <DomainObject.Predmet.StrankaWithAdress>
    <izvorni_sadrzaj>IMPETUS MOBILE d.o.o. VII. Ferenšćica 17,10000 Zagreb</izvorni_sadrzaj>
    <derivirana_varijabla naziv="DomainObject.Predmet.StrankaWithAdress_1">IMPETUS MOBILE d.o.o. VII. Ferenšćica 17,10000 Zagreb</derivirana_varijabla>
  </DomainObject.Predmet.StrankaWithAdress>
  <DomainObject.Predmet.StrankaWithAdressOIB>
    <izvorni_sadrzaj>IMPETUS MOBILE d.o.o., OIB 48139825648, VII. Ferenšćica 17,10000 Zagreb</izvorni_sadrzaj>
    <derivirana_varijabla naziv="DomainObject.Predmet.StrankaWithAdressOIB_1">IMPETUS MOBILE d.o.o., OIB 48139825648, VII. Ferenšćica 17,10000 Zagreb</derivirana_varijabla>
  </DomainObject.Predmet.StrankaWithAdressOIB>
  <DomainObject.Predmet.StrankaNazivFormated>
    <izvorni_sadrzaj>IMPETUS MOBILE d.o.o.</izvorni_sadrzaj>
    <derivirana_varijabla naziv="DomainObject.Predmet.StrankaNazivFormated_1">IMPETUS MOBILE d.o.o.</derivirana_varijabla>
  </DomainObject.Predmet.StrankaNazivFormated>
  <DomainObject.Predmet.StrankaNazivFormatedOIB>
    <izvorni_sadrzaj>IMPETUS MOBILE d.o.o., OIB 48139825648</izvorni_sadrzaj>
    <derivirana_varijabla naziv="DomainObject.Predmet.StrankaNazivFormatedOIB_1">IMPETUS MOBILE d.o.o., OIB 48139825648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IMPETUS MOBILE d.o.o.</item>
    </izvorni_sadrzaj>
    <derivirana_varijabla naziv="DomainObject.Predmet.StrankaListFormated_1">
      <item>IMPETUS MOBILE d.o.o.</item>
    </derivirana_varijabla>
  </DomainObject.Predmet.StrankaListFormated>
  <DomainObject.Predmet.StrankaListFormatedOIB>
    <izvorni_sadrzaj>
      <item>IMPETUS MOBILE d.o.o., OIB 48139825648</item>
    </izvorni_sadrzaj>
    <derivirana_varijabla naziv="DomainObject.Predmet.StrankaListFormatedOIB_1">
      <item>IMPETUS MOBILE d.o.o., OIB 48139825648</item>
    </derivirana_varijabla>
  </DomainObject.Predmet.StrankaListFormatedOIB>
  <DomainObject.Predmet.StrankaListFormatedWithAdress>
    <izvorni_sadrzaj>
      <item>IMPETUS MOBILE d.o.o., VII. Ferenšćica 17, 10000 Zagreb</item>
    </izvorni_sadrzaj>
    <derivirana_varijabla naziv="DomainObject.Predmet.StrankaListFormatedWithAdress_1">
      <item>IMPETUS MOBILE d.o.o., VII. Ferenšćica 17, 10000 Zagreb</item>
    </derivirana_varijabla>
  </DomainObject.Predmet.StrankaListFormatedWithAdress>
  <DomainObject.Predmet.StrankaListFormatedWithAdressOIB>
    <izvorni_sadrzaj>
      <item>IMPETUS MOBILE d.o.o., OIB 48139825648, VII. Ferenšćica 17, 10000 Zagreb</item>
    </izvorni_sadrzaj>
    <derivirana_varijabla naziv="DomainObject.Predmet.StrankaListFormatedWithAdressOIB_1">
      <item>IMPETUS MOBILE d.o.o., OIB 48139825648, VII. Ferenšćica 17, 10000 Zagreb</item>
    </derivirana_varijabla>
  </DomainObject.Predmet.StrankaListFormatedWithAdressOIB>
  <DomainObject.Predmet.StrankaListNazivFormated>
    <izvorni_sadrzaj>
      <item>IMPETUS MOBILE d.o.o.</item>
    </izvorni_sadrzaj>
    <derivirana_varijabla naziv="DomainObject.Predmet.StrankaListNazivFormated_1">
      <item>IMPETUS MOBILE d.o.o.</item>
    </derivirana_varijabla>
  </DomainObject.Predmet.StrankaListNazivFormated>
  <DomainObject.Predmet.StrankaListNazivFormatedOIB>
    <izvorni_sadrzaj>
      <item>IMPETUS MOBILE d.o.o., OIB 48139825648</item>
    </izvorni_sadrzaj>
    <derivirana_varijabla naziv="DomainObject.Predmet.StrankaListNazivFormatedOIB_1">
      <item>IMPETUS MOBILE d.o.o., OIB 48139825648</item>
    </derivirana_varijabla>
  </DomainObject.Predmet.StrankaListNazivFormatedOIB>
  <DomainObject.Predmet.ProtuStrankaListFormated>
    <izvorni_sadrzaj>
      <item>IMPETUS MOBILE d.o.o. zastupanog po punomoćniku Pavao Mrkonjić; Milenko Miletić</item>
    </izvorni_sadrzaj>
    <derivirana_varijabla naziv="DomainObject.Predmet.ProtuStrankaListFormated_1">
      <item>IMPETUS MOBILE d.o.o. zastupanog po punomoćniku Pavao Mrkonjić; Milenko Miletić</item>
    </derivirana_varijabla>
  </DomainObject.Predmet.ProtuStrankaListFormated>
  <DomainObject.Predmet.ProtuStrankaListFormatedOIB>
    <izvorni_sadrzaj>
      <item>IMPETUS MOBILE d.o.o., OIB 48139825648 zastupanog po punomoćniku Pavao Mrkonjić; Milenko Miletić</item>
    </izvorni_sadrzaj>
    <derivirana_varijabla naziv="DomainObject.Predmet.ProtuStrankaListFormatedOIB_1">
      <item>IMPETUS MOBILE d.o.o., OIB 48139825648 zastupanog po punomoćniku Pavao Mrkonjić; Milenko Miletić</item>
    </derivirana_varijabla>
  </DomainObject.Predmet.ProtuStrankaListFormatedOIB>
  <DomainObject.Predmet.ProtuStrankaListFormatedWithAdress>
    <izvorni_sadrzaj>
      <item>IMPETUS MOBILE d.o.o., VII. Ferenšćica 17, 10000 Zagreb zastupanog po punomoćniku Pavao Mrkonjić; Milenko Miletić</item>
    </izvorni_sadrzaj>
    <derivirana_varijabla naziv="DomainObject.Predmet.ProtuStrankaListFormatedWithAdress_1">
      <item>IMPETUS MOBILE d.o.o., VII. Ferenšćica 17, 10000 Zagreb zastupanog po punomoćniku Pavao Mrkonjić; Milenko Miletić</item>
    </derivirana_varijabla>
  </DomainObject.Predmet.ProtuStrankaListFormatedWithAdress>
  <DomainObject.Predmet.ProtuStrankaListFormatedWithAdressOIB>
    <izvorni_sadrzaj>
      <item>IMPETUS MOBILE d.o.o., OIB 48139825648, VII. Ferenšćica 17, 10000 Zagreb zastupanog po punomoćniku Pavao Mrkonjić; Milenko Miletić</item>
    </izvorni_sadrzaj>
    <derivirana_varijabla naziv="DomainObject.Predmet.ProtuStrankaListFormatedWithAdressOIB_1">
      <item>IMPETUS MOBILE d.o.o., OIB 48139825648, VII. Ferenšćica 17, 10000 Zagreb zastupanog po punomoćniku Pavao Mrkonjić; Milenko Miletić</item>
    </derivirana_varijabla>
  </DomainObject.Predmet.ProtuStrankaListFormatedWithAdressOIB>
  <DomainObject.Predmet.ProtuStrankaListNazivFormated>
    <izvorni_sadrzaj>
      <item>IMPETUS MOBILE d.o.o.</item>
    </izvorni_sadrzaj>
    <derivirana_varijabla naziv="DomainObject.Predmet.ProtuStrankaListNazivFormated_1">
      <item>IMPETUS MOBILE d.o.o.</item>
    </derivirana_varijabla>
  </DomainObject.Predmet.ProtuStrankaListNazivFormated>
  <DomainObject.Predmet.ProtuStrankaListNazivFormatedOIB>
    <izvorni_sadrzaj>
      <item>IMPETUS MOBILE d.o.o., OIB 48139825648</item>
    </izvorni_sadrzaj>
    <derivirana_varijabla naziv="DomainObject.Predmet.ProtuStrankaListNazivFormatedOIB_1">
      <item>IMPETUS MOBILE d.o.o., OIB 48139825648</item>
    </derivirana_varijabla>
  </DomainObject.Predmet.ProtuStrankaListNazivFormatedOIB>
  <DomainObject.Predmet.OstaliListFormated>
    <izvorni_sadrzaj>
      <item>Pavao Mrkonjić punomoćnik sudionika u postupku IMPETUS MOBILE d.o.o.</item>
      <item>Milenko Miletić punomoćnik sudionika u postupku IMPETUS MOBILE d.o.o.</item>
    </izvorni_sadrzaj>
    <derivirana_varijabla naziv="DomainObject.Predmet.OstaliListFormated_1">
      <item>Pavao Mrkonjić punomoćnik sudionika u postupku IMPETUS MOBILE d.o.o.</item>
      <item>Milenko Miletić punomoćnik sudionika u postupku IMPETUS MOBILE d.o.o.</item>
    </derivirana_varijabla>
  </DomainObject.Predmet.OstaliListFormated>
  <DomainObject.Predmet.OstaliListFormatedOIB>
    <izvorni_sadrzaj>
      <item>Pavao Mrkonjić, OIB 50443048410 punomoćnik sudionika u postupku IMPETUS MOBILE d.o.o.</item>
      <item>Milenko Miletić, OIB 10448448292 punomoćnik sudionika u postupku IMPETUS MOBILE d.o.o.</item>
    </izvorni_sadrzaj>
    <derivirana_varijabla naziv="DomainObject.Predmet.OstaliListFormatedOIB_1">
      <item>Pavao Mrkonjić, OIB 50443048410 punomoćnik sudionika u postupku IMPETUS MOBILE d.o.o.</item>
      <item>Milenko Miletić, OIB 10448448292 punomoćnik sudionika u postupku IMPETUS MOBILE d.o.o.</item>
    </derivirana_varijabla>
  </DomainObject.Predmet.OstaliListFormatedOIB>
  <DomainObject.Predmet.OstaliListFormatedWithAdress>
    <izvorni_sadrzaj>
      <item>Pavao Mrkonjić, Ante Topić Mimare 24, 10000 Zagreb punomoćnik sudionika u postupku IMPETUS MOBILE d.o.o.</item>
      <item>Milenko Miletić, Ferenščica Vii. 15, 10000 Zagreb punomoćnik sudionika u postupku IMPETUS MOBILE d.o.o.</item>
    </izvorni_sadrzaj>
    <derivirana_varijabla naziv="DomainObject.Predmet.OstaliListFormatedWithAdress_1">
      <item>Pavao Mrkonjić, Ante Topić Mimare 24, 10000 Zagreb punomoćnik sudionika u postupku IMPETUS MOBILE d.o.o.</item>
      <item>Milenko Miletić, Ferenščica Vii. 15, 10000 Zagreb punomoćnik sudionika u postupku IMPETUS MOBILE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IMPETUS MOBILE d.o.o.</item>
      <item>Milenko Miletić, OIB 10448448292, Ferenščica Vii. 15, 10000 Zagreb punomoćnik sudionika u postupku IMPETUS MOBILE d.o.o.</item>
    </izvorni_sadrzaj>
    <derivirana_varijabla naziv="DomainObject.Predmet.OstaliListFormatedWithAdressOIB_1">
      <item>Pavao Mrkonjić, OIB 50443048410, Ante Topić Mimare 24, 10000 Zagreb punomoćnik sudionika u postupku IMPETUS MOBILE d.o.o.</item>
      <item>Milenko Miletić, OIB 10448448292, Ferenščica Vii. 15, 10000 Zagreb punomoćnik sudionika u postupku IMPETUS MOBILE d.o.o.</item>
    </derivirana_varijabla>
  </DomainObject.Predmet.OstaliListFormatedWithAdressOIB>
  <DomainObject.Predmet.OstaliListNazivFormated>
    <izvorni_sadrzaj>
      <item>Pavao Mrkonjić</item>
      <item>Milenko Miletić</item>
    </izvorni_sadrzaj>
    <derivirana_varijabla naziv="DomainObject.Predmet.OstaliListNazivFormated_1">
      <item>Pavao Mrkonjić</item>
      <item>Milenko Miletić</item>
    </derivirana_varijabla>
  </DomainObject.Predmet.OstaliListNazivFormated>
  <DomainObject.Predmet.OstaliListNazivFormatedOIB>
    <izvorni_sadrzaj>
      <item>Pavao Mrkonjić, OIB 50443048410</item>
      <item>Milenko Miletić, OIB 10448448292</item>
    </izvorni_sadrzaj>
    <derivirana_varijabla naziv="DomainObject.Predmet.OstaliListNazivFormatedOIB_1">
      <item>Pavao Mrkonjić, OIB 50443048410</item>
      <item>Milenko Miletić, OIB 10448448292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IMPETUS MOBILE d.o.o.</izvorni_sadrzaj>
    <derivirana_varijabla naziv="DomainObject.Predmet.StrankaIDrugi_1">IMPETUS MOBILE d.o.o.</derivirana_varijabla>
  </DomainObject.Predmet.StrankaIDrugi>
  <DomainObject.Predmet.ProtustrankaIDrugi>
    <izvorni_sadrzaj>IMPETUS MOBILE d.o.o.</izvorni_sadrzaj>
    <derivirana_varijabla naziv="DomainObject.Predmet.ProtustrankaIDrugi_1">IMPETUS MOBILE d.o.o.</derivirana_varijabla>
  </DomainObject.Predmet.ProtustrankaIDrugi>
  <DomainObject.Predmet.StrankaIDrugiAdressOIB>
    <izvorni_sadrzaj>IMPETUS MOBILE d.o.o., OIB 48139825648, VII. Ferenšćica 17, 10000 Zagreb</izvorni_sadrzaj>
    <derivirana_varijabla naziv="DomainObject.Predmet.StrankaIDrugiAdressOIB_1">IMPETUS MOBILE d.o.o., OIB 48139825648, VII. Ferenšćica 17, 10000 Zagreb</derivirana_varijabla>
  </DomainObject.Predmet.StrankaIDrugiAdressOIB>
  <DomainObject.Predmet.ProtustrankaIDrugiAdressOIB>
    <izvorni_sadrzaj>IMPETUS MOBILE d.o.o., OIB 48139825648, VII. Ferenšćica 17, 10000 Zagreb</izvorni_sadrzaj>
    <derivirana_varijabla naziv="DomainObject.Predmet.ProtustrankaIDrugiAdressOIB_1">IMPETUS MOBILE d.o.o., OIB 48139825648, VII. Ferenšćica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svibnja 2019.</izvorni_sadrzaj>
    <derivirana_varijabla naziv="DomainObject.Predmet.OdlukaRjesenje.DatumDonosenjaOdluke_1">3. svibnja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St-3037/2017-56</izvorni_sadrzaj>
    <derivirana_varijabla naziv="DomainObject.Predmet.OdlukaRjesenje.Oznaka_1">St-3037/2017-56</derivirana_varijabla>
  </DomainObject.Predmet.OdlukaRjesenje.Oznaka>
  <DomainObject.Predmet.SudioniciListNaziv>
    <izvorni_sadrzaj>
      <item>IMPETUS MOBILE d.o.o.</item>
      <item>IMPETUS MOBILE d.o.o.</item>
      <item>Pavao Mrkonjić</item>
      <item>Milenko Miletić</item>
    </izvorni_sadrzaj>
    <derivirana_varijabla naziv="DomainObject.Predmet.SudioniciListNaziv_1">
      <item>IMPETUS MOBILE d.o.o.</item>
      <item>IMPETUS MOBILE d.o.o.</item>
      <item>Pavao Mrkonjić</item>
      <item>Milenko Miletić</item>
    </derivirana_varijabla>
  </DomainObject.Predmet.SudioniciListNaziv>
  <DomainObject.Predmet.SudioniciListAdressOIB>
    <izvorni_sadrzaj>
      <item>IMPETUS MOBILE d.o.o., OIB 48139825648, VII. Ferenšćica 17,10000 Zagreb</item>
      <item>IMPETUS MOBILE d.o.o., OIB 48139825648, VII. Ferenšćica 17,10000 Zagreb</item>
      <item>Pavao Mrkonjić, OIB 50443048410, Ante Topić Mimare 24,10000 Zagreb</item>
      <item>Milenko Miletić, OIB 10448448292, Ferenščica Vii. 15,10000 Zagreb</item>
    </izvorni_sadrzaj>
    <derivirana_varijabla naziv="DomainObject.Predmet.SudioniciListAdressOIB_1">
      <item>IMPETUS MOBILE d.o.o., OIB 48139825648, VII. Ferenšćica 17,10000 Zagreb</item>
      <item>IMPETUS MOBILE d.o.o., OIB 48139825648, VII. Ferenšćica 17,10000 Zagreb</item>
      <item>Pavao Mrkonjić, OIB 50443048410, Ante Topić Mimare 24,10000 Zagreb</item>
      <item>Milenko Miletić, OIB 10448448292, Ferenščica Vii.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48139825648</item>
      <item>, OIB 48139825648</item>
      <item>, OIB 50443048410</item>
      <item>, OIB 10448448292</item>
    </izvorni_sadrzaj>
    <derivirana_varijabla naziv="DomainObject.Predmet.SudioniciListNazivOIB_1">
      <item>, OIB 48139825648</item>
      <item>, OIB 48139825648</item>
      <item>, OIB 50443048410</item>
      <item>, OIB 10448448292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D2EE05-CA54-409C-9AFF-0AF8427082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796</properties:Words>
  <properties:Characters>4321</properties:Characters>
  <properties:Lines>96</properties:Lines>
  <properties:Paragraphs>31</properties:Paragraphs>
  <properties:TotalTime>409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2017-09-11T12:18:00Z</dcterms:created>
  <dc:creator>nribaric</dc:creator>
  <cp:lastModifiedBy>Valentina Gabud</cp:lastModifiedBy>
  <cp:lastPrinted>2019-05-22T09:41:00Z</cp:lastPrinted>
  <dcterms:modified xmlns:xsi="http://www.w3.org/2001/XMLSchema-instance" xsi:type="dcterms:W3CDTF">2019-05-22T09:41:00Z</dcterms:modified>
  <cp:revision>164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(28. rješenje i zak.-naknada troškova Fina.docx)</vt:lpwstr>
  </prop:property>
  <prop:property name="CC_coloring" pid="5" fmtid="{D5CDD505-2E9C-101B-9397-08002B2CF9AE}">
    <vt:bool>false</vt:bool>
  </prop:property>
</prop:Properties>
</file>