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2729" w14:paraId="17c2729" w:rsidRDefault="007F4AAC" w:rsidP="0030406D" w:rsidR="0030416A" w:rsidRPr="0030406D">
      <w:pPr>
        <w:jc w:val="right"/>
        <w15:collapsed w:val="false"/>
      </w:pPr>
      <w:bookmarkStart w:name="_GoBack" w:id="0"/>
      <w:bookmarkEnd w:id="0"/>
      <w:r w:rsidRPr="0030406D">
        <w:t xml:space="preserve"> </w:t>
      </w:r>
      <w:r w:rsidR="0030406D" w:rsidRPr="0030406D">
        <w:t>Poslovni broj: 1 St-468/17-8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30406D" w:rsidP="0030416A" w:rsidR="0030406D" w:rsidRPr="00071F11"/>
    <w:p w:rsidRDefault="0030406D" w:rsidP="0030406D" w:rsidR="0030406D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0406D" w:rsidP="0030406D" w:rsidR="0030406D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30406D" w:rsidP="0030406D" w:rsidR="0030406D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30406D" w:rsidP="0030406D" w:rsidR="0030406D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D41A49" w:rsidP="0030416A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30406D">
        <w:t>PATENT d.o.o., Šibenik, Vrpoljački put 26, OIB: 28977133575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F30AF2">
        <w:t>20</w:t>
      </w:r>
      <w:r w:rsidR="000020B0">
        <w:t>.</w:t>
      </w:r>
      <w:r w:rsidR="00626DBD">
        <w:t xml:space="preserve"> </w:t>
      </w:r>
      <w:r w:rsidR="0030406D">
        <w:t>veljače 2018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30406D">
        <w:t>PATENT d.o.o., 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30406D" w:rsidP="003D5A65" w:rsidR="003D5A65" w:rsidRPr="003D5A65">
      <w:pPr>
        <w:jc w:val="center"/>
      </w:pPr>
      <w:r>
        <w:t>16</w:t>
      </w:r>
      <w:r w:rsidR="003D5A65" w:rsidRPr="003D5A65">
        <w:t xml:space="preserve">. </w:t>
      </w:r>
      <w:r>
        <w:t>travnja 2018</w:t>
      </w:r>
      <w:r w:rsidR="00E52157">
        <w:t xml:space="preserve">. u </w:t>
      </w:r>
      <w:r>
        <w:t>09,30</w:t>
      </w:r>
      <w:r w:rsidR="003D5A65" w:rsidRPr="003D5A65">
        <w:t xml:space="preserve"> </w:t>
      </w:r>
      <w:r w:rsidR="00E52157">
        <w:t xml:space="preserve">sati </w:t>
      </w:r>
      <w:r w:rsidRPr="003D5A65">
        <w:t>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30406D">
        <w:t>Ivice Zorice</w:t>
      </w:r>
      <w:r w:rsidR="00E52157" w:rsidRPr="00E52157">
        <w:t xml:space="preserve">, </w:t>
      </w:r>
      <w:r w:rsidR="0030406D">
        <w:t>Šibenik</w:t>
      </w:r>
      <w:r w:rsidR="00E52157" w:rsidRPr="00E52157">
        <w:t xml:space="preserve">, </w:t>
      </w:r>
      <w:r w:rsidR="0030406D">
        <w:t>Vrpoljački put 26</w:t>
      </w:r>
      <w:r w:rsidR="00E52157" w:rsidRPr="00E52157">
        <w:t xml:space="preserve">, OIB: </w:t>
      </w:r>
      <w:r w:rsidR="0030406D">
        <w:t>04695439528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30406D">
        <w:t>16</w:t>
      </w:r>
      <w:r w:rsidR="00626DBD">
        <w:t xml:space="preserve">. </w:t>
      </w:r>
      <w:r w:rsidR="0030406D">
        <w:t>travnja</w:t>
      </w:r>
      <w:r w:rsidR="0037579F">
        <w:t xml:space="preserve"> </w:t>
      </w:r>
      <w:r w:rsidR="0030406D">
        <w:t>2018</w:t>
      </w:r>
      <w:r w:rsidR="007F4AAC" w:rsidRPr="003D5A65">
        <w:t xml:space="preserve">. </w:t>
      </w:r>
      <w:r w:rsidR="0037579F" w:rsidRPr="003D5A65">
        <w:t xml:space="preserve">u </w:t>
      </w:r>
      <w:r w:rsidR="0030406D">
        <w:t>09</w:t>
      </w:r>
      <w:r w:rsidR="000020B0">
        <w:t>,</w:t>
      </w:r>
      <w:r w:rsidR="0030406D">
        <w:t>30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 xml:space="preserve">Trgovačkom sudu </w:t>
      </w:r>
      <w:r w:rsidR="0030406D" w:rsidRPr="003D5A65">
        <w:t>u Zadru, Stalna služba u Šibeniku, Stjepana Radića 81/II, sudnica 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>. izreke ovog rješenja povjerava se Policijskoj upravi</w:t>
      </w:r>
      <w:r w:rsidR="00D34CF7" w:rsidRPr="00071F11">
        <w:t xml:space="preserve"> </w:t>
      </w:r>
      <w:r w:rsidR="0030406D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7579F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30406D">
        <w:t>PATENT d.o.o., Šibenik</w:t>
      </w:r>
      <w:r w:rsidRPr="00071F11">
        <w:t xml:space="preserve"> čiji </w:t>
      </w:r>
      <w:r w:rsidR="00E52157">
        <w:t>je zastupnik</w:t>
      </w:r>
      <w:r w:rsidRPr="00071F11">
        <w:t xml:space="preserve"> po zakonu </w:t>
      </w:r>
      <w:r w:rsidR="0030406D">
        <w:t>Ivica Zorica</w:t>
      </w:r>
      <w:r w:rsidR="0030406D" w:rsidRPr="00E52157">
        <w:t xml:space="preserve">, </w:t>
      </w:r>
      <w:r w:rsidR="0030406D">
        <w:t>Šibenik</w:t>
      </w:r>
      <w:r w:rsidR="0030406D" w:rsidRPr="00E52157">
        <w:t xml:space="preserve">, </w:t>
      </w:r>
      <w:r w:rsidR="0030406D">
        <w:t>Vrpoljački put 26</w:t>
      </w:r>
      <w:r w:rsidR="0030406D" w:rsidRPr="00E52157">
        <w:t xml:space="preserve">, OIB: </w:t>
      </w:r>
      <w:r w:rsidR="0030406D">
        <w:t>04695439528</w:t>
      </w:r>
      <w:r w:rsidR="003D5A65">
        <w:t xml:space="preserve">. </w:t>
      </w:r>
      <w:r w:rsidR="00721506" w:rsidRPr="00071F11">
        <w:t xml:space="preserve">Na ročište za utvrđivanje uvjeta za pokretanje postupka određeno za dan </w:t>
      </w:r>
      <w:r w:rsidR="0030406D">
        <w:t>19</w:t>
      </w:r>
      <w:r w:rsidR="00626DBD">
        <w:t xml:space="preserve">. </w:t>
      </w:r>
      <w:r w:rsidR="0030406D">
        <w:t>veljače</w:t>
      </w:r>
      <w:r w:rsidR="00721506" w:rsidRPr="00071F11">
        <w:t xml:space="preserve"> 201</w:t>
      </w:r>
      <w:r w:rsidR="0030406D">
        <w:t>8</w:t>
      </w:r>
      <w:r w:rsidR="00721506" w:rsidRPr="00071F11">
        <w:t xml:space="preserve">., </w:t>
      </w:r>
      <w:r w:rsidR="0030406D">
        <w:t>Ivica Zorica</w:t>
      </w:r>
      <w:r w:rsidR="00E52157" w:rsidRPr="00E52157">
        <w:t xml:space="preserve">, </w:t>
      </w:r>
      <w:r w:rsidR="00721506" w:rsidRPr="00071F11">
        <w:t>premda uredno pozvan</w:t>
      </w:r>
      <w:r w:rsidR="00071388">
        <w:t xml:space="preserve">, </w:t>
      </w:r>
      <w:r w:rsidR="00E52157">
        <w:t>nije pristupio</w:t>
      </w:r>
      <w:r w:rsidR="00721506" w:rsidRPr="00071F11">
        <w:t>.</w:t>
      </w:r>
    </w:p>
    <w:p w:rsidRDefault="00721506" w:rsidP="00653A23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="00653A23" w:rsidRPr="00653A23">
        <w:t xml:space="preserve">Primjenom tih odredbi sud je odredio novo ročište za određivanje uvjeta za otvaranje stečajnog postupka i odredio prisilno dovođenje </w:t>
      </w:r>
      <w:r w:rsidR="0030406D">
        <w:t>Ivice Zorice</w:t>
      </w:r>
      <w:r w:rsidR="00653A23" w:rsidRPr="00653A23">
        <w:t xml:space="preserve"> obzirom da </w:t>
      </w:r>
      <w:r w:rsidR="00E52157">
        <w:t>je</w:t>
      </w:r>
      <w:r w:rsidR="00653A23" w:rsidRPr="00653A23">
        <w:t xml:space="preserve"> ist</w:t>
      </w:r>
      <w:r w:rsidR="00653A23">
        <w:t>i</w:t>
      </w:r>
      <w:r w:rsidR="00653A23" w:rsidRPr="00653A23">
        <w:t xml:space="preserve"> već prethodno rješenjem ovog suda broj </w:t>
      </w:r>
      <w:r w:rsidR="0030406D">
        <w:t>St-468/2017-4</w:t>
      </w:r>
      <w:r w:rsidR="00653A23" w:rsidRPr="00653A23">
        <w:t xml:space="preserve"> od </w:t>
      </w:r>
      <w:r w:rsidR="0030406D">
        <w:t>14</w:t>
      </w:r>
      <w:r w:rsidR="00653A23" w:rsidRPr="00653A23">
        <w:t xml:space="preserve">. </w:t>
      </w:r>
      <w:r w:rsidR="0030406D">
        <w:t>prosinca</w:t>
      </w:r>
      <w:r w:rsidR="00653A23" w:rsidRPr="00653A23">
        <w:t xml:space="preserve"> 2017. upozoren da će se u slučaju neodazivanja odrediti </w:t>
      </w:r>
      <w:r w:rsidR="00E52157">
        <w:t>njegovo</w:t>
      </w:r>
      <w:r w:rsidR="00653A23" w:rsidRPr="00653A23">
        <w:t xml:space="preserve"> prisilno dovođenje.</w:t>
      </w:r>
    </w:p>
    <w:p w:rsidRDefault="00721506" w:rsidP="0037579F" w:rsidR="00721506" w:rsidRPr="00071F11">
      <w:pPr>
        <w:jc w:val="both"/>
      </w:pPr>
      <w:r w:rsidRPr="00071F11">
        <w:tab/>
        <w:t xml:space="preserve">Slijedom navedenog kako je evidentno da </w:t>
      </w:r>
      <w:r w:rsidR="0030406D">
        <w:t>Ivica Zorica</w:t>
      </w:r>
      <w:r w:rsidRPr="00071F11">
        <w:t xml:space="preserve"> izbjegava dužnosti propisane čl. 180. i 177. Stečajnog zakona, sud je temeljem odredbe čl. 178. </w:t>
      </w:r>
      <w:r w:rsidR="00E52157">
        <w:t>Stečajnog zakona naložio njegovo</w:t>
      </w:r>
      <w:r w:rsidRPr="00071F11">
        <w:t xml:space="preserve"> prisilno dovođenje i </w:t>
      </w:r>
      <w:r w:rsidR="00071F11" w:rsidRPr="00071F11">
        <w:t xml:space="preserve">provedbu tog naloga povjerio Policijskoj upravi </w:t>
      </w:r>
      <w:r w:rsidR="0030406D">
        <w:t>Šibenskoj</w:t>
      </w:r>
      <w:r w:rsidR="00B057DD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lastRenderedPageBreak/>
        <w:t xml:space="preserve">U Zadru, </w:t>
      </w:r>
      <w:r w:rsidR="00F30AF2">
        <w:t>20</w:t>
      </w:r>
      <w:r w:rsidR="000020B0">
        <w:t>.</w:t>
      </w:r>
      <w:r w:rsidR="00626DBD">
        <w:t xml:space="preserve"> </w:t>
      </w:r>
      <w:r w:rsidR="0030406D">
        <w:t>veljače 2018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</w:t>
      </w:r>
      <w:r w:rsidR="00626DBD">
        <w:t>Sutkinja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B93614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0D31E3">
        <w:t>Šibenskoj</w:t>
      </w:r>
    </w:p>
    <w:p w:rsidRDefault="000D31E3" w:rsidP="00C969E8" w:rsidR="00626DBD">
      <w:pPr>
        <w:numPr>
          <w:ilvl w:val="0"/>
          <w:numId w:val="2"/>
        </w:numPr>
      </w:pPr>
      <w:r>
        <w:t>Ivici Zorici</w:t>
      </w:r>
      <w:r w:rsidR="0030406D" w:rsidRPr="00E52157">
        <w:t xml:space="preserve">, </w:t>
      </w:r>
      <w:r w:rsidR="0030406D">
        <w:t>Šibenik</w:t>
      </w:r>
      <w:r w:rsidR="0030406D" w:rsidRPr="00E52157">
        <w:t xml:space="preserve">, </w:t>
      </w:r>
      <w:r w:rsidR="0030406D">
        <w:t>Vrpoljački put 26</w:t>
      </w:r>
    </w:p>
    <w:p w:rsidRDefault="000020B0" w:rsidP="00C969E8" w:rsidR="000020B0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20B0"/>
    <w:rsid w:val="00020072"/>
    <w:rsid w:val="00063833"/>
    <w:rsid w:val="00071388"/>
    <w:rsid w:val="00071F11"/>
    <w:rsid w:val="000A6C54"/>
    <w:rsid w:val="000D31E3"/>
    <w:rsid w:val="000F31B7"/>
    <w:rsid w:val="00147F2D"/>
    <w:rsid w:val="001E2EAF"/>
    <w:rsid w:val="002112DA"/>
    <w:rsid w:val="00245EAA"/>
    <w:rsid w:val="0025407A"/>
    <w:rsid w:val="00262757"/>
    <w:rsid w:val="002737AA"/>
    <w:rsid w:val="00283E54"/>
    <w:rsid w:val="0030406D"/>
    <w:rsid w:val="0030416A"/>
    <w:rsid w:val="00350F46"/>
    <w:rsid w:val="0037579F"/>
    <w:rsid w:val="0038689D"/>
    <w:rsid w:val="003A3205"/>
    <w:rsid w:val="003D5A65"/>
    <w:rsid w:val="003F07A3"/>
    <w:rsid w:val="004B162F"/>
    <w:rsid w:val="004B2ADD"/>
    <w:rsid w:val="004B64C6"/>
    <w:rsid w:val="00592999"/>
    <w:rsid w:val="005D4160"/>
    <w:rsid w:val="00626DBD"/>
    <w:rsid w:val="00653A23"/>
    <w:rsid w:val="00721506"/>
    <w:rsid w:val="007355E9"/>
    <w:rsid w:val="00736E8D"/>
    <w:rsid w:val="00742F67"/>
    <w:rsid w:val="007F4AAC"/>
    <w:rsid w:val="008D3320"/>
    <w:rsid w:val="008D350E"/>
    <w:rsid w:val="00974B89"/>
    <w:rsid w:val="00987847"/>
    <w:rsid w:val="00A23B33"/>
    <w:rsid w:val="00A241EB"/>
    <w:rsid w:val="00A754BE"/>
    <w:rsid w:val="00A946A5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34CF7"/>
    <w:rsid w:val="00D41A49"/>
    <w:rsid w:val="00D638E4"/>
    <w:rsid w:val="00D853D6"/>
    <w:rsid w:val="00DF78F8"/>
    <w:rsid w:val="00E52157"/>
    <w:rsid w:val="00E5260C"/>
    <w:rsid w:val="00E8758E"/>
    <w:rsid w:val="00EE5977"/>
    <w:rsid w:val="00F30AF2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0406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30406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0406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30406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St-463/17 - u rješavanju</izvorni_sadrzaj>
    <derivirana_varijabla naziv="DomainObject.Predmet.Opis_1">Veza: St-463/17 - u rješavanju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PATENT d.o.o. za trgovinu i zastupanje</izvorni_sadrzaj>
    <derivirana_varijabla naziv="DomainObject.Predmet.ProtustrankaFormated_1">  PATENT d.o.o. za trgovinu i zastupanje</derivirana_varijabla>
  </DomainObject.Predmet.ProtustrankaFormated>
  <DomainObject.Predmet.ProtustrankaFormatedOIB>
    <izvorni_sadrzaj>  PATENT d.o.o. za trgovinu i zastupanje, OIB 28977133575</izvorni_sadrzaj>
    <derivirana_varijabla naziv="DomainObject.Predmet.ProtustrankaFormatedOIB_1">  PATENT d.o.o. za trgovinu i zastupanje, OIB 28977133575</derivirana_varijabla>
  </DomainObject.Predmet.ProtustrankaFormatedOIB>
  <DomainObject.Predmet.ProtustrankaFormatedWithAdress>
    <izvorni_sadrzaj> PATENT d.o.o. za trgovinu i zastupanje, Vrpoljački put 26, 22000 Šibenik</izvorni_sadrzaj>
    <derivirana_varijabla naziv="DomainObject.Predmet.ProtustrankaFormatedWithAdress_1"> PATENT d.o.o. za trgovinu i zastupanje, Vrpoljački put 26, 22000 Šibenik</derivirana_varijabla>
  </DomainObject.Predmet.ProtustrankaFormatedWithAdress>
  <DomainObject.Predmet.ProtustrankaFormatedWithAdressOIB>
    <izvorni_sadrzaj> PATENT d.o.o. za trgovinu i zastupanje, OIB 28977133575, Vrpoljački put 26, 22000 Šibenik</izvorni_sadrzaj>
    <derivirana_varijabla naziv="DomainObject.Predmet.ProtustrankaFormatedWithAdressOIB_1"> PATENT d.o.o. za trgovinu i zastupanje, OIB 28977133575, Vrpoljački put 26, 22000 Šibenik</derivirana_varijabla>
  </DomainObject.Predmet.ProtustrankaFormatedWithAdressOIB>
  <DomainObject.Predmet.ProtustrankaWithAdress>
    <izvorni_sadrzaj>PATENT d.o.o. za trgovinu i zastupanje Vrpoljački put 26, 22000 Šibenik</izvorni_sadrzaj>
    <derivirana_varijabla naziv="DomainObject.Predmet.ProtustrankaWithAdress_1">PATENT d.o.o. za trgovinu i zastupanje Vrpoljački put 26, 22000 Šibenik</derivirana_varijabla>
  </DomainObject.Predmet.ProtustrankaWithAdress>
  <DomainObject.Predmet.ProtustrankaWithAdressOIB>
    <izvorni_sadrzaj>PATENT d.o.o. za trgovinu i zastupanje, OIB 28977133575, Vrpoljački put 26, 22000 Šibenik</izvorni_sadrzaj>
    <derivirana_varijabla naziv="DomainObject.Predmet.ProtustrankaWithAdressOIB_1">PATENT d.o.o. za trgovinu i zastupanje, OIB 28977133575, Vrpoljački put 26, 22000 Šibenik</derivirana_varijabla>
  </DomainObject.Predmet.ProtustrankaWithAdressOIB>
  <DomainObject.Predmet.ProtustrankaNazivFormated>
    <izvorni_sadrzaj>PATENT d.o.o. za trgovinu i zastupanje</izvorni_sadrzaj>
    <derivirana_varijabla naziv="DomainObject.Predmet.ProtustrankaNazivFormated_1">PATENT d.o.o. za trgovinu i zastupanje</derivirana_varijabla>
  </DomainObject.Predmet.ProtustrankaNazivFormated>
  <DomainObject.Predmet.ProtustrankaNazivFormatedOIB>
    <izvorni_sadrzaj>PATENT d.o.o. za trgovinu i zastupanje, OIB 28977133575</izvorni_sadrzaj>
    <derivirana_varijabla naziv="DomainObject.Predmet.ProtustrankaNazivFormatedOIB_1">PATENT d.o.o. za trgovinu i zastupanje, OIB 28977133575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PATENT d.o.o. za trgovinu i zastupanje</item>
    </izvorni_sadrzaj>
    <derivirana_varijabla naziv="DomainObject.Predmet.ProtuStrankaListFormated_1">
      <item>PATENT d.o.o. za trgovinu i zastupanje</item>
    </derivirana_varijabla>
  </DomainObject.Predmet.ProtuStrankaListFormated>
  <DomainObject.Predmet.ProtuStrankaListFormatedOIB>
    <izvorni_sadrzaj>
      <item>PATENT d.o.o. za trgovinu i zastupanje, OIB 28977133575</item>
    </izvorni_sadrzaj>
    <derivirana_varijabla naziv="DomainObject.Predmet.ProtuStrankaListFormatedOIB_1">
      <item>PATENT d.o.o. za trgovinu i zastupanje, OIB 28977133575</item>
    </derivirana_varijabla>
  </DomainObject.Predmet.ProtuStrankaListFormatedOIB>
  <DomainObject.Predmet.ProtuStrankaListFormatedWithAdress>
    <izvorni_sadrzaj>
      <item>PATENT d.o.o. za trgovinu i zastupanje, Vrpoljački put 26, 22000 Šibenik</item>
    </izvorni_sadrzaj>
    <derivirana_varijabla naziv="DomainObject.Predmet.ProtuStrankaListFormatedWithAdress_1">
      <item>PATENT d.o.o. za trgovinu i zastupanje, Vrpoljački put 26, 22000 Šibenik</item>
    </derivirana_varijabla>
  </DomainObject.Predmet.ProtuStrankaListFormatedWithAdress>
  <DomainObject.Predmet.ProtuStrankaListFormatedWithAdressOIB>
    <izvorni_sadrzaj>
      <item>PATENT d.o.o. za trgovinu i zastupanje, OIB 28977133575, Vrpoljački put 26, 22000 Šibenik</item>
    </izvorni_sadrzaj>
    <derivirana_varijabla naziv="DomainObject.Predmet.ProtuStrankaListFormatedWithAdressOIB_1">
      <item>PATENT d.o.o. za trgovinu i zastupanje, OIB 28977133575, Vrpoljački put 26, 22000 Šibenik</item>
    </derivirana_varijabla>
  </DomainObject.Predmet.ProtuStrankaListFormatedWithAdressOIB>
  <DomainObject.Predmet.ProtuStrankaListNazivFormated>
    <izvorni_sadrzaj>
      <item>PATENT d.o.o. za trgovinu i zastupanje</item>
    </izvorni_sadrzaj>
    <derivirana_varijabla naziv="DomainObject.Predmet.ProtuStrankaListNazivFormated_1">
      <item>PATENT d.o.o. za trgovinu i zastupanje</item>
    </derivirana_varijabla>
  </DomainObject.Predmet.ProtuStrankaListNazivFormated>
  <DomainObject.Predmet.ProtuStrankaListNazivFormatedOIB>
    <izvorni_sadrzaj>
      <item>PATENT d.o.o. za trgovinu i zastupanje, OIB 28977133575</item>
    </izvorni_sadrzaj>
    <derivirana_varijabla naziv="DomainObject.Predmet.ProtuStrankaListNazivFormatedOIB_1">
      <item>PATENT d.o.o. za trgovinu i zastupanje, OIB 28977133575</item>
    </derivirana_varijabla>
  </DomainObject.Predmet.ProtuStrankaListNazivFormatedOIB>
  <DomainObject.Predmet.OstaliListFormated>
    <izvorni_sadrzaj>
      <item>Ivica Zorica</item>
    </izvorni_sadrzaj>
    <derivirana_varijabla naziv="DomainObject.Predmet.OstaliListFormated_1">
      <item>Ivica Zorica</item>
    </derivirana_varijabla>
  </DomainObject.Predmet.OstaliListFormated>
  <DomainObject.Predmet.OstaliListFormatedOIB>
    <izvorni_sadrzaj>
      <item>Ivica Zorica, OIB 04695439528</item>
    </izvorni_sadrzaj>
    <derivirana_varijabla naziv="DomainObject.Predmet.OstaliListFormatedOIB_1">
      <item>Ivica Zorica, OIB 04695439528</item>
    </derivirana_varijabla>
  </DomainObject.Predmet.OstaliListFormatedOIB>
  <DomainObject.Predmet.OstaliListFormatedWithAdress>
    <izvorni_sadrzaj>
      <item>Ivica Zorica, Vrpoljački Put 26, 22000 Šibenik</item>
    </izvorni_sadrzaj>
    <derivirana_varijabla naziv="DomainObject.Predmet.OstaliListFormatedWithAdress_1">
      <item>Ivica Zorica, Vrpoljački Put 26, 22000 Šibenik</item>
    </derivirana_varijabla>
  </DomainObject.Predmet.OstaliListFormatedWithAdress>
  <DomainObject.Predmet.OstaliListFormatedWithAdressOIB>
    <izvorni_sadrzaj>
      <item>Ivica Zorica, OIB 04695439528, Vrpoljački Put 26, 22000 Šibenik</item>
    </izvorni_sadrzaj>
    <derivirana_varijabla naziv="DomainObject.Predmet.OstaliListFormatedWithAdressOIB_1">
      <item>Ivica Zorica, OIB 04695439528, Vrpoljački Put 26, 22000 Šibenik</item>
    </derivirana_varijabla>
  </DomainObject.Predmet.OstaliListFormatedWithAdressOIB>
  <DomainObject.Predmet.OstaliListNazivFormated>
    <izvorni_sadrzaj>
      <item>Ivica Zorica</item>
    </izvorni_sadrzaj>
    <derivirana_varijabla naziv="DomainObject.Predmet.OstaliListNazivFormated_1">
      <item>Ivica Zorica</item>
    </derivirana_varijabla>
  </DomainObject.Predmet.OstaliListNazivFormated>
  <DomainObject.Predmet.OstaliListNazivFormatedOIB>
    <izvorni_sadrzaj>
      <item>Ivica Zorica, OIB 04695439528</item>
    </izvorni_sadrzaj>
    <derivirana_varijabla naziv="DomainObject.Predmet.OstaliListNazivFormatedOIB_1">
      <item>Ivica Zorica, OIB 04695439528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PATENT d.o.o. za trgovinu i zastupanje</izvorni_sadrzaj>
    <derivirana_varijabla naziv="DomainObject.Predmet.ProtustrankaIDrugi_1">PATENT d.o.o. za trgovinu i zastupanje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PATENT d.o.o. za trgovinu i zastupanje, OIB 28977133575, Vrpoljački put 26, 22000 Šibenik</izvorni_sadrzaj>
    <derivirana_varijabla naziv="DomainObject.Predmet.ProtustrankaIDrugiAdressOIB_1">PATENT d.o.o. za trgovinu i zastupanje, OIB 28977133575,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PATENT d.o.o. za trgovinu i zastupanje</item>
      <item>Ivica Zorica</item>
    </izvorni_sadrzaj>
    <derivirana_varijabla naziv="DomainObject.Predmet.SudioniciListNaziv_1">
      <item>FINA - Podružnica Šibenik</item>
      <item>PATENT d.o.o. za trgovinu i zastupanje</item>
      <item>Ivica Zorica</item>
    </derivirana_varijabla>
  </DomainObject.Predmet.SudioniciListNaziv>
  <DomainObject.Predmet.SudioniciListAdressOIB>
    <izvorni_sadrzaj>
      <item>FINA - Podružnica Šibenik, OIB 85821130368, Perivoj L. Marune 1,22000 Šibenik</item>
      <item>PATENT d.o.o. za trgovinu i zastupanje, OIB 28977133575, Vrpoljački put 26,22000 Šibenik</item>
      <item>Ivica Zorica, OIB 04695439528, Vrpoljački Put 26,22000 Šibenik</item>
    </izvorni_sadrzaj>
    <derivirana_varijabla naziv="DomainObject.Predmet.SudioniciListAdressOIB_1">
      <item>FINA - Podružnica Šibenik, OIB 85821130368, Perivoj L. Marune 1,22000 Šibenik</item>
      <item>PATENT d.o.o. za trgovinu i zastupanje, OIB 28977133575, Vrpoljački put 26,22000 Šibenik</item>
      <item>Ivica Zorica, OIB 04695439528,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28977133575</item>
      <item>, OIB 04695439528</item>
    </izvorni_sadrzaj>
    <derivirana_varijabla naziv="DomainObject.Predmet.SudioniciListNazivOIB_1">
      <item>, OIB 85821130368</item>
      <item>, OIB 28977133575</item>
      <item>, OIB 04695439528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2024</properties:Characters>
  <properties:Lines>74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2018-02-19T10:22:00Z</dcterms:created>
  <dc:creator>Administrator</dc:creator>
  <cp:lastModifiedBy>Ante Rubelj</cp:lastModifiedBy>
  <cp:lastPrinted>2017-10-13T09:00:00Z</cp:lastPrinted>
  <dcterms:modified xmlns:xsi="http://www.w3.org/2001/XMLSchema-instance" xsi:type="dcterms:W3CDTF">2018-02-20T10:40:00Z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PRISILNO DOVOĐENJE POLICIJA- 468-17- Ivica Zorica.docx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