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e0bb" w14:paraId="27ee0bb" w:rsidRDefault="00AC314E" w:rsidP="00C34514" w:rsidR="00C34514" w:rsidRPr="00815D6C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815D6C">
        <w:rPr>
          <w:sz w:val="22"/>
        </w:rPr>
        <w:t xml:space="preserve">      </w:t>
      </w:r>
      <w:r w:rsidR="00C34514" w:rsidRPr="00815D6C">
        <w:rPr>
          <w:sz w:val="22"/>
          <w:szCs w:val="22"/>
        </w:rPr>
        <w:t xml:space="preserve">        </w:t>
      </w:r>
      <w:r w:rsidR="0058072A">
        <w:rPr>
          <w:sz w:val="22"/>
          <w:szCs w:val="22"/>
        </w:rPr>
        <w:t xml:space="preserve">   </w:t>
      </w:r>
      <w:r w:rsidR="00C34514" w:rsidRPr="00815D6C">
        <w:rPr>
          <w:sz w:val="22"/>
          <w:szCs w:val="22"/>
        </w:rPr>
        <w:t xml:space="preserve">   </w:t>
      </w:r>
      <w:r w:rsidR="002756AA" w:rsidRPr="00815D6C">
        <w:rPr>
          <w:noProof/>
          <w:sz w:val="22"/>
          <w:szCs w:val="22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5D6C" w:rsidP="00C34514" w:rsidR="00C34514" w:rsidRPr="00815D6C">
      <w:pPr>
        <w:jc w:val="both"/>
      </w:pPr>
      <w:r>
        <w:t xml:space="preserve">   </w:t>
      </w:r>
      <w:r w:rsidR="00C34514" w:rsidRPr="00815D6C">
        <w:t>REPUBLIKA HRVATSKA</w:t>
      </w:r>
    </w:p>
    <w:p w:rsidRDefault="00C34514" w:rsidP="000D5329" w:rsidR="000D5329">
      <w:pPr>
        <w:jc w:val="both"/>
      </w:pPr>
      <w:r w:rsidRPr="00815D6C">
        <w:t>TRGOVAČKI SUD U PAZINU</w:t>
      </w:r>
      <w:r w:rsidRPr="00815D6C">
        <w:rPr>
          <w:sz w:val="22"/>
          <w:szCs w:val="22"/>
        </w:rPr>
        <w:tab/>
      </w:r>
      <w:r w:rsidRPr="00815D6C">
        <w:rPr>
          <w:sz w:val="22"/>
          <w:szCs w:val="22"/>
        </w:rPr>
        <w:tab/>
      </w:r>
      <w:r w:rsidRPr="00815D6C">
        <w:rPr>
          <w:sz w:val="22"/>
          <w:szCs w:val="22"/>
        </w:rPr>
        <w:tab/>
      </w:r>
      <w:r w:rsidRPr="00815D6C">
        <w:rPr>
          <w:sz w:val="22"/>
          <w:szCs w:val="22"/>
        </w:rPr>
        <w:tab/>
      </w:r>
      <w:r w:rsidR="0038105B" w:rsidRPr="00815D6C">
        <w:t xml:space="preserve">         </w:t>
      </w:r>
    </w:p>
    <w:p w:rsidRDefault="002674FB" w:rsidP="000D5329" w:rsidR="000D5329">
      <w:pPr>
        <w:jc w:val="both"/>
      </w:pPr>
      <w:r w:rsidRPr="00815D6C">
        <w:tab/>
      </w:r>
      <w:r w:rsidR="000D5329">
        <w:t xml:space="preserve">Pazin, Dršćevka 1  </w:t>
      </w:r>
    </w:p>
    <w:p w:rsidRDefault="002674FB" w:rsidP="008A0989" w:rsidR="0052544E" w:rsidRPr="00815D6C">
      <w:pPr>
        <w:jc w:val="both"/>
      </w:pP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</w:p>
    <w:p w:rsidRDefault="008A0989" w:rsidP="008A0989" w:rsidR="008A0989">
      <w:pPr>
        <w:jc w:val="both"/>
      </w:pPr>
    </w:p>
    <w:p w:rsidRDefault="00815D6C" w:rsidP="008A0989" w:rsidR="00815D6C" w:rsidRPr="00815D6C">
      <w:pPr>
        <w:jc w:val="both"/>
      </w:pPr>
    </w:p>
    <w:p w:rsidRDefault="00815D6C" w:rsidP="00815D6C" w:rsidR="00815D6C">
      <w:pPr>
        <w:jc w:val="center"/>
      </w:pPr>
      <w:r w:rsidRPr="00E278AF">
        <w:t>R E P U B L I K A   H R V A T S K A</w:t>
      </w:r>
    </w:p>
    <w:p w:rsidRDefault="00815D6C" w:rsidP="00815D6C" w:rsidR="00815D6C" w:rsidRPr="00E278AF">
      <w:pPr>
        <w:jc w:val="center"/>
      </w:pPr>
    </w:p>
    <w:p w:rsidRDefault="00E95861" w:rsidP="00815D6C" w:rsidR="00815D6C" w:rsidRPr="00E278AF">
      <w:pPr>
        <w:ind w:right="512"/>
        <w:jc w:val="center"/>
      </w:pPr>
      <w:r>
        <w:t xml:space="preserve">        </w:t>
      </w:r>
      <w:r w:rsidR="00815D6C" w:rsidRPr="00E278AF">
        <w:t>R J E Š E NJ E</w:t>
      </w:r>
    </w:p>
    <w:p w:rsidRDefault="0052544E" w:rsidP="0052544E" w:rsidR="0052544E" w:rsidRPr="00815D6C">
      <w:pPr>
        <w:jc w:val="center"/>
      </w:pPr>
    </w:p>
    <w:p w:rsidRDefault="0052544E" w:rsidP="0052544E" w:rsidR="0052544E" w:rsidRPr="00815D6C">
      <w:pPr>
        <w:jc w:val="both"/>
      </w:pPr>
      <w:r w:rsidRPr="00815D6C">
        <w:tab/>
        <w:t>Trgovački sud u Pazinu, po stečajnom sucu Damiru Rabar</w:t>
      </w:r>
      <w:r w:rsidR="00815D6C">
        <w:t>u</w:t>
      </w:r>
      <w:r w:rsidRPr="00815D6C">
        <w:t xml:space="preserve">, odlučujući o prijedlogu </w:t>
      </w:r>
      <w:r w:rsidR="00CD5077" w:rsidRPr="00815D6C">
        <w:t xml:space="preserve">predlagatelja </w:t>
      </w:r>
      <w:r w:rsidR="00815D6C">
        <w:t xml:space="preserve">Sanje Pinjuh iz Vinkovaca, Josipa Juraja Strossmayera 9, OIB: 83228616740,  </w:t>
      </w:r>
      <w:r w:rsidR="00F453C6" w:rsidRPr="00815D6C">
        <w:t>zastupan</w:t>
      </w:r>
      <w:r w:rsidR="00C021C8" w:rsidRPr="00815D6C">
        <w:t>e</w:t>
      </w:r>
      <w:r w:rsidR="00F453C6" w:rsidRPr="00815D6C">
        <w:t xml:space="preserve"> po punomoćni</w:t>
      </w:r>
      <w:r w:rsidR="00815D6C">
        <w:t xml:space="preserve">cima, </w:t>
      </w:r>
      <w:r w:rsidR="00C021C8" w:rsidRPr="00815D6C">
        <w:t>odvjet</w:t>
      </w:r>
      <w:r w:rsidR="00C306A1" w:rsidRPr="00815D6C">
        <w:t>n</w:t>
      </w:r>
      <w:r w:rsidR="00815D6C">
        <w:t>icima iz Z</w:t>
      </w:r>
      <w:r w:rsidR="00C021C8" w:rsidRPr="00815D6C">
        <w:t>ajedničkog odvjetničkog ureda Liv</w:t>
      </w:r>
      <w:r w:rsidR="00815D6C">
        <w:t>i</w:t>
      </w:r>
      <w:r w:rsidR="00C021C8" w:rsidRPr="00815D6C">
        <w:t>o Marcan i Vedran Marcan iz Umaga</w:t>
      </w:r>
      <w:r w:rsidR="00F453C6" w:rsidRPr="00815D6C">
        <w:t>,</w:t>
      </w:r>
      <w:r w:rsidR="005F52C5" w:rsidRPr="00815D6C">
        <w:t xml:space="preserve"> </w:t>
      </w:r>
      <w:r w:rsidRPr="00815D6C">
        <w:t xml:space="preserve">radi utvrđivanja uvjeta za otvaranje stečajnog postupka nad dužnikom </w:t>
      </w:r>
      <w:r w:rsidR="00815D6C">
        <w:t xml:space="preserve">EQUITO d.o.o. Umag, Šetalište Vladimira Gortana 36, OIB: 95517075455, </w:t>
      </w:r>
      <w:r w:rsidR="00EC77E4">
        <w:t xml:space="preserve">MBS: </w:t>
      </w:r>
      <w:r w:rsidR="00EC77E4" w:rsidRPr="00EC77E4">
        <w:t>080230713</w:t>
      </w:r>
      <w:r w:rsidR="00EC77E4">
        <w:t xml:space="preserve">, </w:t>
      </w:r>
      <w:r w:rsidRPr="00815D6C">
        <w:t xml:space="preserve">dana </w:t>
      </w:r>
      <w:r w:rsidR="00C306A1" w:rsidRPr="00815D6C">
        <w:t>1</w:t>
      </w:r>
      <w:r w:rsidR="00E95861">
        <w:t>9</w:t>
      </w:r>
      <w:r w:rsidR="00CD5077" w:rsidRPr="00815D6C">
        <w:t xml:space="preserve">. </w:t>
      </w:r>
      <w:r w:rsidR="00C021C8" w:rsidRPr="00815D6C">
        <w:t xml:space="preserve">listopada </w:t>
      </w:r>
      <w:r w:rsidR="0038105B" w:rsidRPr="00815D6C">
        <w:t>201</w:t>
      </w:r>
      <w:r w:rsidR="00C021C8" w:rsidRPr="00815D6C">
        <w:t>5</w:t>
      </w:r>
      <w:r w:rsidR="00C34514" w:rsidRPr="00815D6C">
        <w:t>.</w:t>
      </w:r>
      <w:r w:rsidRPr="00815D6C">
        <w:t xml:space="preserve"> godine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center"/>
      </w:pPr>
      <w:r w:rsidRPr="00815D6C">
        <w:t>r i j e š i o  j e</w:t>
      </w:r>
    </w:p>
    <w:p w:rsidRDefault="0052544E" w:rsidP="0052544E" w:rsidR="0052544E" w:rsidRPr="00815D6C">
      <w:pPr>
        <w:jc w:val="center"/>
      </w:pPr>
    </w:p>
    <w:p w:rsidRDefault="0052544E" w:rsidP="0052544E" w:rsidR="00A92B9A">
      <w:pPr>
        <w:jc w:val="both"/>
      </w:pPr>
      <w:r w:rsidRPr="00815D6C">
        <w:tab/>
        <w:t xml:space="preserve">I. Otvara se stečajni postupak nad </w:t>
      </w:r>
      <w:r w:rsidR="002456A4">
        <w:t>društvom EQUITO d.o.o. Umag, Šetalište Vladimira Gortana 36, OIB: 95517075455, MBS: 080230713</w:t>
      </w:r>
      <w:r w:rsidR="00E95861">
        <w:t>, i to dana 19. listopada 2015</w:t>
      </w:r>
      <w:r w:rsidR="002456A4">
        <w:t>.</w:t>
      </w:r>
      <w:r w:rsidR="006C1E9E">
        <w:t xml:space="preserve"> godine</w:t>
      </w:r>
      <w:r w:rsidR="002664A3">
        <w:t xml:space="preserve"> u </w:t>
      </w:r>
      <w:r w:rsidR="00A572D1">
        <w:t>13,45</w:t>
      </w:r>
      <w:r w:rsidR="002664A3">
        <w:t xml:space="preserve"> sati.</w:t>
      </w:r>
    </w:p>
    <w:p w:rsidRDefault="002456A4" w:rsidP="0052544E" w:rsidR="002456A4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 xml:space="preserve">II. Za stečajnog upravitelja imenuje se </w:t>
      </w:r>
      <w:r w:rsidR="00E95861">
        <w:t>Damir M</w:t>
      </w:r>
      <w:r w:rsidR="00A92B9A" w:rsidRPr="00815D6C">
        <w:t xml:space="preserve">ajstorović </w:t>
      </w:r>
      <w:r w:rsidR="00CD5077" w:rsidRPr="00815D6C">
        <w:t xml:space="preserve">iz </w:t>
      </w:r>
      <w:r w:rsidR="00A92B9A" w:rsidRPr="00815D6C">
        <w:t>Pule</w:t>
      </w:r>
      <w:r w:rsidR="00CD5077" w:rsidRPr="00815D6C">
        <w:t xml:space="preserve">, </w:t>
      </w:r>
      <w:r w:rsidR="00A92B9A" w:rsidRPr="00815D6C">
        <w:t>Koparska 37</w:t>
      </w:r>
      <w:r w:rsidR="002456A4">
        <w:t>, OIB: 49931983367.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 xml:space="preserve">III. Oglas o otvaranju stečajnog postupka istaknut će se na oglasnoj ploči suda i </w:t>
      </w:r>
      <w:r w:rsidR="002718FF" w:rsidRPr="00815D6C">
        <w:t>e-oglasnoj ploči.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 xml:space="preserve">IV. Pozivaju se vjerovnici da u roku od 30 dana od isteka osmog dana od objave oglasa o otvaranju stečajnog postupka prijave svoje tražbine na adresu stečajnog upravitelja </w:t>
      </w:r>
      <w:r w:rsidR="00A92B9A" w:rsidRPr="00815D6C">
        <w:t>u Puli, Koparska 37</w:t>
      </w:r>
      <w:r w:rsidR="00A76747" w:rsidRPr="00815D6C">
        <w:t>,</w:t>
      </w:r>
      <w:r w:rsidRPr="00815D6C">
        <w:t xml:space="preserve"> podneskom u dva primjerka s dokazom sukladno čl. 173. </w:t>
      </w:r>
      <w:smartTag w:element="zakoni" w:uri="http://www.java.hr/xml/smarttags/zakoni">
        <w:r w:rsidRPr="00815D6C">
          <w:t>Stečajnog zakona</w:t>
        </w:r>
      </w:smartTag>
      <w:r w:rsidRPr="00815D6C">
        <w:t>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>Tražbine se prijavljuju u kunama, te je potrebn</w:t>
      </w:r>
      <w:r w:rsidR="00A76747" w:rsidRPr="00815D6C">
        <w:t>o</w:t>
      </w:r>
      <w:r w:rsidRPr="00815D6C">
        <w:t xml:space="preserve"> navesti i broj žiroračuna, ako se radi o pravnoj osobi.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>Ako se prijavljuju tražbine o kojima se vodi parnica, u prijavi treba navesti Sud pred kojim se vodi parnica s naznakom broja spisa.</w:t>
      </w:r>
    </w:p>
    <w:p w:rsidRDefault="0052544E" w:rsidP="0052544E" w:rsidR="0052544E" w:rsidRPr="00815D6C">
      <w:pPr>
        <w:jc w:val="both"/>
      </w:pPr>
    </w:p>
    <w:p w:rsidRDefault="0052544E" w:rsidP="00E505F7" w:rsidR="00E505F7" w:rsidRPr="00105EAE">
      <w:pPr>
        <w:jc w:val="both"/>
      </w:pPr>
      <w:r w:rsidRPr="00815D6C">
        <w:tab/>
      </w:r>
      <w:r w:rsidR="00E505F7" w:rsidRPr="00E605C9">
        <w:t xml:space="preserve">Prijavi treba priložiti dokaz o plaćanju pristojbe u visini od 2% prijavljene tražbine, ali ne više od 500,00 kn i </w:t>
      </w:r>
      <w:r w:rsidR="00E505F7" w:rsidRPr="00105EAE">
        <w:t>to u korist Državnog proračuna HR12 1001005-1863000160 poziv na broj 64 5045-48752-</w:t>
      </w:r>
      <w:r w:rsidR="00707634">
        <w:t>36</w:t>
      </w:r>
      <w:r w:rsidR="00E505F7" w:rsidRPr="00105EAE">
        <w:t xml:space="preserve">2015. Zaposlenici koji prijavljuju svoja potraživanja po osnovu rada ne moraju platiti pristojbu. </w:t>
      </w:r>
    </w:p>
    <w:p w:rsidRDefault="0052544E" w:rsidP="0052544E" w:rsidR="0052544E" w:rsidRPr="002456A4">
      <w:pPr>
        <w:jc w:val="both"/>
        <w:rPr>
          <w:color w:val="FF0000"/>
        </w:rPr>
      </w:pPr>
    </w:p>
    <w:p w:rsidRDefault="0052544E" w:rsidP="0052544E" w:rsidR="0052544E" w:rsidRPr="00815D6C">
      <w:pPr>
        <w:jc w:val="both"/>
      </w:pPr>
      <w:r w:rsidRPr="00815D6C">
        <w:lastRenderedPageBreak/>
        <w:tab/>
        <w:t>V. Vjerovnici koji tražbinu ne prijave u navedenom roku izlažu se dodatnim troškovima (čl. 176. Stečajnog zakona).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 xml:space="preserve">Samo prijave dostavljene na adresu koja je navedena u točci IV. ovog rješenja smatraju se urednima i pravovremenima. 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 xml:space="preserve">VI. Stečajni vjerovnici čije su tražbine osigurane razlučnim pravom prijavljuju svoje tražbine na način propisan čl. </w:t>
      </w:r>
      <w:smartTag w:element="metricconverter" w:uri="urn:schemas-microsoft-com:office:smarttags">
        <w:smartTagPr>
          <w:attr w:val="173. a" w:name="ProductID"/>
        </w:smartTagPr>
        <w:r w:rsidRPr="00815D6C">
          <w:t>173. a</w:t>
        </w:r>
      </w:smartTag>
      <w:r w:rsidRPr="00815D6C">
        <w:t>. Stečajnog zakona. Ovi vjerovnici mogu u prijavi navesti da je njihova tražbina osigurana razlučnim pravom i označiti dio imovine na koji se razlučno pravo odnosi, a mogu stečajnog upravitelja o svom razlučnom pravu obavijestiti posebnim podneskom u istom roku za prijavu tražbina.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Kako se podnosi prijava, potrebito je priložiti isprave kojima se dokazuje osigurana tražbina i razlučno pravo kojim je ona osigurana.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VII. Pozivaju se dužnikovi dužnici da svoje obveze prema dužniku izmire bez odgode.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VIII. Otvaranje stečajnog postupka ima se upisati u sudski registar ovog suda.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IX. Ispitno ročište na kojem će se ispitivati prijavljene tražbine određuje se za dan</w:t>
      </w:r>
    </w:p>
    <w:p w:rsidRDefault="003333BD" w:rsidP="0052544E" w:rsidR="003333BD" w:rsidRPr="00815D6C">
      <w:pPr>
        <w:jc w:val="both"/>
      </w:pPr>
    </w:p>
    <w:p w:rsidRDefault="00F453C6" w:rsidP="003333BD" w:rsidR="003333BD" w:rsidRPr="00815D6C">
      <w:pPr>
        <w:jc w:val="center"/>
      </w:pPr>
      <w:r w:rsidRPr="00815D6C">
        <w:t>1</w:t>
      </w:r>
      <w:r w:rsidR="00A92B9A" w:rsidRPr="00815D6C">
        <w:t>2</w:t>
      </w:r>
      <w:r w:rsidRPr="00815D6C">
        <w:t xml:space="preserve">. </w:t>
      </w:r>
      <w:r w:rsidR="00A92B9A" w:rsidRPr="00815D6C">
        <w:t xml:space="preserve">veljače </w:t>
      </w:r>
      <w:r w:rsidR="0038105B" w:rsidRPr="00815D6C">
        <w:t>201</w:t>
      </w:r>
      <w:r w:rsidR="004A50D4">
        <w:t>6</w:t>
      </w:r>
      <w:r w:rsidR="0038105B" w:rsidRPr="00815D6C">
        <w:t>.</w:t>
      </w:r>
      <w:r w:rsidR="00304C23" w:rsidRPr="00815D6C">
        <w:t xml:space="preserve"> godine u </w:t>
      </w:r>
      <w:r w:rsidRPr="00815D6C">
        <w:t>09</w:t>
      </w:r>
      <w:r w:rsidR="0038105B" w:rsidRPr="00815D6C">
        <w:t>:00</w:t>
      </w:r>
      <w:r w:rsidR="00304C23" w:rsidRPr="00815D6C">
        <w:t xml:space="preserve"> sati</w:t>
      </w:r>
    </w:p>
    <w:p w:rsidRDefault="00F8569F" w:rsidP="003333BD" w:rsidR="00304C23" w:rsidRPr="00815D6C">
      <w:pPr>
        <w:jc w:val="center"/>
      </w:pPr>
      <w:r w:rsidRPr="00815D6C">
        <w:t xml:space="preserve">sudnica broj </w:t>
      </w:r>
      <w:r w:rsidR="00A92B9A" w:rsidRPr="00815D6C">
        <w:t>2</w:t>
      </w:r>
    </w:p>
    <w:p w:rsidRDefault="00F8569F" w:rsidP="003333BD" w:rsidR="00F8569F" w:rsidRPr="00815D6C">
      <w:pPr>
        <w:jc w:val="center"/>
      </w:pPr>
      <w:r w:rsidRPr="00815D6C">
        <w:t>u Trgovačkom sudu Pazin</w:t>
      </w:r>
    </w:p>
    <w:p w:rsidRDefault="00F8569F" w:rsidP="003333BD" w:rsidR="00F8569F" w:rsidRPr="00815D6C">
      <w:pPr>
        <w:jc w:val="center"/>
      </w:pPr>
      <w:r w:rsidRPr="00815D6C">
        <w:t>Dršćevka 1</w:t>
      </w:r>
    </w:p>
    <w:p w:rsidRDefault="003333BD" w:rsidP="003333BD" w:rsidR="003333BD" w:rsidRPr="00815D6C">
      <w:pPr>
        <w:jc w:val="center"/>
      </w:pPr>
    </w:p>
    <w:p w:rsidRDefault="003333BD" w:rsidP="003333BD" w:rsidR="003333BD" w:rsidRPr="00815D6C">
      <w:pPr>
        <w:jc w:val="both"/>
      </w:pPr>
      <w:r w:rsidRPr="00815D6C">
        <w:tab/>
        <w:t>Na ovom ročištu ispitat će se samo prijave prispjele u otvorenom roku iz ovog oglasa.</w:t>
      </w:r>
    </w:p>
    <w:p w:rsidRDefault="003333BD" w:rsidP="003333BD" w:rsidR="003333BD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ab/>
        <w:t>X. Ročištu mogu prisustvovati vjerovnici odnosno njihovi punomoćnici.</w:t>
      </w:r>
    </w:p>
    <w:p w:rsidRDefault="003333BD" w:rsidP="003333BD" w:rsidR="003333BD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ab/>
        <w:t>XI. Tablica prijavljenih tražbina bit će izložena u pisarnici ovog suda, sobi broj 3, osam dana prije ročišta (čl. 174. Stečajnog zakona).</w:t>
      </w:r>
    </w:p>
    <w:p w:rsidRDefault="003333BD" w:rsidP="003333BD" w:rsidR="003333BD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ab/>
        <w:t>XII. Izvještajno ročište na kojem će se temeljem izvješća stečajnog upravitelja odlučivati o daljnjem tijeku stečajnog postupka određuje se za dan</w:t>
      </w:r>
    </w:p>
    <w:p w:rsidRDefault="003333BD" w:rsidP="003333BD" w:rsidR="003333BD" w:rsidRPr="00815D6C">
      <w:pPr>
        <w:jc w:val="both"/>
      </w:pPr>
    </w:p>
    <w:p w:rsidRDefault="00A92B9A" w:rsidP="00304C23" w:rsidR="003333BD" w:rsidRPr="00815D6C">
      <w:pPr>
        <w:jc w:val="center"/>
      </w:pPr>
      <w:r w:rsidRPr="00815D6C">
        <w:t>12</w:t>
      </w:r>
      <w:r w:rsidR="00F453C6" w:rsidRPr="00815D6C">
        <w:t xml:space="preserve">. </w:t>
      </w:r>
      <w:r w:rsidRPr="00815D6C">
        <w:t xml:space="preserve">veljače </w:t>
      </w:r>
      <w:r w:rsidR="0038105B" w:rsidRPr="00815D6C">
        <w:t>201</w:t>
      </w:r>
      <w:r w:rsidR="004A50D4">
        <w:t>6</w:t>
      </w:r>
      <w:r w:rsidR="00682212" w:rsidRPr="00815D6C">
        <w:t>.</w:t>
      </w:r>
      <w:r w:rsidR="00304C23" w:rsidRPr="00815D6C">
        <w:t xml:space="preserve"> godine u </w:t>
      </w:r>
      <w:r w:rsidR="00F453C6" w:rsidRPr="00815D6C">
        <w:t>09:00</w:t>
      </w:r>
      <w:r w:rsidR="00304C23" w:rsidRPr="00815D6C">
        <w:t xml:space="preserve"> sati </w:t>
      </w:r>
    </w:p>
    <w:p w:rsidRDefault="00F8569F" w:rsidP="00304C23" w:rsidR="00304C23" w:rsidRPr="00815D6C">
      <w:pPr>
        <w:jc w:val="center"/>
      </w:pPr>
      <w:r w:rsidRPr="00815D6C">
        <w:t xml:space="preserve">sudnica broj </w:t>
      </w:r>
      <w:r w:rsidR="00A92B9A" w:rsidRPr="00815D6C">
        <w:t>2</w:t>
      </w:r>
    </w:p>
    <w:p w:rsidRDefault="00F8569F" w:rsidP="00304C23" w:rsidR="00F8569F" w:rsidRPr="00815D6C">
      <w:pPr>
        <w:jc w:val="center"/>
      </w:pPr>
      <w:r w:rsidRPr="00815D6C">
        <w:t>u Trgovačkom sudu Pazin</w:t>
      </w:r>
    </w:p>
    <w:p w:rsidRDefault="00F8569F" w:rsidP="003333BD" w:rsidR="003333BD" w:rsidRPr="00815D6C">
      <w:pPr>
        <w:jc w:val="center"/>
      </w:pPr>
      <w:r w:rsidRPr="00815D6C">
        <w:t>Dršćevka 1</w:t>
      </w:r>
    </w:p>
    <w:p w:rsidRDefault="00F8569F" w:rsidP="003333BD" w:rsidR="00F8569F" w:rsidRPr="00815D6C">
      <w:pPr>
        <w:jc w:val="center"/>
      </w:pPr>
    </w:p>
    <w:p w:rsidRDefault="003333BD" w:rsidP="003333BD" w:rsidR="003333BD" w:rsidRPr="00815D6C">
      <w:pPr>
        <w:jc w:val="center"/>
      </w:pPr>
      <w:r w:rsidRPr="00815D6C">
        <w:t>Obrazloženje</w:t>
      </w:r>
    </w:p>
    <w:p w:rsidRDefault="00F77A05" w:rsidP="003333BD" w:rsidR="00F77A05" w:rsidRPr="00815D6C">
      <w:pPr>
        <w:jc w:val="center"/>
      </w:pPr>
    </w:p>
    <w:p w:rsidRDefault="00F77A05" w:rsidP="00F77A05" w:rsidR="00F77A05" w:rsidRPr="00815D6C">
      <w:pPr>
        <w:jc w:val="both"/>
      </w:pPr>
      <w:r w:rsidRPr="00815D6C">
        <w:tab/>
      </w:r>
      <w:r w:rsidR="00682212" w:rsidRPr="00815D6C">
        <w:t>Predlagatelj</w:t>
      </w:r>
      <w:r w:rsidR="005F52C5" w:rsidRPr="00815D6C">
        <w:t xml:space="preserve"> je </w:t>
      </w:r>
      <w:r w:rsidR="008B69A8" w:rsidRPr="00815D6C">
        <w:t xml:space="preserve">dana </w:t>
      </w:r>
      <w:r w:rsidR="00CD34AE" w:rsidRPr="00815D6C">
        <w:t>7</w:t>
      </w:r>
      <w:r w:rsidR="00F453C6" w:rsidRPr="00815D6C">
        <w:t>. s</w:t>
      </w:r>
      <w:r w:rsidR="00CD34AE" w:rsidRPr="00815D6C">
        <w:t xml:space="preserve">vibnja </w:t>
      </w:r>
      <w:r w:rsidR="0038105B" w:rsidRPr="00815D6C">
        <w:t>201</w:t>
      </w:r>
      <w:r w:rsidR="00CD34AE" w:rsidRPr="00815D6C">
        <w:t>5</w:t>
      </w:r>
      <w:r w:rsidR="0038105B" w:rsidRPr="00815D6C">
        <w:t xml:space="preserve">. </w:t>
      </w:r>
      <w:r w:rsidR="008B69A8" w:rsidRPr="00815D6C">
        <w:t xml:space="preserve">godine </w:t>
      </w:r>
      <w:r w:rsidRPr="00815D6C">
        <w:t>podni</w:t>
      </w:r>
      <w:r w:rsidR="005F52C5" w:rsidRPr="00815D6C">
        <w:t>o</w:t>
      </w:r>
      <w:r w:rsidR="00CD5077" w:rsidRPr="00815D6C">
        <w:t xml:space="preserve"> </w:t>
      </w:r>
      <w:r w:rsidR="008B69A8" w:rsidRPr="00815D6C">
        <w:t xml:space="preserve">naslovnom sudu </w:t>
      </w:r>
      <w:r w:rsidRPr="00815D6C">
        <w:t xml:space="preserve">prijedlog za otvaranje stečajnog postupka </w:t>
      </w:r>
      <w:r w:rsidR="008B69A8" w:rsidRPr="00815D6C">
        <w:t xml:space="preserve">nad dužnikom </w:t>
      </w:r>
      <w:r w:rsidR="00CD34AE" w:rsidRPr="00815D6C">
        <w:t>Equito d.o.o. Umag</w:t>
      </w:r>
      <w:r w:rsidR="00F453C6" w:rsidRPr="00815D6C">
        <w:t xml:space="preserve">. </w:t>
      </w:r>
      <w:r w:rsidR="005F52C5" w:rsidRPr="00815D6C">
        <w:t xml:space="preserve"> </w:t>
      </w:r>
      <w:r w:rsidR="00A76747" w:rsidRPr="00815D6C">
        <w:t xml:space="preserve"> </w:t>
      </w:r>
      <w:r w:rsidR="0038105B" w:rsidRPr="00815D6C">
        <w:t xml:space="preserve"> </w:t>
      </w:r>
    </w:p>
    <w:p w:rsidRDefault="00F77A05" w:rsidP="00F77A05" w:rsidR="00F77A05" w:rsidRPr="00815D6C">
      <w:pPr>
        <w:jc w:val="both"/>
      </w:pPr>
    </w:p>
    <w:p w:rsidRDefault="00F77A05" w:rsidP="00F77A05" w:rsidR="00F77A05" w:rsidRPr="00815D6C">
      <w:pPr>
        <w:jc w:val="both"/>
      </w:pPr>
      <w:r w:rsidRPr="00815D6C">
        <w:tab/>
      </w:r>
      <w:r w:rsidR="00682212" w:rsidRPr="00815D6C">
        <w:t xml:space="preserve">Naslovni sud </w:t>
      </w:r>
      <w:r w:rsidRPr="00815D6C">
        <w:t xml:space="preserve">je rješenjem </w:t>
      </w:r>
      <w:r w:rsidR="00682212" w:rsidRPr="00815D6C">
        <w:t>posl. br.</w:t>
      </w:r>
      <w:r w:rsidR="0038105B" w:rsidRPr="00815D6C">
        <w:t xml:space="preserve"> 1</w:t>
      </w:r>
      <w:r w:rsidR="00B27DFD">
        <w:t xml:space="preserve"> </w:t>
      </w:r>
      <w:r w:rsidR="0038105B" w:rsidRPr="00815D6C">
        <w:t>St-</w:t>
      </w:r>
      <w:r w:rsidR="00CD34AE" w:rsidRPr="00815D6C">
        <w:t>36</w:t>
      </w:r>
      <w:r w:rsidR="00F453C6" w:rsidRPr="00815D6C">
        <w:t>/1</w:t>
      </w:r>
      <w:r w:rsidR="00CD34AE" w:rsidRPr="00815D6C">
        <w:t>5</w:t>
      </w:r>
      <w:r w:rsidR="00266807">
        <w:t>-5</w:t>
      </w:r>
      <w:r w:rsidR="0038105B" w:rsidRPr="00815D6C">
        <w:t xml:space="preserve"> od </w:t>
      </w:r>
      <w:r w:rsidR="00CD34AE" w:rsidRPr="00815D6C">
        <w:t>1</w:t>
      </w:r>
      <w:r w:rsidR="00F453C6" w:rsidRPr="00815D6C">
        <w:t xml:space="preserve">. </w:t>
      </w:r>
      <w:r w:rsidR="00CD34AE" w:rsidRPr="00815D6C">
        <w:t xml:space="preserve">rujna </w:t>
      </w:r>
      <w:r w:rsidR="0038105B" w:rsidRPr="00815D6C">
        <w:t>201</w:t>
      </w:r>
      <w:r w:rsidR="00CD34AE" w:rsidRPr="00815D6C">
        <w:t>5</w:t>
      </w:r>
      <w:r w:rsidR="0038105B" w:rsidRPr="00815D6C">
        <w:t xml:space="preserve">. </w:t>
      </w:r>
      <w:r w:rsidR="00682212" w:rsidRPr="00815D6C">
        <w:t xml:space="preserve">godine </w:t>
      </w:r>
      <w:r w:rsidRPr="00815D6C">
        <w:t xml:space="preserve">pokrenuo prethodni postupak radi utvrđivanja uvjeta za otvaranje stečajnog postupka nad dužnikom </w:t>
      </w:r>
      <w:r w:rsidR="00CD34AE" w:rsidRPr="00815D6C">
        <w:t xml:space="preserve">Equito d.o.o. Umag </w:t>
      </w:r>
      <w:r w:rsidRPr="00815D6C">
        <w:t xml:space="preserve">i imenovao privremenog stečajnog upravitelja </w:t>
      </w:r>
      <w:r w:rsidR="00CD34AE" w:rsidRPr="00815D6C">
        <w:t>Damira Majstorovića</w:t>
      </w:r>
      <w:r w:rsidR="00A76747" w:rsidRPr="00815D6C">
        <w:t xml:space="preserve">. </w:t>
      </w:r>
    </w:p>
    <w:p w:rsidRDefault="00F77A05" w:rsidP="00F77A05" w:rsidR="00F77A05" w:rsidRPr="00815D6C">
      <w:pPr>
        <w:jc w:val="both"/>
      </w:pPr>
    </w:p>
    <w:p w:rsidRDefault="00F77A05" w:rsidP="00F77A05" w:rsidR="00F77A05" w:rsidRPr="00815D6C">
      <w:pPr>
        <w:jc w:val="both"/>
        <w:rPr>
          <w:u w:val="single"/>
        </w:rPr>
      </w:pPr>
      <w:r w:rsidRPr="00815D6C">
        <w:tab/>
        <w:t>Na ročištu radi izjašnjenja o prijedlogu</w:t>
      </w:r>
      <w:r w:rsidR="00682212" w:rsidRPr="00815D6C">
        <w:t xml:space="preserve">, koje je održano dana </w:t>
      </w:r>
      <w:r w:rsidR="00CD34AE" w:rsidRPr="00815D6C">
        <w:t>9</w:t>
      </w:r>
      <w:r w:rsidR="00F453C6" w:rsidRPr="00815D6C">
        <w:t xml:space="preserve">. </w:t>
      </w:r>
      <w:r w:rsidR="00CD34AE" w:rsidRPr="00815D6C">
        <w:t xml:space="preserve">listopada </w:t>
      </w:r>
      <w:r w:rsidR="0038105B" w:rsidRPr="00815D6C">
        <w:t>201</w:t>
      </w:r>
      <w:r w:rsidR="00CD34AE" w:rsidRPr="00815D6C">
        <w:t>5</w:t>
      </w:r>
      <w:r w:rsidR="0038105B" w:rsidRPr="00815D6C">
        <w:t xml:space="preserve">. </w:t>
      </w:r>
      <w:r w:rsidR="00682212" w:rsidRPr="00815D6C">
        <w:t xml:space="preserve">godine, </w:t>
      </w:r>
      <w:r w:rsidRPr="00815D6C">
        <w:t>raspravljeno</w:t>
      </w:r>
      <w:r w:rsidR="00682212" w:rsidRPr="00815D6C">
        <w:t xml:space="preserve"> je</w:t>
      </w:r>
      <w:r w:rsidRPr="00815D6C">
        <w:t xml:space="preserve"> o uvjetima za otvaranje stečajnog postupka</w:t>
      </w:r>
      <w:r w:rsidR="00682212" w:rsidRPr="00815D6C">
        <w:t xml:space="preserve">. Privremeni stečajni upravitelj </w:t>
      </w:r>
      <w:r w:rsidRPr="00815D6C">
        <w:t>je pripremio izvješće te utvrdio da su kod dužnika ispunjena zakonom predviđen</w:t>
      </w:r>
      <w:r w:rsidR="00C306A1" w:rsidRPr="00815D6C">
        <w:t>i</w:t>
      </w:r>
      <w:r w:rsidRPr="00815D6C">
        <w:t xml:space="preserve"> uvjeta za otvaranje stečajnog postupaka</w:t>
      </w:r>
      <w:r w:rsidR="00C306A1" w:rsidRPr="00815D6C">
        <w:t xml:space="preserve"> i to dužnikova nesposobnost za plaćanje.</w:t>
      </w:r>
      <w:r w:rsidR="00682212" w:rsidRPr="00815D6C">
        <w:rPr>
          <w:u w:val="single"/>
        </w:rPr>
        <w:t xml:space="preserve"> </w:t>
      </w:r>
    </w:p>
    <w:p w:rsidRDefault="0051046D" w:rsidP="00F77A05" w:rsidR="0051046D" w:rsidRPr="00815D6C">
      <w:pPr>
        <w:jc w:val="both"/>
      </w:pPr>
    </w:p>
    <w:p w:rsidRDefault="0051046D" w:rsidP="003716FE" w:rsidR="00B766FC">
      <w:pPr>
        <w:ind w:firstLine="708"/>
        <w:jc w:val="both"/>
      </w:pPr>
      <w:r w:rsidRPr="002664A3">
        <w:t xml:space="preserve">Naime, dužnik u razdoblju duljem od 60 dana ima evidentirane nepodmirene obveze kod banke koja za njega obavlja poslove platnog prometa, a koje je trebalo, na temelju valjanih osnova za naplatu, bez daljnjeg pristanka dužnika naplatiti s bilo kojeg od njegovih računa. </w:t>
      </w:r>
    </w:p>
    <w:p w:rsidRDefault="003716FE" w:rsidP="003716FE" w:rsidR="003716FE" w:rsidRPr="003716FE">
      <w:pPr>
        <w:ind w:firstLine="708"/>
        <w:jc w:val="both"/>
      </w:pPr>
    </w:p>
    <w:p w:rsidRDefault="00B766FC" w:rsidP="00B766FC" w:rsidR="00B766FC" w:rsidRPr="00815D6C">
      <w:pPr>
        <w:jc w:val="both"/>
      </w:pPr>
      <w:r w:rsidRPr="00815D6C">
        <w:tab/>
      </w:r>
      <w:r w:rsidR="00C306A1" w:rsidRPr="00815D6C">
        <w:t xml:space="preserve">Ovo stoga što prema </w:t>
      </w:r>
      <w:r w:rsidRPr="00815D6C">
        <w:t xml:space="preserve">izvješću privremenog stečajnog upravitelja </w:t>
      </w:r>
      <w:r w:rsidR="00C306A1" w:rsidRPr="00815D6C">
        <w:t>proizlazi da je d</w:t>
      </w:r>
      <w:r w:rsidR="006A0882">
        <w:t xml:space="preserve">užnik </w:t>
      </w:r>
      <w:r w:rsidRPr="00815D6C">
        <w:t>nesposoban za plaćanje jer ne može trajnije ispunjavati dospjele novčane obveze. Naime, dužnik 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računa, o čemu je FINA izdala potvrdu. Iz navedene potvrde također proizlazi kako je dužnik u neprekidnoj blokadi od 30. prosinca 2014. godine.</w:t>
      </w:r>
    </w:p>
    <w:p w:rsidRDefault="00B766FC" w:rsidP="00B766FC" w:rsidR="00B766FC" w:rsidRPr="00815D6C">
      <w:pPr>
        <w:suppressAutoHyphens/>
        <w:spacing w:lineRule="auto" w:line="360"/>
        <w:jc w:val="both"/>
        <w:rPr>
          <w:u w:val="single"/>
          <w:lang w:eastAsia="ar-SA"/>
        </w:rPr>
      </w:pPr>
    </w:p>
    <w:p w:rsidRDefault="00B766FC" w:rsidP="003601E3" w:rsidR="00B766FC" w:rsidRPr="00815D6C">
      <w:pPr>
        <w:jc w:val="both"/>
      </w:pPr>
      <w:r w:rsidRPr="00815D6C">
        <w:rPr>
          <w:lang w:eastAsia="ar-SA"/>
        </w:rPr>
        <w:tab/>
      </w:r>
      <w:r w:rsidRPr="00815D6C">
        <w:t>Privremeni stečajni upravitelj je mišljenja da je  neposredno raspoloživa imovina dovoljna za pokriće troškova stečajnog postupka</w:t>
      </w:r>
    </w:p>
    <w:p w:rsidRDefault="00B766FC" w:rsidP="00B766FC" w:rsidR="00B766FC" w:rsidRPr="00815D6C">
      <w:pPr>
        <w:suppressAutoHyphens/>
        <w:jc w:val="both"/>
        <w:rPr>
          <w:lang w:eastAsia="ar-SA"/>
        </w:rPr>
      </w:pPr>
    </w:p>
    <w:p w:rsidRDefault="00747E68" w:rsidP="00747E68" w:rsidR="003333BD" w:rsidRPr="00815D6C">
      <w:pPr>
        <w:jc w:val="both"/>
      </w:pPr>
      <w:r w:rsidRPr="00815D6C"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815D6C">
          <w:t>4. st</w:t>
        </w:r>
      </w:smartTag>
      <w:r w:rsidRPr="00815D6C">
        <w:t xml:space="preserve">. 2. Stečajnog zakona propisano je da se stečaj može otvoriti ako se utvrdi postojanje kojega od zakonom predviđenih stečajnih razloga, odnosno (prema stavku 2. istog članka) </w:t>
      </w:r>
      <w:r w:rsidR="00552EBD" w:rsidRPr="00815D6C">
        <w:t>nelikvidnost, nesposobnost za plaćanje i prezaduženost</w:t>
      </w:r>
      <w:r w:rsidRPr="00815D6C">
        <w:t>.</w:t>
      </w:r>
    </w:p>
    <w:p w:rsidRDefault="00747E68" w:rsidP="00747E68" w:rsidR="00747E68" w:rsidRPr="00815D6C">
      <w:pPr>
        <w:jc w:val="both"/>
      </w:pPr>
    </w:p>
    <w:p w:rsidRDefault="00747E68" w:rsidP="00747E68" w:rsidR="00747E68" w:rsidRPr="00815D6C">
      <w:pPr>
        <w:jc w:val="both"/>
      </w:pPr>
      <w:r w:rsidRPr="00815D6C">
        <w:tab/>
        <w:t>Tijekom prethodnog postupka kod dužnika utvrđeno je postojanje stečajnih razloga</w:t>
      </w:r>
      <w:r w:rsidR="00552EBD" w:rsidRPr="00815D6C">
        <w:t xml:space="preserve"> - nesposobnost za plaćanje</w:t>
      </w:r>
      <w:r w:rsidRPr="00815D6C">
        <w:t>, pa je valjalo temeljem odredbe članka 53., 54. i 55. stečajnog zakona odlučiti kao u izreci ovog rješenja.</w:t>
      </w:r>
    </w:p>
    <w:p w:rsidRDefault="00747E68" w:rsidP="00747E68" w:rsidR="00747E68" w:rsidRPr="00815D6C">
      <w:pPr>
        <w:jc w:val="both"/>
      </w:pPr>
    </w:p>
    <w:p w:rsidRDefault="00747E68" w:rsidP="00747E68" w:rsidR="00747E68" w:rsidRPr="00815D6C">
      <w:pPr>
        <w:jc w:val="center"/>
      </w:pPr>
      <w:r w:rsidRPr="00815D6C">
        <w:t xml:space="preserve">U Pazinu, </w:t>
      </w:r>
      <w:r w:rsidR="008A0989" w:rsidRPr="00815D6C">
        <w:t xml:space="preserve">dana </w:t>
      </w:r>
      <w:r w:rsidR="00C306A1" w:rsidRPr="00815D6C">
        <w:t>1</w:t>
      </w:r>
      <w:r w:rsidR="002664A3">
        <w:t>9</w:t>
      </w:r>
      <w:r w:rsidR="00CD5077" w:rsidRPr="00815D6C">
        <w:t xml:space="preserve">. </w:t>
      </w:r>
      <w:r w:rsidR="00B44B3C" w:rsidRPr="00815D6C">
        <w:t xml:space="preserve">listopada </w:t>
      </w:r>
      <w:r w:rsidR="0038105B" w:rsidRPr="00815D6C">
        <w:t>201</w:t>
      </w:r>
      <w:r w:rsidR="00B44B3C" w:rsidRPr="00815D6C">
        <w:t>5</w:t>
      </w:r>
      <w:r w:rsidR="0038105B" w:rsidRPr="00815D6C">
        <w:t>.</w:t>
      </w:r>
      <w:r w:rsidRPr="00815D6C">
        <w:t xml:space="preserve"> godine</w:t>
      </w:r>
    </w:p>
    <w:p w:rsidRDefault="00747E68" w:rsidP="00747E68" w:rsidR="00747E68" w:rsidRPr="00815D6C">
      <w:pPr>
        <w:jc w:val="center"/>
      </w:pPr>
    </w:p>
    <w:p w:rsidRDefault="00747E68" w:rsidP="00747E68" w:rsidR="00747E68" w:rsidRPr="00815D6C">
      <w:pPr>
        <w:jc w:val="both"/>
      </w:pP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="00F8569F" w:rsidRPr="00815D6C">
        <w:t>Stečajni sudac</w:t>
      </w:r>
    </w:p>
    <w:p w:rsidRDefault="00F8569F" w:rsidP="00747E68" w:rsidR="00F8569F">
      <w:pPr>
        <w:jc w:val="both"/>
      </w:pP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  <w:t xml:space="preserve"> Damir Rabar</w:t>
      </w:r>
      <w:r w:rsidR="00E74F52">
        <w:t>, v.r.</w:t>
      </w:r>
    </w:p>
    <w:p w:rsidRDefault="00B27DFD" w:rsidP="00747E68" w:rsidR="00B27DFD">
      <w:pPr>
        <w:jc w:val="both"/>
      </w:pPr>
    </w:p>
    <w:p w:rsidRDefault="00B27DFD" w:rsidP="00747E68" w:rsidR="00B27DFD">
      <w:pPr>
        <w:jc w:val="both"/>
      </w:pPr>
    </w:p>
    <w:p w:rsidRDefault="00B27DFD" w:rsidP="00747E68" w:rsidR="00B27DFD" w:rsidRPr="00815D6C">
      <w:pPr>
        <w:jc w:val="both"/>
      </w:pPr>
    </w:p>
    <w:p w:rsidRDefault="00F8569F" w:rsidP="00747E68" w:rsidR="00F8569F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>POUKA O PRAVNOM LIJEKU</w:t>
      </w:r>
    </w:p>
    <w:p w:rsidRDefault="003333BD" w:rsidP="003333BD" w:rsidR="003333BD" w:rsidRPr="00815D6C">
      <w:pPr>
        <w:jc w:val="both"/>
      </w:pPr>
      <w:r w:rsidRPr="00815D6C">
        <w:tab/>
        <w:t>Protiv ovog rješenja o otvaranju stečajnog postupka žalbu može podnijeti osoba koja je bila zastupnik po zakonu dužnika pravne osobe do dana nastupanja pravnih posljedica</w:t>
      </w:r>
      <w:r w:rsidR="00304C23" w:rsidRPr="00815D6C">
        <w:t xml:space="preserve"> otvaranja stečajnog postupka i dužnik pojedinac (čl. </w:t>
      </w:r>
      <w:smartTag w:element="metricconverter" w:uri="urn:schemas-microsoft-com:office:smarttags">
        <w:smartTagPr>
          <w:attr w:val="53. st" w:name="ProductID"/>
        </w:smartTagPr>
        <w:r w:rsidR="00304C23" w:rsidRPr="00815D6C">
          <w:t>53. st</w:t>
        </w:r>
      </w:smartTag>
      <w:r w:rsidR="00304C23" w:rsidRPr="00815D6C">
        <w:t xml:space="preserve">. 5. SZ). </w:t>
      </w:r>
    </w:p>
    <w:p w:rsidRDefault="00304C23" w:rsidP="003333BD" w:rsidR="00304C23" w:rsidRPr="00815D6C">
      <w:pPr>
        <w:jc w:val="both"/>
      </w:pPr>
    </w:p>
    <w:p w:rsidRDefault="00304C23" w:rsidP="003333BD" w:rsidR="00304C23" w:rsidRPr="00815D6C">
      <w:pPr>
        <w:jc w:val="both"/>
      </w:pPr>
      <w:r w:rsidRPr="00815D6C">
        <w:tab/>
        <w:t>Žalba se podnosi putem ovom sudu u dva primjerka u roku od 8 dana od dana dostave pisanog otpravka rješenja, a o žalbi odlučuje Visoki trgovački sud Republike Hrvatske.</w:t>
      </w: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871E11" w:rsidR="00871E11">
      <w:pPr>
        <w:jc w:val="both"/>
      </w:pPr>
      <w:r>
        <w:t>DNA:</w:t>
      </w:r>
    </w:p>
    <w:p w:rsidRDefault="00871E11" w:rsidP="00871E11" w:rsidR="00871E11">
      <w:pPr>
        <w:jc w:val="both"/>
      </w:pPr>
      <w:r>
        <w:t>- predlagatelj</w:t>
      </w:r>
      <w:r w:rsidR="00ED3B67">
        <w:t>ica</w:t>
      </w:r>
      <w:r>
        <w:t xml:space="preserve"> po punomoćnicima</w:t>
      </w:r>
    </w:p>
    <w:p w:rsidRDefault="00871E11" w:rsidP="00871E11" w:rsidR="00871E11">
      <w:pPr>
        <w:jc w:val="both"/>
      </w:pPr>
      <w:r>
        <w:t>- dužnik EQUITO d.o.o. Umag</w:t>
      </w:r>
      <w:r w:rsidR="00ED3B67">
        <w:t xml:space="preserve">, Šetalište Vladimira Gortana 36, </w:t>
      </w:r>
    </w:p>
    <w:p w:rsidRDefault="00871E11" w:rsidP="00871E11" w:rsidR="00871E11">
      <w:pPr>
        <w:jc w:val="both"/>
      </w:pPr>
      <w:r>
        <w:t>- zz dužnika Sandi Ištoković iz Buja, Plovanija, Istarska ulica 6</w:t>
      </w:r>
    </w:p>
    <w:p w:rsidRDefault="00871E11" w:rsidP="00871E11" w:rsidR="00871E11">
      <w:pPr>
        <w:jc w:val="both"/>
      </w:pPr>
      <w:r>
        <w:t xml:space="preserve">- stečajni upravitelj Damir </w:t>
      </w:r>
      <w:r w:rsidR="00C22B65">
        <w:t>Majstorović, Pula, Koparska 37</w:t>
      </w:r>
    </w:p>
    <w:p w:rsidRDefault="00871E11" w:rsidP="00871E11" w:rsidR="00871E11">
      <w:pPr>
        <w:jc w:val="both"/>
      </w:pPr>
      <w:r>
        <w:t>- FINA – Poslovnica Umag</w:t>
      </w:r>
    </w:p>
    <w:p w:rsidRDefault="00871E11" w:rsidP="00871E11" w:rsidR="00871E11">
      <w:pPr>
        <w:jc w:val="both"/>
      </w:pPr>
      <w:r>
        <w:t>- Porezna uprava – Ispostava Umag</w:t>
      </w:r>
    </w:p>
    <w:p w:rsidRDefault="00871E11" w:rsidP="00871E11" w:rsidR="00871E11">
      <w:pPr>
        <w:jc w:val="both"/>
      </w:pPr>
      <w:r>
        <w:t xml:space="preserve">- ŽDO Pula </w:t>
      </w:r>
    </w:p>
    <w:p w:rsidRDefault="00871E11" w:rsidP="00871E11" w:rsidR="00871E11">
      <w:pPr>
        <w:jc w:val="both"/>
      </w:pPr>
      <w:r>
        <w:t xml:space="preserve">- oglasna ploča suda </w:t>
      </w:r>
      <w:r w:rsidR="007A0788">
        <w:t>do ročišta</w:t>
      </w:r>
    </w:p>
    <w:p w:rsidRDefault="00871E11" w:rsidP="00871E11" w:rsidR="00C22B65">
      <w:pPr>
        <w:jc w:val="both"/>
      </w:pPr>
      <w:r>
        <w:t xml:space="preserve">- e-oglasna ploča </w:t>
      </w:r>
      <w:r w:rsidR="00C22B65">
        <w:t>suda</w:t>
      </w:r>
      <w:r w:rsidR="002E5C90">
        <w:t xml:space="preserve"> </w:t>
      </w:r>
      <w:r w:rsidR="007A0788">
        <w:t>do ročišta</w:t>
      </w:r>
    </w:p>
    <w:p w:rsidRDefault="00C22B65" w:rsidP="00954C4F" w:rsidR="00954C4F">
      <w:pPr>
        <w:jc w:val="both"/>
      </w:pPr>
      <w:r>
        <w:t>- sudski registar ovoga suda, po pravomoćnosti</w:t>
      </w:r>
    </w:p>
    <w:p w:rsidRDefault="00954C4F" w:rsidP="00954C4F" w:rsidR="00954C4F">
      <w:pPr>
        <w:jc w:val="both"/>
      </w:pPr>
      <w:r>
        <w:t>- Hypo Alpe Adria B</w:t>
      </w:r>
      <w:r w:rsidRPr="00954C4F">
        <w:t>ank d.d.</w:t>
      </w:r>
      <w:r w:rsidR="00A63F36">
        <w:t>, Umag, Trgovačka 1</w:t>
      </w:r>
      <w:r w:rsidR="005131B2">
        <w:t>b</w:t>
      </w:r>
    </w:p>
    <w:p w:rsidRDefault="00954C4F" w:rsidP="00954C4F" w:rsidR="00954C4F">
      <w:pPr>
        <w:jc w:val="both"/>
      </w:pPr>
      <w:r>
        <w:t xml:space="preserve">- </w:t>
      </w:r>
      <w:r w:rsidRPr="00954C4F">
        <w:t>Erste</w:t>
      </w:r>
      <w:r>
        <w:t xml:space="preserve"> </w:t>
      </w:r>
      <w:r w:rsidRPr="00954C4F">
        <w:t>&amp;</w:t>
      </w:r>
      <w:r>
        <w:t xml:space="preserve"> S</w:t>
      </w:r>
      <w:r w:rsidRPr="00954C4F">
        <w:t>teiermarkische bank d.d.</w:t>
      </w:r>
      <w:r w:rsidR="007F0E28">
        <w:t xml:space="preserve">, </w:t>
      </w:r>
      <w:r w:rsidR="007F0E28" w:rsidRPr="007F0E28">
        <w:rPr>
          <w:bCs/>
        </w:rPr>
        <w:t>Filijala Umag</w:t>
      </w:r>
      <w:r w:rsidR="007F0E28">
        <w:rPr>
          <w:bCs/>
        </w:rPr>
        <w:t>, Trgovačka 2 a</w:t>
      </w:r>
      <w:r w:rsidR="007F0E28" w:rsidRPr="007F0E28">
        <w:rPr>
          <w:b/>
          <w:bCs/>
        </w:rPr>
        <w:t xml:space="preserve"> </w:t>
      </w:r>
    </w:p>
    <w:p w:rsidRDefault="00954C4F" w:rsidP="005131B2" w:rsidR="00954C4F">
      <w:r>
        <w:t xml:space="preserve">- </w:t>
      </w:r>
      <w:r w:rsidRPr="00954C4F">
        <w:t>Croatia banka d.d.</w:t>
      </w:r>
      <w:r w:rsidR="005131B2">
        <w:t>, Poslovnica Poreč, Zagrebačka 2</w:t>
      </w:r>
    </w:p>
    <w:p w:rsidRDefault="00954C4F" w:rsidP="00954C4F" w:rsidR="00954C4F" w:rsidRPr="00954C4F">
      <w:pPr>
        <w:jc w:val="both"/>
      </w:pPr>
      <w:r>
        <w:t xml:space="preserve">- </w:t>
      </w:r>
      <w:r w:rsidRPr="00954C4F">
        <w:t>Veneto banka d.d.</w:t>
      </w:r>
      <w:r w:rsidR="005131B2">
        <w:t>, Zagreb, Dtaškovićeva 58</w:t>
      </w:r>
    </w:p>
    <w:p w:rsidRDefault="00954C4F" w:rsidP="00871E11" w:rsidR="00954C4F">
      <w:pPr>
        <w:jc w:val="both"/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52544E" w:rsidR="0052544E" w:rsidRPr="00815D6C"/>
    <w:sectPr w:rsidSect="003333BD" w:rsidR="0052544E" w:rsidRPr="00815D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E87" w:rsidR="00405E87">
      <w:r>
        <w:separator/>
      </w:r>
    </w:p>
  </w:endnote>
  <w:endnote w:id="0" w:type="continuationSeparator">
    <w:p w:rsidRDefault="00405E87" w:rsidR="00405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E87" w:rsidR="00405E87">
      <w:r>
        <w:separator/>
      </w:r>
    </w:p>
  </w:footnote>
  <w:footnote w:id="0" w:type="continuationSeparator">
    <w:p w:rsidRDefault="00405E87" w:rsidR="00405E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3BD" w:rsidP="0051129C" w:rsidR="003333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33BD" w:rsidR="003333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3BD" w:rsidP="0051129C" w:rsidR="003333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323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15D6C" w:rsidP="00815D6C" w:rsidR="003333BD" w:rsidRPr="003333BD">
    <w:pPr>
      <w:pStyle w:val="Zaglavlje"/>
      <w:jc w:val="right"/>
      <w:rPr>
        <w:b/>
      </w:rPr>
    </w:pPr>
    <w:r>
      <w:t>Poslovni broj 1 St-36/15-19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329" w:rsidR="000D5329">
    <w:pPr>
      <w:pStyle w:val="Zaglavlje"/>
    </w:pPr>
    <w:r>
      <w:tab/>
    </w:r>
    <w:r>
      <w:tab/>
      <w:t>Poslovni broj 1 St-36/15-19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60E31"/>
    <w:rsid w:val="00093047"/>
    <w:rsid w:val="000B5282"/>
    <w:rsid w:val="000D5329"/>
    <w:rsid w:val="00120F7F"/>
    <w:rsid w:val="00131D4B"/>
    <w:rsid w:val="00147578"/>
    <w:rsid w:val="001B7765"/>
    <w:rsid w:val="001D2DC0"/>
    <w:rsid w:val="00202458"/>
    <w:rsid w:val="002456A4"/>
    <w:rsid w:val="002664A3"/>
    <w:rsid w:val="00266807"/>
    <w:rsid w:val="002674FB"/>
    <w:rsid w:val="002718FF"/>
    <w:rsid w:val="002756AA"/>
    <w:rsid w:val="002E5C90"/>
    <w:rsid w:val="00304C23"/>
    <w:rsid w:val="003333BD"/>
    <w:rsid w:val="00353C86"/>
    <w:rsid w:val="003601E3"/>
    <w:rsid w:val="003716FE"/>
    <w:rsid w:val="0038105B"/>
    <w:rsid w:val="003D39A3"/>
    <w:rsid w:val="00405E87"/>
    <w:rsid w:val="00445065"/>
    <w:rsid w:val="00445295"/>
    <w:rsid w:val="004A50D4"/>
    <w:rsid w:val="004C56AC"/>
    <w:rsid w:val="0051046D"/>
    <w:rsid w:val="0051129C"/>
    <w:rsid w:val="005131B2"/>
    <w:rsid w:val="0052544E"/>
    <w:rsid w:val="0054012F"/>
    <w:rsid w:val="00551659"/>
    <w:rsid w:val="00552EBD"/>
    <w:rsid w:val="0058072A"/>
    <w:rsid w:val="005E5A89"/>
    <w:rsid w:val="005F20E4"/>
    <w:rsid w:val="005F52C5"/>
    <w:rsid w:val="00682212"/>
    <w:rsid w:val="0069342F"/>
    <w:rsid w:val="006A0882"/>
    <w:rsid w:val="006A5E5B"/>
    <w:rsid w:val="006C1E9E"/>
    <w:rsid w:val="00707634"/>
    <w:rsid w:val="00747E68"/>
    <w:rsid w:val="007A0788"/>
    <w:rsid w:val="007B168D"/>
    <w:rsid w:val="007E31C8"/>
    <w:rsid w:val="007F0E28"/>
    <w:rsid w:val="0080323A"/>
    <w:rsid w:val="00815D6C"/>
    <w:rsid w:val="00821C00"/>
    <w:rsid w:val="00824DF1"/>
    <w:rsid w:val="00871E11"/>
    <w:rsid w:val="008A0989"/>
    <w:rsid w:val="008B69A8"/>
    <w:rsid w:val="008F78CC"/>
    <w:rsid w:val="00954C4F"/>
    <w:rsid w:val="00994487"/>
    <w:rsid w:val="00A42F59"/>
    <w:rsid w:val="00A572D1"/>
    <w:rsid w:val="00A63F36"/>
    <w:rsid w:val="00A76747"/>
    <w:rsid w:val="00A92B9A"/>
    <w:rsid w:val="00AC314E"/>
    <w:rsid w:val="00B27DFD"/>
    <w:rsid w:val="00B44B3C"/>
    <w:rsid w:val="00B718DB"/>
    <w:rsid w:val="00B766FC"/>
    <w:rsid w:val="00B84536"/>
    <w:rsid w:val="00C021C8"/>
    <w:rsid w:val="00C22B65"/>
    <w:rsid w:val="00C306A1"/>
    <w:rsid w:val="00C34514"/>
    <w:rsid w:val="00CA0135"/>
    <w:rsid w:val="00CA762E"/>
    <w:rsid w:val="00CD34AE"/>
    <w:rsid w:val="00CD5077"/>
    <w:rsid w:val="00DC2CE9"/>
    <w:rsid w:val="00E505F7"/>
    <w:rsid w:val="00E74F52"/>
    <w:rsid w:val="00E95861"/>
    <w:rsid w:val="00EC3EB4"/>
    <w:rsid w:val="00EC77E4"/>
    <w:rsid w:val="00ED3B67"/>
    <w:rsid w:val="00EE4313"/>
    <w:rsid w:val="00F0424A"/>
    <w:rsid w:val="00F453C6"/>
    <w:rsid w:val="00F77A05"/>
    <w:rsid w:val="00F8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 Inden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styleId="Uvuenotijeloteksta" w:type="paragraph">
    <w:name w:val="Body Text Indent"/>
    <w:basedOn w:val="Normal"/>
    <w:link w:val="UvuenotijelotekstaChar"/>
    <w:uiPriority w:val="99"/>
    <w:rsid w:val="00B766FC"/>
    <w:pPr>
      <w:suppressAutoHyphens/>
      <w:ind w:left="360"/>
    </w:pPr>
    <w:rPr>
      <w:kern w:val="1"/>
      <w:lang w:eastAsia="ar-SA" w:val="x-none"/>
    </w:rPr>
  </w:style>
  <w:style w:customStyle="true" w:styleId="UvuenotijelotekstaChar" w:type="character">
    <w:name w:val="Uvučeno tijelo teksta Char"/>
    <w:link w:val="Uvuenotijeloteksta"/>
    <w:uiPriority w:val="99"/>
    <w:rsid w:val="00B766FC"/>
    <w:rPr>
      <w:kern w:val="1"/>
      <w:sz w:val="24"/>
      <w:szCs w:val="24"/>
      <w:lang w:eastAsia="ar-SA" w:val="x-none"/>
    </w:rPr>
  </w:style>
  <w:style w:styleId="Odlomakpopisa" w:type="paragraph">
    <w:name w:val="List Paragraph"/>
    <w:basedOn w:val="Normal"/>
    <w:uiPriority w:val="34"/>
    <w:qFormat/>
    <w:rsid w:val="00B766F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15D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D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2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23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23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23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styleId="Uvuenotijeloteksta" w:type="paragraph">
    <w:name w:val="Body Text Indent"/>
    <w:basedOn w:val="Normal"/>
    <w:link w:val="UvuenotijelotekstaChar"/>
    <w:uiPriority w:val="99"/>
    <w:rsid w:val="00B766FC"/>
    <w:pPr>
      <w:suppressAutoHyphens/>
      <w:ind w:left="360"/>
    </w:pPr>
    <w:rPr>
      <w:kern w:val="1"/>
      <w:lang w:eastAsia="ar-SA" w:val="x-none"/>
    </w:rPr>
  </w:style>
  <w:style w:customStyle="1" w:styleId="UvuenotijelotekstaChar" w:type="character">
    <w:name w:val="Uvučeno tijelo teksta Char"/>
    <w:link w:val="Uvuenotijeloteksta"/>
    <w:uiPriority w:val="99"/>
    <w:rsid w:val="00B766FC"/>
    <w:rPr>
      <w:kern w:val="1"/>
      <w:sz w:val="24"/>
      <w:szCs w:val="24"/>
      <w:lang w:eastAsia="ar-SA" w:val="x-none"/>
    </w:rPr>
  </w:style>
  <w:style w:styleId="Odlomakpopisa" w:type="paragraph">
    <w:name w:val="List Paragraph"/>
    <w:basedOn w:val="Normal"/>
    <w:uiPriority w:val="34"/>
    <w:qFormat/>
    <w:rsid w:val="00B766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15D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D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2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23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23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23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58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04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57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EQUITO d.o.o. UMAG</izvorni_sadrzaj>
    <derivirana_varijabla naziv="DomainObject.Predmet.ProtustrankaFormated_1">  EQUITO d.o.o. UMAG</derivirana_varijabla>
  </DomainObject.Predmet.ProtustrankaFormated>
  <DomainObject.Predmet.ProtustrankaFormatedOIB>
    <izvorni_sadrzaj>  EQUITO d.o.o. UMAG, OIB 95517075455</izvorni_sadrzaj>
    <derivirana_varijabla naziv="DomainObject.Predmet.ProtustrankaFormatedOIB_1">  EQUITO d.o.o. UMAG, OIB 95517075455</derivirana_varijabla>
  </DomainObject.Predmet.ProtustrankaFormatedOIB>
  <DomainObject.Predmet.ProtustrankaFormatedWithAdress>
    <izvorni_sadrzaj> EQUITO d.o.o. UMAG, Šetalište Vladimira Gortana 36, 52470 Umag</izvorni_sadrzaj>
    <derivirana_varijabla naziv="DomainObject.Predmet.ProtustrankaFormatedWithAdress_1"> EQUITO d.o.o. UMAG, Šetalište Vladimira Gortana 36, 52470 Umag</derivirana_varijabla>
  </DomainObject.Predmet.ProtustrankaFormatedWithAdress>
  <DomainObject.Predmet.ProtustrankaFormatedWithAdressOIB>
    <izvorni_sadrzaj> EQUITO d.o.o. UMAG, OIB 95517075455, Šetalište Vladimira Gortana 36, 52470 Umag</izvorni_sadrzaj>
    <derivirana_varijabla naziv="DomainObject.Predmet.ProtustrankaFormatedWithAdressOIB_1"> EQUITO d.o.o. UMAG, OIB 95517075455, Šetalište Vladimira Gortana 36, 52470 Umag</derivirana_varijabla>
  </DomainObject.Predmet.ProtustrankaFormatedWithAdressOIB>
  <DomainObject.Predmet.ProtustrankaWithAdress>
    <izvorni_sadrzaj>EQUITO d.o.o. UMAG Šetalište Vladimira Gortana 36, 52470 Umag</izvorni_sadrzaj>
    <derivirana_varijabla naziv="DomainObject.Predmet.ProtustrankaWithAdress_1">EQUITO d.o.o. UMAG Šetalište Vladimira Gortana 36, 52470 Umag</derivirana_varijabla>
  </DomainObject.Predmet.ProtustrankaWithAdress>
  <DomainObject.Predmet.ProtustrankaWithAdressOIB>
    <izvorni_sadrzaj>EQUITO d.o.o. UMAG, OIB 95517075455, Šetalište Vladimira Gortana 36, 52470 Umag</izvorni_sadrzaj>
    <derivirana_varijabla naziv="DomainObject.Predmet.ProtustrankaWithAdressOIB_1">EQUITO d.o.o. UMAG, OIB 95517075455, Šetalište Vladimira Gortana 36, 52470 Umag</derivirana_varijabla>
  </DomainObject.Predmet.ProtustrankaWithAdressOIB>
  <DomainObject.Predmet.ProtustrankaNazivFormated>
    <izvorni_sadrzaj>EQUITO d.o.o. UMAG</izvorni_sadrzaj>
    <derivirana_varijabla naziv="DomainObject.Predmet.ProtustrankaNazivFormated_1">EQUITO d.o.o. UMAG</derivirana_varijabla>
  </DomainObject.Predmet.ProtustrankaNazivFormated>
  <DomainObject.Predmet.ProtustrankaNazivFormatedOIB>
    <izvorni_sadrzaj>EQUITO d.o.o. UMAG, OIB 95517075455</izvorni_sadrzaj>
    <derivirana_varijabla naziv="DomainObject.Predmet.ProtustrankaNazivFormatedOIB_1">EQUITO d.o.o. UMAG, OIB 95517075455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PINJUH, VINKOVCI zastupanog po punomoćniku ZOU LIVIO MARCAN I VEDRAN MARCAN</izvorni_sadrzaj>
    <derivirana_varijabla naziv="DomainObject.Predmet.StrankaFormated_1">  SANJA PINJUH, VINKOVCI zastupanog po punomoćniku ZOU LIVIO MARCAN I VEDRAN MARCAN</derivirana_varijabla>
  </DomainObject.Predmet.StrankaFormated>
  <DomainObject.Predmet.StrankaFormatedOIB>
    <izvorni_sadrzaj>  SANJA PINJUH, VINKOVCI, OIB 83228616740 zastupanog po punomoćniku ZOU LIVIO MARCAN I VEDRAN MARCAN</izvorni_sadrzaj>
    <derivirana_varijabla naziv="DomainObject.Predmet.StrankaFormatedOIB_1">  SANJA PINJUH, VINKOVCI, OIB 83228616740 zastupanog po punomoćniku ZOU LIVIO MARCAN I VEDRAN MARCAN</derivirana_varijabla>
  </DomainObject.Predmet.StrankaFormatedOIB>
  <DomainObject.Predmet.StrankaFormatedWithAdress>
    <izvorni_sadrzaj> SANJA PINJUH, VINKOVCI, Josipa Juraja Štrosmajera 9, 32100 Vinkovci zastupanog po punomoćniku ZOU LIVIO MARCAN I VEDRAN MARCAN</izvorni_sadrzaj>
    <derivirana_varijabla naziv="DomainObject.Predmet.StrankaFormatedWithAdress_1"> SANJA PINJUH, VINKOVCI, Josipa Juraja Štrosmajera 9, 32100 Vinkovci zastupanog po punomoćniku ZOU LIVIO MARCAN I VEDRAN MARCAN</derivirana_varijabla>
  </DomainObject.Predmet.StrankaFormatedWithAdress>
  <DomainObject.Predmet.StrankaFormatedWithAdressOIB>
    <izvorni_sadrzaj> SANJA PINJUH, VINKOVCI, OIB 83228616740, Josipa Juraja Štrosmajera 9, 32100 Vinkovci zastupanog po punomoćniku ZOU LIVIO MARCAN I VEDRAN MARCAN</izvorni_sadrzaj>
    <derivirana_varijabla naziv="DomainObject.Predmet.StrankaFormatedWithAdressOIB_1"> SANJA PINJUH, VINKOVCI, OIB 83228616740, Josipa Juraja Štrosmajera 9, 32100 Vinkovci zastupanog po punomoćniku ZOU LIVIO MARCAN I VEDRAN MARCAN</derivirana_varijabla>
  </DomainObject.Predmet.StrankaFormatedWithAdressOIB>
  <DomainObject.Predmet.StrankaWithAdress>
    <izvorni_sadrzaj>SANJA PINJUH, VINKOVCI Josipa Juraja Štrosmajera 9,32100 Vinkovci</izvorni_sadrzaj>
    <derivirana_varijabla naziv="DomainObject.Predmet.StrankaWithAdress_1">SANJA PINJUH, VINKOVCI Josipa Juraja Štrosmajera 9,32100 Vinkovci</derivirana_varijabla>
  </DomainObject.Predmet.StrankaWithAdress>
  <DomainObject.Predmet.StrankaWithAdressOIB>
    <izvorni_sadrzaj>SANJA PINJUH, VINKOVCI, OIB 83228616740, Josipa Juraja Štrosmajera 9,32100 Vinkovci</izvorni_sadrzaj>
    <derivirana_varijabla naziv="DomainObject.Predmet.StrankaWithAdressOIB_1">SANJA PINJUH, VINKOVCI, OIB 83228616740, Josipa Juraja Štrosmajera 9,32100 Vinkovci</derivirana_varijabla>
  </DomainObject.Predmet.StrankaWithAdressOIB>
  <DomainObject.Predmet.StrankaNazivFormated>
    <izvorni_sadrzaj>SANJA PINJUH, VINKOVCI</izvorni_sadrzaj>
    <derivirana_varijabla naziv="DomainObject.Predmet.StrankaNazivFormated_1">SANJA PINJUH, VINKOVCI</derivirana_varijabla>
  </DomainObject.Predmet.StrankaNazivFormated>
  <DomainObject.Predmet.StrankaNazivFormatedOIB>
    <izvorni_sadrzaj>SANJA PINJUH, VINKOVCI, OIB 83228616740</izvorni_sadrzaj>
    <derivirana_varijabla naziv="DomainObject.Predmet.StrankaNazivFormatedOIB_1">SANJA PINJUH, VINKOVCI, OIB 83228616740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SANJA PINJUH, VINKOVCI zastupanog po punomoćniku ZOU LIVIO MARCAN I VEDRAN MARCAN</item>
    </izvorni_sadrzaj>
    <derivirana_varijabla naziv="DomainObject.Predmet.StrankaListFormated_1">
      <item>SANJA PINJUH, VINKOVCI zastupanog po punomoćniku ZOU LIVIO MARCAN I VEDRAN MARCAN</item>
    </derivirana_varijabla>
  </DomainObject.Predmet.StrankaListFormated>
  <DomainObject.Predmet.StrankaListFormatedOIB>
    <izvorni_sadrzaj>
      <item>SANJA PINJUH, VINKOVCI, OIB 83228616740 zastupanog po punomoćniku ZOU LIVIO MARCAN I VEDRAN MARCAN</item>
    </izvorni_sadrzaj>
    <derivirana_varijabla naziv="DomainObject.Predmet.StrankaListFormatedOIB_1">
      <item>SANJA PINJUH, VINKOVCI, OIB 83228616740 zastupanog po punomoćniku ZOU LIVIO MARCAN I VEDRAN MARCAN</item>
    </derivirana_varijabla>
  </DomainObject.Predmet.StrankaListFormatedOIB>
  <DomainObject.Predmet.StrankaListFormatedWithAdress>
    <izvorni_sadrzaj>
      <item>SANJA PINJUH, VINKOVCI, Josipa Juraja Štrosmajera 9, 32100 Vinkovci zastupanog po punomoćniku ZOU LIVIO MARCAN I VEDRAN MARCAN</item>
    </izvorni_sadrzaj>
    <derivirana_varijabla naziv="DomainObject.Predmet.StrankaListFormatedWithAdress_1">
      <item>SANJA PINJUH, VINKOVCI, Josipa Juraja Štrosmajera 9, 32100 Vinkovci zastupanog po punomoćniku ZOU LIVIO MARCAN I VEDRAN MARCAN</item>
    </derivirana_varijabla>
  </DomainObject.Predmet.StrankaListFormatedWithAdress>
  <DomainObject.Predmet.StrankaListFormatedWithAdressOIB>
    <izvorni_sadrzaj>
      <item>SANJA PINJUH, VINKOVCI, OIB 83228616740, Josipa Juraja Štrosmajera 9, 32100 Vinkovci zastupanog po punomoćniku ZOU LIVIO MARCAN I VEDRAN MARCAN</item>
    </izvorni_sadrzaj>
    <derivirana_varijabla naziv="DomainObject.Predmet.StrankaListFormatedWithAdressOIB_1">
      <item>SANJA PINJUH, VINKOVCI, OIB 83228616740, Josipa Juraja Štrosmajera 9, 32100 Vinkovci zastupanog po punomoćniku ZOU LIVIO MARCAN I VEDRAN MARCAN</item>
    </derivirana_varijabla>
  </DomainObject.Predmet.StrankaListFormatedWithAdressOIB>
  <DomainObject.Predmet.StrankaListNazivFormated>
    <izvorni_sadrzaj>
      <item>SANJA PINJUH, VINKOVCI</item>
    </izvorni_sadrzaj>
    <derivirana_varijabla naziv="DomainObject.Predmet.StrankaListNazivFormated_1">
      <item>SANJA PINJUH, VINKOVCI</item>
    </derivirana_varijabla>
  </DomainObject.Predmet.StrankaListNazivFormated>
  <DomainObject.Predmet.StrankaListNazivFormatedOIB>
    <izvorni_sadrzaj>
      <item>SANJA PINJUH, VINKOVCI, OIB 83228616740</item>
    </izvorni_sadrzaj>
    <derivirana_varijabla naziv="DomainObject.Predmet.StrankaListNazivFormatedOIB_1">
      <item>SANJA PINJUH, VINKOVCI, OIB 83228616740</item>
    </derivirana_varijabla>
  </DomainObject.Predmet.StrankaListNazivFormatedOIB>
  <DomainObject.Predmet.ProtuStrankaListFormated>
    <izvorni_sadrzaj>
      <item>EQUITO d.o.o. UMAG</item>
    </izvorni_sadrzaj>
    <derivirana_varijabla naziv="DomainObject.Predmet.ProtuStrankaListFormated_1">
      <item>EQUITO d.o.o. UMAG</item>
    </derivirana_varijabla>
  </DomainObject.Predmet.ProtuStrankaListFormated>
  <DomainObject.Predmet.ProtuStrankaListFormatedOIB>
    <izvorni_sadrzaj>
      <item>EQUITO d.o.o. UMAG, OIB 95517075455</item>
    </izvorni_sadrzaj>
    <derivirana_varijabla naziv="DomainObject.Predmet.ProtuStrankaListFormatedOIB_1">
      <item>EQUITO d.o.o. UMAG, OIB 95517075455</item>
    </derivirana_varijabla>
  </DomainObject.Predmet.ProtuStrankaListFormatedOIB>
  <DomainObject.Predmet.ProtuStrankaListFormatedWithAdress>
    <izvorni_sadrzaj>
      <item>EQUITO d.o.o. UMAG, Šetalište Vladimira Gortana 36, 52470 Umag</item>
    </izvorni_sadrzaj>
    <derivirana_varijabla naziv="DomainObject.Predmet.ProtuStrankaListFormatedWithAdress_1">
      <item>EQUITO d.o.o. UMAG, Šetalište Vladimira Gortana 36, 52470 Umag</item>
    </derivirana_varijabla>
  </DomainObject.Predmet.ProtuStrankaListFormatedWithAdress>
  <DomainObject.Predmet.ProtuStrankaListFormatedWithAdressOIB>
    <izvorni_sadrzaj>
      <item>EQUITO d.o.o. UMAG, OIB 95517075455, Šetalište Vladimira Gortana 36, 52470 Umag</item>
    </izvorni_sadrzaj>
    <derivirana_varijabla naziv="DomainObject.Predmet.ProtuStrankaListFormatedWithAdressOIB_1">
      <item>EQUITO d.o.o. UMAG, OIB 95517075455, Šetalište Vladimira Gortana 36, 52470 Umag</item>
    </derivirana_varijabla>
  </DomainObject.Predmet.ProtuStrankaListFormatedWithAdressOIB>
  <DomainObject.Predmet.ProtuStrankaListNazivFormated>
    <izvorni_sadrzaj>
      <item>EQUITO d.o.o. UMAG</item>
    </izvorni_sadrzaj>
    <derivirana_varijabla naziv="DomainObject.Predmet.ProtuStrankaListNazivFormated_1">
      <item>EQUITO d.o.o. UMAG</item>
    </derivirana_varijabla>
  </DomainObject.Predmet.ProtuStrankaListNazivFormated>
  <DomainObject.Predmet.ProtuStrankaListNazivFormatedOIB>
    <izvorni_sadrzaj>
      <item>EQUITO d.o.o. UMAG, OIB 95517075455</item>
    </izvorni_sadrzaj>
    <derivirana_varijabla naziv="DomainObject.Predmet.ProtuStrankaListNazivFormatedOIB_1">
      <item>EQUITO d.o.o. UMAG, OIB 95517075455</item>
    </derivirana_varijabla>
  </DomainObject.Predmet.ProtuStrankaListNazivFormatedOIB>
  <DomainObject.Predmet.OstaliListFormated>
    <izvorni_sadrzaj>
      <item>ZOU LIVIO MARCAN I VEDRAN MARCAN punomoćnik sudionika u postupku SANJA PINJUH, VINKOVCI</item>
      <item>Damir Majstorović</item>
    </izvorni_sadrzaj>
    <derivirana_varijabla naziv="DomainObject.Predmet.OstaliListFormated_1">
      <item>ZOU LIVIO MARCAN I VEDRAN MARCAN punomoćnik sudionika u postupku SANJA PINJUH, VINKOVCI</item>
      <item>Damir Majstorović</item>
    </derivirana_varijabla>
  </DomainObject.Predmet.OstaliListFormated>
  <DomainObject.Predmet.OstaliListFormatedOIB>
    <izvorni_sadrzaj>
      <item>ZOU LIVIO MARCAN I VEDRAN MARCAN punomoćnik sudionika u postupku SANJA PINJUH, VINKOVCI</item>
      <item>Damir Majstorović, OIB 49931983367</item>
    </izvorni_sadrzaj>
    <derivirana_varijabla naziv="DomainObject.Predmet.OstaliListFormatedOIB_1">
      <item>ZOU LIVIO MARCAN I VEDRAN MARCAN punomoćnik sudionika u postupku SANJA PINJUH, VINKOVCI</item>
      <item>Damir Majstorović, OIB 49931983367</item>
    </derivirana_varijabla>
  </DomainObject.Predmet.OstaliListFormatedOIB>
  <DomainObject.Predmet.OstaliListFormatedWithAdress>
    <izvorni_sadrzaj>
      <item>ZOU LIVIO MARCAN I VEDRAN MARCAN, 1. svibnja 4/I, 52470 Umag punomoćnik sudionika u postupku SANJA PINJUH, VINKOVCI</item>
      <item>Damir Majstorović, Koparska 37, 52100 Pula</item>
    </izvorni_sadrzaj>
    <derivirana_varijabla naziv="DomainObject.Predmet.OstaliListFormatedWithAdress_1">
      <item>ZOU LIVIO MARCAN I VEDRAN MARCAN, 1. svibnja 4/I, 52470 Umag punomoćnik sudionika u postupku SANJA PINJUH, VINKOVCI</item>
      <item>Damir Majstorović, Koparska 37, 52100 Pula</item>
    </derivirana_varijabla>
  </DomainObject.Predmet.OstaliListFormatedWithAdress>
  <DomainObject.Predmet.OstaliListFormatedWithAdressOIB>
    <izvorni_sadrzaj>
      <item>ZOU LIVIO MARCAN I VEDRAN MARCAN, 1. svibnja 4/I, 52470 Umag punomoćnik sudionika u postupku SANJA PINJUH, VINKOVCI</item>
      <item>Damir Majstorović, OIB 49931983367, Koparska 37, 52100 Pula</item>
    </izvorni_sadrzaj>
    <derivirana_varijabla naziv="DomainObject.Predmet.OstaliListFormatedWithAdressOIB_1">
      <item>ZOU LIVIO MARCAN I VEDRAN MARCAN, 1. svibnja 4/I, 52470 Umag punomoćnik sudionika u postupku SANJA PINJUH, VINKOVCI</item>
      <item>Damir Majstorović, OIB 49931983367, Koparska 37, 52100 Pula</item>
    </derivirana_varijabla>
  </DomainObject.Predmet.OstaliListFormatedWithAdressOIB>
  <DomainObject.Predmet.OstaliListNazivFormated>
    <izvorni_sadrzaj>
      <item>ZOU LIVIO MARCAN I VEDRAN MARCAN</item>
      <item>Damir Majstorović</item>
    </izvorni_sadrzaj>
    <derivirana_varijabla naziv="DomainObject.Predmet.OstaliListNazivFormated_1">
      <item>ZOU LIVIO MARCAN I VEDRAN MARCAN</item>
      <item>Damir Majstorović</item>
    </derivirana_varijabla>
  </DomainObject.Predmet.OstaliListNazivFormated>
  <DomainObject.Predmet.OstaliListNazivFormatedOIB>
    <izvorni_sadrzaj>
      <item>ZOU LIVIO MARCAN I VEDRAN MARCAN</item>
      <item>Damir Majstorović, OIB 49931983367</item>
    </izvorni_sadrzaj>
    <derivirana_varijabla naziv="DomainObject.Predmet.OstaliListNazivFormatedOIB_1">
      <item>ZOU LIVIO MARCAN I VEDRAN MARCAN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PINJUH, VINKOVCI</izvorni_sadrzaj>
    <derivirana_varijabla naziv="DomainObject.Predmet.StrankaIDrugi_1">SANJA PINJUH, VINKOVCI</derivirana_varijabla>
  </DomainObject.Predmet.StrankaIDrugi>
  <DomainObject.Predmet.ProtustrankaIDrugi>
    <izvorni_sadrzaj>EQUITO d.o.o. UMAG</izvorni_sadrzaj>
    <derivirana_varijabla naziv="DomainObject.Predmet.ProtustrankaIDrugi_1">EQUITO d.o.o. UMAG</derivirana_varijabla>
  </DomainObject.Predmet.ProtustrankaIDrugi>
  <DomainObject.Predmet.StrankaIDrugiAdressOIB>
    <izvorni_sadrzaj>SANJA PINJUH, VINKOVCI, OIB 83228616740, Josipa Juraja Štrosmajera 9, 32100 Vinkovci</izvorni_sadrzaj>
    <derivirana_varijabla naziv="DomainObject.Predmet.StrankaIDrugiAdressOIB_1">SANJA PINJUH, VINKOVCI, OIB 83228616740, Josipa Juraja Štrosmajera 9, 32100 Vinkovci</derivirana_varijabla>
  </DomainObject.Predmet.StrankaIDrugiAdressOIB>
  <DomainObject.Predmet.ProtustrankaIDrugiAdressOIB>
    <izvorni_sadrzaj>EQUITO d.o.o. UMAG, OIB 95517075455, Šetalište Vladimira Gortana 36, 52470 Umag</izvorni_sadrzaj>
    <derivirana_varijabla naziv="DomainObject.Predmet.ProtustrankaIDrugiAdressOIB_1">EQUITO d.o.o. UMAG, OIB 95517075455,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PINJUH, VINKOVCI</item>
      <item>EQUITO d.o.o. UMAG</item>
      <item>ZOU LIVIO MARCAN I VEDRAN MARCAN</item>
      <item>Damir Majstorović</item>
    </izvorni_sadrzaj>
    <derivirana_varijabla naziv="DomainObject.Predmet.SudioniciListNaziv_1">
      <item>SANJA PINJUH, VINKOVCI</item>
      <item>EQUITO d.o.o. UMAG</item>
      <item>ZOU LIVIO MARCAN I VEDRAN MARCAN</item>
      <item>Damir Majstorović</item>
    </derivirana_varijabla>
  </DomainObject.Predmet.SudioniciListNaziv>
  <DomainObject.Predmet.SudioniciListAdressOIB>
    <izvorni_sadrzaj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</izvorni_sadrzaj>
    <derivirana_varijabla naziv="DomainObject.Predmet.SudioniciListAdressOIB_1"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83228616740</item>
      <item>, OIB 95517075455</item>
      <item>, OIB null</item>
      <item>, OIB 49931983367</item>
    </izvorni_sadrzaj>
    <derivirana_varijabla naziv="DomainObject.Predmet.SudioniciListNazivOIB_1">
      <item>, OIB 83228616740</item>
      <item>, OIB 95517075455</item>
      <item>, OIB null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1043</properties:Words>
  <properties:Characters>5720</properties:Characters>
  <properties:Lines>166</properties:Lines>
  <properties:Paragraphs>63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6825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2015-10-19T10:56:00Z</dcterms:created>
  <dc:creator>drabar</dc:creator>
  <cp:lastModifiedBy>Danijela Ivić</cp:lastModifiedBy>
  <cp:lastPrinted>2015-10-19T11:37:00Z</cp:lastPrinted>
  <dcterms:modified xmlns:xsi="http://www.w3.org/2001/XMLSchema-instance" xsi:type="dcterms:W3CDTF">2015-10-19T11:45:00Z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