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49d0" w14:paraId="8a249d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415E19" w:rsidP="00A55158" w:rsidR="00A55158">
      <w:r>
        <w:t>Republika Hrvatska</w:t>
      </w:r>
    </w:p>
    <w:p w:rsidRDefault="00415E19" w:rsidP="00A55158" w:rsidR="00415E19">
      <w:r>
        <w:t>Trgovački sud u Osijeku</w:t>
      </w:r>
    </w:p>
    <w:p w:rsidRDefault="00415E19" w:rsidP="00A55158" w:rsidR="00415E19">
      <w:r>
        <w:t>Stalna služba u Slavonskom Brodu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415E19">
        <w:rPr>
          <w:b/>
        </w:rPr>
        <w:t>2114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B35B6">
        <w:t>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415E19">
        <w:rPr>
          <w:b/>
        </w:rPr>
        <w:t>PILAR d.o.o. Kusonje, Frankopanska 10, OIB 48924909613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</w:t>
      </w:r>
      <w:r w:rsidR="00415E19">
        <w:t>18. prosinca</w:t>
      </w:r>
      <w:r w:rsidR="00211F8A">
        <w:t xml:space="preserve">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415E19">
        <w:rPr>
          <w:b/>
        </w:rPr>
        <w:t>PILAR d.o.o. Kusonje, Frankopanska 10, OIB 48924909613,</w:t>
      </w:r>
      <w:r w:rsidR="00756651">
        <w:t xml:space="preserve"> </w:t>
      </w:r>
      <w:r>
        <w:t xml:space="preserve">iznosi </w:t>
      </w:r>
      <w:r w:rsidR="00415E19">
        <w:rPr>
          <w:b/>
        </w:rPr>
        <w:t>82.073,55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415E19">
        <w:rPr>
          <w:b/>
        </w:rPr>
        <w:t>DENIS VUKOMANOVIĆ</w:t>
      </w:r>
      <w:r w:rsidR="00756651">
        <w:rPr>
          <w:b/>
        </w:rPr>
        <w:t xml:space="preserve">, </w:t>
      </w:r>
      <w:r w:rsidR="00415E19">
        <w:rPr>
          <w:b/>
        </w:rPr>
        <w:t xml:space="preserve">OIB 96429957207, Kozice, Kozice 85,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415E19">
        <w:rPr>
          <w:b/>
        </w:rPr>
        <w:t>2114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</w:t>
      </w:r>
      <w:r w:rsidR="00415E19">
        <w:t>om 132. Stečajnog zakona NN</w:t>
      </w:r>
      <w:r w:rsidR="00316816">
        <w:t xml:space="preserve">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>Slav</w:t>
      </w:r>
      <w:r w:rsidR="00415E19">
        <w:t>onskom Brodu</w:t>
      </w:r>
      <w:r w:rsidR="00907BE4">
        <w:t xml:space="preserve"> </w:t>
      </w:r>
      <w:r w:rsidR="00415E19">
        <w:t>18. prosinca 2018.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A3" w:rsidR="001D34A3">
      <w:r>
        <w:separator/>
      </w:r>
    </w:p>
  </w:endnote>
  <w:endnote w:id="0" w:type="continuationSeparator">
    <w:p w:rsidRDefault="001D34A3" w:rsidR="001D3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A3" w:rsidR="001D34A3">
      <w:r>
        <w:separator/>
      </w:r>
    </w:p>
  </w:footnote>
  <w:footnote w:id="0" w:type="continuationSeparator">
    <w:p w:rsidRDefault="001D34A3" w:rsidR="001D3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871D6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D34A3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42E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5E19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C6095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82073.55</izvorni_sadrzaj>
    <derivirana_varijabla naziv="DomainObject.Predmet.InicijalnaVrijednost_1">82073.55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St-2114/2018</izvorni_sadrzaj>
    <derivirana_varijabla naziv="DomainObject.Predmet.OznakaBroj_1">St-2114/2018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PILAR d.o.o. za trgovinu i usluge</izvorni_sadrzaj>
    <derivirana_varijabla naziv="DomainObject.Predmet.ProtustrankaFormated_1">  PILAR d.o.o. za trgovinu i usluge</derivirana_varijabla>
  </DomainObject.Predmet.ProtustrankaFormated>
  <DomainObject.Predmet.ProtustrankaFormatedOIB>
    <izvorni_sadrzaj>  PILAR d.o.o. za trgovinu i usluge, OIB 48924909613</izvorni_sadrzaj>
    <derivirana_varijabla naziv="DomainObject.Predmet.ProtustrankaFormatedOIB_1">  PILAR d.o.o. za trgovinu i usluge, OIB 48924909613</derivirana_varijabla>
  </DomainObject.Predmet.ProtustrankaFormatedOIB>
  <DomainObject.Predmet.ProtustrankaFormatedWithAdress>
    <izvorni_sadrzaj> PILAR d.o.o. za trgovinu i usluge, Frankopanska 10, 34550 Kusonje</izvorni_sadrzaj>
    <derivirana_varijabla naziv="DomainObject.Predmet.ProtustrankaFormatedWithAdress_1"> PILAR d.o.o. za trgovinu i usluge, Frankopanska 10, 34550 Kusonje</derivirana_varijabla>
  </DomainObject.Predmet.ProtustrankaFormatedWithAdress>
  <DomainObject.Predmet.ProtustrankaFormatedWithAdressOIB>
    <izvorni_sadrzaj> PILAR d.o.o. za trgovinu i usluge, OIB 48924909613, Frankopanska 10, 34550 Kusonje</izvorni_sadrzaj>
    <derivirana_varijabla naziv="DomainObject.Predmet.ProtustrankaFormatedWithAdressOIB_1"> PILAR d.o.o. za trgovinu i usluge, OIB 48924909613, Frankopanska 10, 34550 Kusonje</derivirana_varijabla>
  </DomainObject.Predmet.ProtustrankaFormatedWithAdressOIB>
  <DomainObject.Predmet.ProtustrankaWithAdress>
    <izvorni_sadrzaj>PILAR d.o.o. za trgovinu i usluge Frankopanska 10, 34550 Kusonje</izvorni_sadrzaj>
    <derivirana_varijabla naziv="DomainObject.Predmet.ProtustrankaWithAdress_1">PILAR d.o.o. za trgovinu i usluge Frankopanska 10, 34550 Kusonje</derivirana_varijabla>
  </DomainObject.Predmet.ProtustrankaWithAdress>
  <DomainObject.Predmet.ProtustrankaWithAdressOIB>
    <izvorni_sadrzaj>PILAR d.o.o. za trgovinu i usluge, OIB 48924909613, Frankopanska 10, 34550 Kusonje</izvorni_sadrzaj>
    <derivirana_varijabla naziv="DomainObject.Predmet.ProtustrankaWithAdressOIB_1">PILAR d.o.o. za trgovinu i usluge, OIB 48924909613, Frankopanska 10, 34550 Kusonje</derivirana_varijabla>
  </DomainObject.Predmet.ProtustrankaWithAdressOIB>
  <DomainObject.Predmet.ProtustrankaNazivFormated>
    <izvorni_sadrzaj>PILAR d.o.o. za trgovinu i usluge</izvorni_sadrzaj>
    <derivirana_varijabla naziv="DomainObject.Predmet.ProtustrankaNazivFormated_1">PILAR d.o.o. za trgovinu i usluge</derivirana_varijabla>
  </DomainObject.Predmet.ProtustrankaNazivFormated>
  <DomainObject.Predmet.ProtustrankaNazivFormatedOIB>
    <izvorni_sadrzaj>PILAR d.o.o. za trgovinu i usluge, OIB 48924909613</izvorni_sadrzaj>
    <derivirana_varijabla naziv="DomainObject.Predmet.ProtustrankaNazivFormatedOIB_1">PILAR d.o.o. za trgovinu i usluge, OIB 48924909613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PILAR d.o.o. za trgovinu i usluge</item>
    </izvorni_sadrzaj>
    <derivirana_varijabla naziv="DomainObject.Predmet.ProtuStrankaListFormated_1">
      <item>PILAR d.o.o. za trgovinu i usluge</item>
    </derivirana_varijabla>
  </DomainObject.Predmet.ProtuStrankaListFormated>
  <DomainObject.Predmet.ProtuStrankaListFormatedOIB>
    <izvorni_sadrzaj>
      <item>PILAR d.o.o. za trgovinu i usluge, OIB 48924909613</item>
    </izvorni_sadrzaj>
    <derivirana_varijabla naziv="DomainObject.Predmet.ProtuStrankaListFormatedOIB_1">
      <item>PILAR d.o.o. za trgovinu i usluge, OIB 48924909613</item>
    </derivirana_varijabla>
  </DomainObject.Predmet.ProtuStrankaListFormatedOIB>
  <DomainObject.Predmet.ProtuStrankaListFormatedWithAdress>
    <izvorni_sadrzaj>
      <item>PILAR d.o.o. za trgovinu i usluge, Frankopanska 10, 34550 Kusonje</item>
    </izvorni_sadrzaj>
    <derivirana_varijabla naziv="DomainObject.Predmet.ProtuStrankaListFormatedWithAdress_1">
      <item>PILAR d.o.o. za trgovinu i usluge, Frankopanska 10, 34550 Kusonje</item>
    </derivirana_varijabla>
  </DomainObject.Predmet.ProtuStrankaListFormatedWithAdress>
  <DomainObject.Predmet.ProtuStrankaListFormatedWithAdressOIB>
    <izvorni_sadrzaj>
      <item>PILAR d.o.o. za trgovinu i usluge, OIB 48924909613, Frankopanska 10, 34550 Kusonje</item>
    </izvorni_sadrzaj>
    <derivirana_varijabla naziv="DomainObject.Predmet.ProtuStrankaListFormatedWithAdressOIB_1">
      <item>PILAR d.o.o. za trgovinu i usluge, OIB 48924909613, Frankopanska 10, 34550 Kusonje</item>
    </derivirana_varijabla>
  </DomainObject.Predmet.ProtuStrankaListFormatedWithAdressOIB>
  <DomainObject.Predmet.ProtuStrankaListNazivFormated>
    <izvorni_sadrzaj>
      <item>PILAR d.o.o. za trgovinu i usluge</item>
    </izvorni_sadrzaj>
    <derivirana_varijabla naziv="DomainObject.Predmet.ProtuStrankaListNazivFormated_1">
      <item>PILAR d.o.o. za trgovinu i usluge</item>
    </derivirana_varijabla>
  </DomainObject.Predmet.ProtuStrankaListNazivFormated>
  <DomainObject.Predmet.ProtuStrankaListNazivFormatedOIB>
    <izvorni_sadrzaj>
      <item>PILAR d.o.o. za trgovinu i usluge, OIB 48924909613</item>
    </izvorni_sadrzaj>
    <derivirana_varijabla naziv="DomainObject.Predmet.ProtuStrankaListNazivFormatedOIB_1">
      <item>PILAR d.o.o. za trgovinu i usluge, OIB 48924909613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PILAR d.o.o. za trgovinu i usluge</izvorni_sadrzaj>
    <derivirana_varijabla naziv="DomainObject.Predmet.ProtustrankaIDrugi_1">PILAR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PILAR d.o.o. za trgovinu i usluge, OIB 48924909613, Frankopanska 10, 34550 Kusonje</izvorni_sadrzaj>
    <derivirana_varijabla naziv="DomainObject.Predmet.ProtustrankaIDrugiAdressOIB_1">PILAR d.o.o. za trgovinu i usluge, OIB 48924909613, Frankopanska 10, 34550 Kusonje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PILAR d.o.o. za trgovinu i usluge</item>
    </izvorni_sadrzaj>
    <derivirana_varijabla naziv="DomainObject.Predmet.SudioniciListNaziv_1">
      <item>Financijska agencija</item>
      <item>PILAR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PILAR d.o.o. za trgovinu i usluge, OIB 48924909613, Frankopanska 10,34550 Kusonje</item>
    </izvorni_sadrzaj>
    <derivirana_varijabla naziv="DomainObject.Predmet.SudioniciListAdressOIB_1">
      <item>Financijska agencija, OIB 85821130368, Ulica grada Vukovara 70,10000 Zagreb</item>
      <item>PILAR d.o.o. za trgovinu i usluge, OIB 48924909613, Frankopanska 10,34550 Kusonje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48924909613</item>
    </izvorni_sadrzaj>
    <derivirana_varijabla naziv="DomainObject.Predmet.SudioniciListNazivOIB_1">
      <item>, OIB 85821130368</item>
      <item>, OIB 48924909613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1933</properties:Characters>
  <properties:Lines>50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2018-03-06T07:34:00Z</dcterms:created>
  <dc:creator>Korisnik</dc:creator>
  <cp:lastModifiedBy>wsadmin</cp:lastModifiedBy>
  <cp:lastPrinted>2018-12-18T07:34:00Z</cp:lastPrinted>
  <dcterms:modified xmlns:xsi="http://www.w3.org/2001/XMLSchema-instance" xsi:type="dcterms:W3CDTF">2018-12-18T07:46:00Z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2114-18.docx)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