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c456e" w14:paraId="fac456e" w:rsidRDefault="00AE649C" w:rsidP="001C7125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1C7125" w:rsidP="001C7125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1C7125" w:rsidP="001C7125" w:rsidR="001C7125" w:rsidRPr="00B76F3C">
      <w:pPr>
        <w:pStyle w:val="SudNaziv"/>
      </w:pPr>
      <w:r>
        <w:t>TRGOVAČKI SUD U VARAŽDINU</w:t>
      </w:r>
    </w:p>
    <w:p w:rsidRDefault="00EA1C6D" w:rsidP="001C7125" w:rsidR="00AE649C" w:rsidRPr="00B76F3C">
      <w:pPr>
        <w:pStyle w:val="SudSjedite"/>
      </w:pPr>
      <w:r>
        <w:tab/>
      </w:r>
    </w:p>
    <w:p w:rsidRDefault="001C7125" w:rsidP="001C7125" w:rsidR="001C7125">
      <w:pPr>
        <w:spacing w:after="0"/>
        <w:jc w:val="center"/>
      </w:pPr>
    </w:p>
    <w:p w:rsidRDefault="001C7125" w:rsidP="001C7125" w:rsidR="001C7125">
      <w:pPr>
        <w:spacing w:after="0"/>
        <w:jc w:val="center"/>
      </w:pPr>
    </w:p>
    <w:p w:rsidRDefault="001C7125" w:rsidP="001C7125" w:rsidR="001C7125">
      <w:pPr>
        <w:spacing w:after="0"/>
        <w:jc w:val="center"/>
      </w:pPr>
      <w:r>
        <w:t>REPUBLIKA HRVATSKA</w:t>
      </w:r>
    </w:p>
    <w:p w:rsidRDefault="001C7125" w:rsidP="001C7125" w:rsidR="001C7125">
      <w:pPr>
        <w:spacing w:after="0"/>
        <w:jc w:val="center"/>
      </w:pPr>
    </w:p>
    <w:p w:rsidRDefault="001C7125" w:rsidP="001C7125" w:rsidR="001C7125">
      <w:pPr>
        <w:spacing w:after="0"/>
        <w:jc w:val="center"/>
      </w:pPr>
      <w:r>
        <w:t>R J E Š E N J E</w:t>
      </w:r>
    </w:p>
    <w:p w:rsidRDefault="001C7125" w:rsidP="001C7125" w:rsidR="001C7125">
      <w:pPr>
        <w:pStyle w:val="Tijeloteksta"/>
        <w:spacing w:after="0"/>
        <w:rPr>
          <w:b/>
        </w:rPr>
      </w:pPr>
      <w:r>
        <w:rPr>
          <w:b/>
        </w:rPr>
        <w:tab/>
      </w:r>
    </w:p>
    <w:p w:rsidRDefault="001C7125" w:rsidP="001C7125" w:rsidR="001C7125">
      <w:pPr>
        <w:widowControl w:val="false"/>
        <w:spacing w:after="0"/>
        <w:ind w:firstLine="708"/>
        <w:jc w:val="both"/>
        <w:rPr>
          <w:snapToGrid w:val="false"/>
        </w:rPr>
      </w:pPr>
      <w:r>
        <w:rPr>
          <w:snapToGrid w:val="false"/>
        </w:rPr>
        <w:t xml:space="preserve">Trgovački sud u Varaždinu, po sucu toga suda Mariji Levanić-Škerbić, kao stečajnom sucu, u stečajnom postupku nad stečajnim SLASTIČARSTVO CVEK d.o.o. "u stečaju", </w:t>
      </w:r>
      <w:proofErr w:type="spellStart"/>
      <w:r>
        <w:rPr>
          <w:snapToGrid w:val="false"/>
        </w:rPr>
        <w:t>Pušćine</w:t>
      </w:r>
      <w:proofErr w:type="spellEnd"/>
      <w:r>
        <w:rPr>
          <w:snapToGrid w:val="false"/>
        </w:rPr>
        <w:t>, Čakovečka 82, MBS: 070054378, OIB: 38598650783, 10. svibnja 2016. godine,</w:t>
      </w:r>
    </w:p>
    <w:p w:rsidRDefault="001C7125" w:rsidP="001C7125" w:rsidR="001C7125">
      <w:pPr>
        <w:widowControl w:val="false"/>
        <w:spacing w:after="0"/>
        <w:ind w:firstLine="708"/>
        <w:jc w:val="both"/>
        <w:rPr>
          <w:snapToGrid w:val="false"/>
        </w:rPr>
      </w:pPr>
    </w:p>
    <w:p w:rsidRDefault="001C7125" w:rsidP="001C7125" w:rsidR="001C7125">
      <w:pPr>
        <w:widowControl w:val="false"/>
        <w:spacing w:after="0"/>
        <w:jc w:val="center"/>
        <w:rPr>
          <w:snapToGrid w:val="false"/>
        </w:rPr>
      </w:pPr>
    </w:p>
    <w:p w:rsidRDefault="001C7125" w:rsidP="001C7125" w:rsidR="001C7125">
      <w:pPr>
        <w:spacing w:after="0"/>
        <w:jc w:val="center"/>
        <w:rPr>
          <w:lang w:eastAsia="hr-HR"/>
        </w:rPr>
      </w:pPr>
      <w:r>
        <w:t>r i j e š i o   j e</w:t>
      </w:r>
    </w:p>
    <w:p w:rsidRDefault="001C7125" w:rsidP="001C7125" w:rsidR="001C7125">
      <w:pPr>
        <w:spacing w:after="0"/>
        <w:jc w:val="both"/>
      </w:pPr>
    </w:p>
    <w:p w:rsidRDefault="001C7125" w:rsidP="001C7125" w:rsidR="001C7125">
      <w:pPr>
        <w:spacing w:after="0"/>
        <w:jc w:val="both"/>
      </w:pPr>
    </w:p>
    <w:p w:rsidRDefault="001C7125" w:rsidP="001C7125" w:rsidR="001C7125">
      <w:pPr>
        <w:spacing w:after="0"/>
        <w:ind w:hanging="705" w:left="705"/>
        <w:jc w:val="both"/>
        <w:rPr>
          <w:u w:val="single"/>
        </w:rPr>
      </w:pPr>
      <w:r>
        <w:t>I</w:t>
      </w:r>
      <w:r>
        <w:tab/>
        <w:t xml:space="preserve">Odgađa se posebno ispitno ročište i skupština vjerovnika u stečajnom postupku nad dužnikom </w:t>
      </w:r>
      <w:r>
        <w:rPr>
          <w:snapToGrid w:val="false"/>
        </w:rPr>
        <w:t xml:space="preserve">SLASTIČARSTVO CVEK d.o.o. </w:t>
      </w:r>
      <w:proofErr w:type="spellStart"/>
      <w:r>
        <w:rPr>
          <w:snapToGrid w:val="false"/>
        </w:rPr>
        <w:t>Pušćine</w:t>
      </w:r>
      <w:proofErr w:type="spellEnd"/>
      <w:r>
        <w:rPr>
          <w:snapToGrid w:val="false"/>
        </w:rPr>
        <w:t>, Čakovečka 82, MBS: 070054378, OIB: 38598650783</w:t>
      </w:r>
      <w:r>
        <w:t>, zakazano za 12. svibnja 2016. godine, zbog bolesti suca.</w:t>
      </w:r>
    </w:p>
    <w:p w:rsidRDefault="001C7125" w:rsidP="001C7125" w:rsidR="001C7125">
      <w:pPr>
        <w:spacing w:after="0"/>
        <w:ind w:hanging="708" w:left="708"/>
      </w:pPr>
    </w:p>
    <w:p w:rsidRDefault="001C7125" w:rsidP="001C7125" w:rsidR="001C7125">
      <w:pPr>
        <w:spacing w:after="0"/>
      </w:pPr>
      <w:r>
        <w:t>II</w:t>
      </w:r>
      <w:r>
        <w:tab/>
        <w:t>Novi termin posebnog ispitnog ročišta i skupštine vjerovnika određuje se za</w:t>
      </w:r>
    </w:p>
    <w:p w:rsidRDefault="001C7125" w:rsidP="001C7125" w:rsidR="001C7125">
      <w:pPr>
        <w:spacing w:after="0"/>
      </w:pPr>
    </w:p>
    <w:p w:rsidRDefault="001C7125" w:rsidP="001C7125" w:rsidR="001C7125">
      <w:pPr>
        <w:spacing w:after="0"/>
        <w:jc w:val="center"/>
      </w:pPr>
      <w:r>
        <w:t>15. lipnja 2016. u 12,30 sati.</w:t>
      </w:r>
    </w:p>
    <w:p w:rsidRDefault="001C7125" w:rsidP="001C7125" w:rsidR="001C7125">
      <w:pPr>
        <w:spacing w:after="0"/>
        <w:jc w:val="center"/>
      </w:pPr>
    </w:p>
    <w:p w:rsidRDefault="001C7125" w:rsidP="001C7125" w:rsidR="001C7125">
      <w:pPr>
        <w:spacing w:after="0"/>
        <w:jc w:val="center"/>
      </w:pPr>
    </w:p>
    <w:p w:rsidRDefault="001C7125" w:rsidP="001C7125" w:rsidR="001C7125">
      <w:pPr>
        <w:spacing w:after="0"/>
        <w:ind w:left="1065"/>
        <w:jc w:val="both"/>
        <w:rPr>
          <w:b/>
        </w:rPr>
      </w:pPr>
    </w:p>
    <w:p w:rsidRDefault="001C7125" w:rsidP="001C7125" w:rsidR="001C7125">
      <w:pPr>
        <w:spacing w:after="0"/>
        <w:jc w:val="both"/>
      </w:pPr>
      <w:r>
        <w:tab/>
      </w:r>
      <w:r>
        <w:tab/>
      </w:r>
      <w:r>
        <w:tab/>
      </w:r>
      <w:r>
        <w:tab/>
        <w:t>U Varaždinu, 10. svibnja 2016. godine</w:t>
      </w:r>
    </w:p>
    <w:p w:rsidRDefault="001C7125" w:rsidP="001C7125" w:rsidR="001C7125">
      <w:pPr>
        <w:spacing w:after="0"/>
        <w:jc w:val="both"/>
      </w:pPr>
    </w:p>
    <w:p w:rsidRDefault="001C7125" w:rsidP="001C7125" w:rsidR="001C7125">
      <w:pPr>
        <w:spacing w:after="0"/>
        <w:jc w:val="both"/>
      </w:pPr>
    </w:p>
    <w:p w:rsidRDefault="001C7125" w:rsidP="001C7125" w:rsidR="001C712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tab/>
        <w:t>Sudac:</w:t>
      </w:r>
      <w:r>
        <w:tab/>
      </w:r>
    </w:p>
    <w:p w:rsidRDefault="001C7125" w:rsidP="001C7125" w:rsidR="001C7125">
      <w:pPr>
        <w:spacing w:after="0"/>
        <w:jc w:val="both"/>
      </w:pPr>
    </w:p>
    <w:p w:rsidRDefault="001C7125" w:rsidP="001C7125" w:rsidR="001C7125">
      <w:pPr>
        <w:spacing w:after="0"/>
        <w:ind w:firstLine="708" w:left="4956"/>
        <w:jc w:val="both"/>
      </w:pPr>
      <w:r>
        <w:t>Marija Levanić-Škerbić</w:t>
      </w:r>
    </w:p>
    <w:p w:rsidRDefault="001C7125" w:rsidP="001C7125" w:rsidR="001C7125">
      <w:pPr>
        <w:spacing w:after="0"/>
        <w:ind w:firstLine="708" w:left="4956"/>
        <w:jc w:val="both"/>
      </w:pPr>
    </w:p>
    <w:p w:rsidRDefault="001C7125" w:rsidP="001C7125" w:rsidR="001C7125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Pouka o pravnom lijeku:</w:t>
      </w:r>
    </w:p>
    <w:p w:rsidRDefault="001C7125" w:rsidP="001C7125" w:rsidR="001C7125">
      <w:pPr>
        <w:spacing w:after="0"/>
        <w:jc w:val="both"/>
      </w:pPr>
      <w:r>
        <w:tab/>
        <w:t>Protiv ovog rješenja nije dopuštena žalba.</w:t>
      </w:r>
    </w:p>
    <w:p w:rsidRDefault="001C7125" w:rsidP="001C7125" w:rsidR="001C7125">
      <w:pPr>
        <w:spacing w:after="0"/>
        <w:jc w:val="both"/>
      </w:pPr>
    </w:p>
    <w:p w:rsidRDefault="001C7125" w:rsidP="001C7125" w:rsidR="001C7125">
      <w:pPr>
        <w:spacing w:after="0"/>
        <w:jc w:val="both"/>
      </w:pPr>
    </w:p>
    <w:p w:rsidRDefault="001C7125" w:rsidP="001C7125" w:rsidR="001C7125">
      <w:pPr>
        <w:spacing w:after="0"/>
        <w:jc w:val="both"/>
      </w:pPr>
    </w:p>
    <w:p w:rsidRDefault="001C7125" w:rsidP="001C7125" w:rsidR="001C7125">
      <w:pPr>
        <w:spacing w:after="0"/>
        <w:jc w:val="both"/>
      </w:pPr>
      <w:r>
        <w:t xml:space="preserve">DNA:  -     stečajna upraviteljica- Vesna </w:t>
      </w:r>
      <w:proofErr w:type="spellStart"/>
      <w:r>
        <w:t>Baranašić</w:t>
      </w:r>
      <w:proofErr w:type="spellEnd"/>
      <w:r>
        <w:t xml:space="preserve"> Horvat, putem e-</w:t>
      </w:r>
      <w:proofErr w:type="spellStart"/>
      <w:r>
        <w:t>maila</w:t>
      </w:r>
      <w:proofErr w:type="spellEnd"/>
      <w:r>
        <w:t>.</w:t>
      </w:r>
    </w:p>
    <w:p w:rsidRDefault="001C7125" w:rsidP="001C7125" w:rsidR="001C7125">
      <w:pPr>
        <w:numPr>
          <w:ilvl w:val="0"/>
          <w:numId w:val="47"/>
        </w:numPr>
        <w:spacing w:after="0"/>
        <w:jc w:val="both"/>
      </w:pPr>
      <w:r>
        <w:t>e-Oglasna ploča suda.</w:t>
      </w:r>
    </w:p>
    <w:p w:rsidRDefault="001C7125" w:rsidP="001C7125" w:rsidR="001C7125">
      <w:pPr>
        <w:spacing w:after="0"/>
        <w:jc w:val="both"/>
        <w:rPr>
          <w:b/>
        </w:rPr>
      </w:pPr>
    </w:p>
    <w:sectPr w:rsidSect="0032366B" w:rsidR="001C712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125" w:rsidR="008333A9">
    <w:pPr>
      <w:pStyle w:val="Zaglavlje"/>
    </w:pPr>
    <w:r>
      <w:rPr>
        <w:rStyle w:val="PozadinaSvijetloCrvena"/>
        <w:shd w:fill="auto" w:color="auto" w:val="clear"/>
      </w:rPr>
      <w:t>Poslovni broj. 7 St-272/14-35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3C57BC9"/>
    <w:multiLevelType w:val="hybridMultilevel"/>
    <w:tmpl w:val="61B608E4"/>
    <w:lvl w:tplc="1FC6436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125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06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St-272/2014-35</izvorni_sadrzaj>
    <derivirana_varijabla naziv="DomainObject.Oznaka_1">St-272/2014-35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2014.</izvorni_sadrzaj>
    <derivirana_varijabla naziv="DomainObject.Predmet.DatumOsnivanja_1">28.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St-272/2014</izvorni_sadrzaj>
    <derivirana_varijabla naziv="DomainObject.Predmet.OznakaBroj_1">St-272/2014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SLASTIČARSTVO CVEK - društvo s ograničenom odgovornošću za proizvodnju i trgovinu</izvorni_sadrzaj>
    <derivirana_varijabla naziv="DomainObject.Predmet.ProtustrankaFormated_1">  SLASTIČARSTVO CVEK - društvo s ograničenom odgovornošću za proizvodnju i trgovinu</derivirana_varijabla>
  </DomainObject.Predmet.ProtustrankaFormated>
  <DomainObject.Predmet.ProtustrankaFormatedOIB>
    <izvorni_sadrzaj>  SLASTIČARSTVO CVEK - društvo s ograničenom odgovornošću za proizvodnju i trgovinu, OIB 38598650783</izvorni_sadrzaj>
    <derivirana_varijabla naziv="DomainObject.Predmet.ProtustrankaFormatedOIB_1">  SLASTIČARSTVO CVEK - društvo s ograničenom odgovornošću za proizvodnju i trgovinu, OIB 38598650783</derivirana_varijabla>
  </DomainObject.Predmet.ProtustrankaFormatedOIB>
  <DomainObject.Predmet.ProtustrankaFormatedWithAdress>
    <izvorni_sadrzaj> SLASTIČARSTVO CVEK - društvo s ograničenom odgovornošću za proizvodnju i trgovinu, Čakovečka 82, 40000 Pušćine</izvorni_sadrzaj>
    <derivirana_varijabla naziv="DomainObject.Predmet.ProtustrankaFormatedWithAdress_1"> SLASTIČARSTVO CVEK - društvo s ograničenom odgovornošću za proizvodnju i trgovinu, Čakovečka 82, 40000 Pušćine</derivirana_varijabla>
  </DomainObject.Predmet.ProtustrankaFormatedWithAdress>
  <DomainObject.Predmet.ProtustrankaFormatedWithAdressOIB>
    <izvorni_sadrzaj> SLASTIČARSTVO CVEK - društvo s ograničenom odgovornošću za proizvodnju i trgovinu, OIB 38598650783, Čakovečka 82, 40000 Pušćine</izvorni_sadrzaj>
    <derivirana_varijabla naziv="DomainObject.Predmet.ProtustrankaFormatedWithAdressOIB_1"> SLASTIČARSTVO CVEK - društvo s ograničenom odgovornošću za proizvodnju i trgovinu, OIB 38598650783, Čakovečka 82, 40000 Pušćine</derivirana_varijabla>
  </DomainObject.Predmet.ProtustrankaFormatedWithAdressOIB>
  <DomainObject.Predmet.ProtustrankaWithAdress>
    <izvorni_sadrzaj>SLASTIČARSTVO CVEK - društvo s ograničenom odgovornošću za proizvodnju i trgovinu Čakovečka 82, 40000 Pušćine</izvorni_sadrzaj>
    <derivirana_varijabla naziv="DomainObject.Predmet.ProtustrankaWithAdress_1">SLASTIČARSTVO CVEK - društvo s ograničenom odgovornošću za proizvodnju i trgovinu Čakovečka 82, 40000 Pušćine</derivirana_varijabla>
  </DomainObject.Predmet.ProtustrankaWithAdress>
  <DomainObject.Predmet.ProtustrankaWithAdressOIB>
    <izvorni_sadrzaj>SLASTIČARSTVO CVEK - društvo s ograničenom odgovornošću za proizvodnju i trgovinu, OIB 38598650783, Čakovečka 82, 40000 Pušćine</izvorni_sadrzaj>
    <derivirana_varijabla naziv="DomainObject.Predmet.ProtustrankaWithAdressOIB_1">SLASTIČARSTVO CVEK - društvo s ograničenom odgovornošću za proizvodnju i trgovinu, OIB 38598650783, Čakovečka 82, 40000 Pušćine</derivirana_varijabla>
  </DomainObject.Predmet.ProtustrankaWithAdressOIB>
  <DomainObject.Predmet.ProtustrankaNazivFormated>
    <izvorni_sadrzaj>SLASTIČARSTVO CVEK - društvo s ograničenom odgovornošću za proizvodnju i trgovinu</izvorni_sadrzaj>
    <derivirana_varijabla naziv="DomainObject.Predmet.ProtustrankaNazivFormated_1">SLASTIČARSTVO CVEK - društvo s ograničenom odgovornošću za proizvodnju i trgovinu</derivirana_varijabla>
  </DomainObject.Predmet.ProtustrankaNazivFormated>
  <DomainObject.Predmet.ProtustrankaNazivFormatedOIB>
    <izvorni_sadrzaj>SLASTIČARSTVO CVEK - društvo s ograničenom odgovornošću za proizvodnju i trgovinu, OIB 38598650783</izvorni_sadrzaj>
    <derivirana_varijabla naziv="DomainObject.Predmet.ProtustrankaNazivFormatedOIB_1">SLASTIČARSTVO CVEK - društvo s ograničenom odgovornošću za proizvodnju i trgovinu, OIB 38598650783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1735976.29</izvorni_sadrzaj>
    <derivirana_varijabla naziv="DomainObject.Predmet.TrenutnaVrijednost_1">1735976.29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SLASTIČARSTVO CVEK - društvo s ograničenom odgovornošću za proizvodnju i trgovinu</item>
    </izvorni_sadrzaj>
    <derivirana_varijabla naziv="DomainObject.Predmet.ProtuStrankaListFormated_1">
      <item>SLASTIČARSTVO CVEK - društvo s ograničenom odgovornošću za proizvodnju i trgovinu</item>
    </derivirana_varijabla>
  </DomainObject.Predmet.ProtuStrankaListFormated>
  <DomainObject.Predmet.ProtuStrankaListFormatedOIB>
    <izvorni_sadrzaj>
      <item>SLASTIČARSTVO CVEK - društvo s ograničenom odgovornošću za proizvodnju i trgovinu, OIB 38598650783</item>
    </izvorni_sadrzaj>
    <derivirana_varijabla naziv="DomainObject.Predmet.ProtuStrankaListFormatedOIB_1">
      <item>SLASTIČARSTVO CVEK - društvo s ograničenom odgovornošću za proizvodnju i trgovinu, OIB 38598650783</item>
    </derivirana_varijabla>
  </DomainObject.Predmet.ProtuStrankaListFormatedOIB>
  <DomainObject.Predmet.ProtuStrankaListFormatedWithAdress>
    <izvorni_sadrzaj>
      <item>SLASTIČARSTVO CVEK - društvo s ograničenom odgovornošću za proizvodnju i trgovinu, Čakovečka 82, 40000 Pušćine</item>
    </izvorni_sadrzaj>
    <derivirana_varijabla naziv="DomainObject.Predmet.ProtuStrankaListFormatedWithAdress_1">
      <item>SLASTIČARSTVO CVEK - društvo s ograničenom odgovornošću za proizvodnju i trgovinu, Čakovečka 82, 40000 Pušćine</item>
    </derivirana_varijabla>
  </DomainObject.Predmet.ProtuStrankaListFormatedWithAdress>
  <DomainObject.Predmet.ProtuStrankaListFormatedWithAdressOIB>
    <izvorni_sadrzaj>
      <item>SLASTIČARSTVO CVEK - društvo s ograničenom odgovornošću za proizvodnju i trgovinu, OIB 38598650783, Čakovečka 82, 40000 Pušćine</item>
    </izvorni_sadrzaj>
    <derivirana_varijabla naziv="DomainObject.Predmet.ProtuStrankaListFormatedWithAdressOIB_1">
      <item>SLASTIČARSTVO CVEK - društvo s ograničenom odgovornošću za proizvodnju i trgovinu, OIB 38598650783, Čakovečka 82, 40000 Pušćine</item>
    </derivirana_varijabla>
  </DomainObject.Predmet.ProtuStrankaListFormatedWithAdressOIB>
  <DomainObject.Predmet.ProtuStrankaListNazivFormated>
    <izvorni_sadrzaj>
      <item>SLASTIČARSTVO CVEK - društvo s ograničenom odgovornošću za proizvodnju i trgovinu</item>
    </izvorni_sadrzaj>
    <derivirana_varijabla naziv="DomainObject.Predmet.ProtuStrankaListNazivFormated_1">
      <item>SLASTIČARSTVO CVEK - društvo s ograničenom odgovornošću za proizvodnju i trgovinu</item>
    </derivirana_varijabla>
  </DomainObject.Predmet.ProtuStrankaListNazivFormated>
  <DomainObject.Predmet.ProtuStrankaListNazivFormatedOIB>
    <izvorni_sadrzaj>
      <item>SLASTIČARSTVO CVEK - društvo s ograničenom odgovornošću za proizvodnju i trgovinu, OIB 38598650783</item>
    </izvorni_sadrzaj>
    <derivirana_varijabla naziv="DomainObject.Predmet.ProtuStrankaListNazivFormatedOIB_1">
      <item>SLASTIČARSTVO CVEK - društvo s ograničenom odgovornošću za proizvodnju i trgovinu, OIB 38598650783</item>
    </derivirana_varijabla>
  </DomainObject.Predmet.ProtuStrankaListNazivFormatedOIB>
  <DomainObject.Predmet.OstaliListFormated>
    <izvorni_sadrzaj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izvorni_sadrzaj>
    <derivirana_varijabla naziv="DomainObject.Predmet.OstaliListFormated_1"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derivirana_varijabla>
  </DomainObject.Predmet.OstaliListFormated>
  <DomainObject.Predmet.OstaliListFormatedOIB>
    <izvorni_sadrzaj>
      <item>Oglasna ploča</item>
      <item>Sudski registar</item>
      <item>Silvestar Cvek, OIB 94242133031</item>
      <item>ŽDO VARAŽDIN, Građansko-upravni odjel</item>
      <item>Vesna Baranašić Horvat, OIB 65554389903</item>
      <item>Agencija za osiguranje radničkih potraživanja u slučaju stečaja poslodavca, OIB 04323472109</item>
    </izvorni_sadrzaj>
    <derivirana_varijabla naziv="DomainObject.Predmet.OstaliListFormatedOIB_1">
      <item>Oglasna ploča</item>
      <item>Sudski registar</item>
      <item>Silvestar Cvek, OIB 94242133031</item>
      <item>ŽDO VARAŽDIN, Građansko-upravni odjel</item>
      <item>Vesna Baranašić Horvat, OIB 65554389903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Oglasna ploča</item>
      <item>Sudski registar, B.Radića 2, 42000 Varaždin</item>
      <item>Silvestar Cvek, Kolodvorska Ulica 52, 40320 Donji Kraljevec</item>
      <item>ŽDO VARAŽDIN, Građansko-upravni odjel</item>
      <item>Vesna Baranašić Horvat, Augusta Šenoe 9b, 40000 Šenkovec</item>
      <item>Agencija za osiguranje radničkih potraživanja u slučaju stečaja poslodavca, Frankopanska 11, 10000 Zagreb</item>
    </izvorni_sadrzaj>
    <derivirana_varijabla naziv="DomainObject.Predmet.OstaliListFormatedWithAdress_1">
      <item>Oglasna ploča</item>
      <item>Sudski registar, B.Radića 2, 42000 Varaždin</item>
      <item>Silvestar Cvek, Kolodvorska Ulica 52, 40320 Donji Kraljevec</item>
      <item>ŽDO VARAŽDIN, Građansko-upravni odjel</item>
      <item>Vesna Baranašić Horvat, Augusta Šenoe 9b, 40000 Šenkovec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Silvestar Cvek, OIB 94242133031, Kolodvorska Ulica 52, 40320 Donji Kraljevec</item>
      <item>ŽDO VARAŽDIN, Građansko-upravni odjel</item>
      <item>Vesna Baranašić Horvat, OIB 65554389903, Augusta Šenoe 9b, 40000 Šenkovec</item>
      <item>Agencija za osiguranje radničkih potraživanja u slučaju stečaja poslodavca, OIB 04323472109, Frankopanska 11, 10000 Zagreb</item>
    </izvorni_sadrzaj>
    <derivirana_varijabla naziv="DomainObject.Predmet.OstaliListFormatedWithAdressOIB_1">
      <item>Oglasna ploča</item>
      <item>Sudski registar, B.Radića 2, 42000 Varaždin</item>
      <item>Silvestar Cvek, OIB 94242133031, Kolodvorska Ulica 52, 40320 Donji Kraljevec</item>
      <item>ŽDO VARAŽDIN, Građansko-upravni odjel</item>
      <item>Vesna Baranašić Horvat, OIB 65554389903, Augusta Šenoe 9b, 40000 Šenkovec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izvorni_sadrzaj>
    <derivirana_varijabla naziv="DomainObject.Predmet.OstaliListNazivFormated_1"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derivirana_varijabla>
  </DomainObject.Predmet.OstaliListNazivFormated>
  <DomainObject.Predmet.OstaliListNazivFormatedOIB>
    <izvorni_sadrzaj>
      <item>Oglasna ploča</item>
      <item>Sudski registar</item>
      <item>Silvestar Cvek, OIB 94242133031</item>
      <item>ŽDO VARAŽDIN, Građansko-upravni odjel</item>
      <item>Vesna Baranašić Horvat, OIB 65554389903</item>
      <item>Agencija za osiguranje radničkih potraživanja u slučaju stečaja poslodavca, OIB 04323472109</item>
    </izvorni_sadrzaj>
    <derivirana_varijabla naziv="DomainObject.Predmet.OstaliListNazivFormatedOIB_1">
      <item>Oglasna ploča</item>
      <item>Sudski registar</item>
      <item>Silvestar Cvek, OIB 94242133031</item>
      <item>ŽDO VARAŽDIN, Građansko-upravni odjel</item>
      <item>Vesna Baranašić Horvat, OIB 65554389903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St-272/2014-35</izvorni_sadrzaj>
    <derivirana_varijabla naziv="DomainObject.PoslovniBrojDokumenta_1">St-272/2014-35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SLASTIČARSTVO CVEK - društvo s ograničenom odgovornošću za proizvodnju i trgovinu</izvorni_sadrzaj>
    <derivirana_varijabla naziv="DomainObject.Predmet.ProtustrankaIDrugi_1">SLASTIČARSTVO CVEK - društvo s ograničenom odgovornošću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SLASTIČARSTVO CVEK - društvo s ograničenom odgovornošću za proizvodnju i trgovinu, OIB 38598650783, Čakovečka 82, 40000 Pušćine</izvorni_sadrzaj>
    <derivirana_varijabla naziv="DomainObject.Predmet.ProtustrankaIDrugiAdressOIB_1">SLASTIČARSTVO CVEK - društvo s ograničenom odgovornošću za proizvodnju i trgovinu, OIB 38598650783, Čakovečka 82,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SLASTIČARSTVO CVEK - društvo s ograničenom odgovornošću za proizvodnju i trgovinu</item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izvorni_sadrzaj>
    <derivirana_varijabla naziv="DomainObject.Predmet.SudioniciListNaziv_1">
      <item>Financijska agencija</item>
      <item>SLASTIČARSTVO CVEK - društvo s ograničenom odgovornošću za proizvodnju i trgovinu</item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Ulica grada Vukovara 70,10000 Zagreb</item>
      <item>SLASTIČARSTVO CVEK - društvo s ograničenom odgovornošću za proizvodnju i trgovinu, OIB 38598650783, Čakovečka 82,40000 Pušćine</item>
      <item>Oglasna ploča</item>
      <item>Sudski registar, B.Radića 2,42000 Varaždin</item>
      <item>Silvestar Cvek, OIB 94242133031, Kolodvorska Ulica 52,40320 Donji Kraljevec</item>
      <item>ŽDO VARAŽDIN, Građansko-upravni odjel</item>
      <item>Vesna Baranašić Horvat, OIB 65554389903, Augusta Šenoe 9b,40000 Šenkovec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85821130368, Ulica grada Vukovara 70,10000 Zagreb</item>
      <item>SLASTIČARSTVO CVEK - društvo s ograničenom odgovornošću za proizvodnju i trgovinu, OIB 38598650783, Čakovečka 82,40000 Pušćine</item>
      <item>Oglasna ploča</item>
      <item>Sudski registar, B.Radića 2,42000 Varaždin</item>
      <item>Silvestar Cvek, OIB 94242133031, Kolodvorska Ulica 52,40320 Donji Kraljevec</item>
      <item>ŽDO VARAŽDIN, Građansko-upravni odjel</item>
      <item>Vesna Baranašić Horvat, OIB 65554389903, Augusta Šenoe 9b,40000 Šenkovec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8C18E0-6737-4F3B-BB82-3AF80DCDA6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774</properties:Characters>
  <properties:Lines>44</properties:Lines>
  <properties:Paragraphs>16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2016-05-10T10:32:00Z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St-272/2014-35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