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4f15" w14:paraId="d7b4f1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F446C5" w:rsidP="00F446C5" w:rsidR="00ED6AA8">
      <w:pPr>
        <w:jc w:val="right"/>
      </w:pPr>
      <w:r>
        <w:t>24. St-</w:t>
      </w:r>
      <w:r w:rsidR="00415A67">
        <w:t>1673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741F4D">
        <w:t>DIGITALNI AUDIO VIDEO SVIJET,</w:t>
      </w:r>
      <w:r w:rsidR="00621B8F">
        <w:t xml:space="preserve"> </w:t>
      </w:r>
      <w:r w:rsidR="00C8385F">
        <w:t xml:space="preserve">d.o.o., </w:t>
      </w:r>
      <w:r w:rsidR="00144A4E">
        <w:t xml:space="preserve">Zagreb, </w:t>
      </w:r>
      <w:r w:rsidR="00741F4D">
        <w:t xml:space="preserve">Teslina 7, </w:t>
      </w:r>
      <w:r w:rsidR="00144A4E">
        <w:t>MBS: 0</w:t>
      </w:r>
      <w:r w:rsidR="0024122D">
        <w:t>80</w:t>
      </w:r>
      <w:r w:rsidR="00741F4D">
        <w:t>449471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621B8F">
        <w:t>8</w:t>
      </w:r>
      <w:r w:rsidR="00741F4D">
        <w:t>3119900722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21B8F">
        <w:t>2</w:t>
      </w:r>
      <w:r w:rsidR="00741F4D">
        <w:t>26.677,28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1F735A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B5D8C"/>
    <w:rsid w:val="006C054C"/>
    <w:rsid w:val="006D4F8A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3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3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St-1673/2015</izvorni_sadrzaj>
    <derivirana_varijabla naziv="DomainObject.Predmet.OznakaBroj_1">St-1673/2015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AUDIO VIDEO SVIJET d.o.o.</izvorni_sadrzaj>
    <derivirana_varijabla naziv="DomainObject.Predmet.ProtustrankaFormated_1">  DIGITALNI AUDIO VIDEO SVIJET d.o.o.</derivirana_varijabla>
  </DomainObject.Predmet.ProtustrankaFormated>
  <DomainObject.Predmet.ProtustrankaFormatedOIB>
    <izvorni_sadrzaj>  DIGITALNI AUDIO VIDEO SVIJET d.o.o., OIB 83119900722</izvorni_sadrzaj>
    <derivirana_varijabla naziv="DomainObject.Predmet.ProtustrankaFormatedOIB_1">  DIGITALNI AUDIO VIDEO SVIJET d.o.o., OIB 83119900722</derivirana_varijabla>
  </DomainObject.Predmet.ProtustrankaFormatedOIB>
  <DomainObject.Predmet.ProtustrankaFormatedWithAdress>
    <izvorni_sadrzaj> DIGITALNI AUDIO VIDEO SVIJET d.o.o., Teslina 7, 10000 Zagreb</izvorni_sadrzaj>
    <derivirana_varijabla naziv="DomainObject.Predmet.ProtustrankaFormatedWithAdress_1"> DIGITALNI AUDIO VIDEO SVIJET d.o.o., Teslina 7, 10000 Zagreb</derivirana_varijabla>
  </DomainObject.Predmet.ProtustrankaFormatedWithAdress>
  <DomainObject.Predmet.ProtustrankaFormatedWithAdressOIB>
    <izvorni_sadrzaj> DIGITALNI AUDIO VIDEO SVIJET d.o.o., OIB 83119900722, Teslina 7, 10000 Zagreb</izvorni_sadrzaj>
    <derivirana_varijabla naziv="DomainObject.Predmet.ProtustrankaFormatedWithAdressOIB_1"> DIGITALNI AUDIO VIDEO SVIJET d.o.o., OIB 83119900722, Teslina 7, 10000 Zagreb</derivirana_varijabla>
  </DomainObject.Predmet.ProtustrankaFormatedWithAdressOIB>
  <DomainObject.Predmet.ProtustrankaWithAdress>
    <izvorni_sadrzaj>DIGITALNI AUDIO VIDEO SVIJET d.o.o. Teslina 7, 10000 Zagreb</izvorni_sadrzaj>
    <derivirana_varijabla naziv="DomainObject.Predmet.ProtustrankaWithAdress_1">DIGITALNI AUDIO VIDEO SVIJET d.o.o. Teslina 7, 10000 Zagreb</derivirana_varijabla>
  </DomainObject.Predmet.ProtustrankaWithAdress>
  <DomainObject.Predmet.ProtustrankaWithAdressOIB>
    <izvorni_sadrzaj>DIGITALNI AUDIO VIDEO SVIJET d.o.o., OIB 83119900722, Teslina 7, 10000 Zagreb</izvorni_sadrzaj>
    <derivirana_varijabla naziv="DomainObject.Predmet.ProtustrankaWithAdressOIB_1">DIGITALNI AUDIO VIDEO SVIJET d.o.o., OIB 83119900722, Teslina 7, 10000 Zagreb</derivirana_varijabla>
  </DomainObject.Predmet.ProtustrankaWithAdressOIB>
  <DomainObject.Predmet.ProtustrankaNazivFormated>
    <izvorni_sadrzaj>DIGITALNI AUDIO VIDEO SVIJET d.o.o.</izvorni_sadrzaj>
    <derivirana_varijabla naziv="DomainObject.Predmet.ProtustrankaNazivFormated_1">DIGITALNI AUDIO VIDEO SVIJET d.o.o.</derivirana_varijabla>
  </DomainObject.Predmet.ProtustrankaNazivFormated>
  <DomainObject.Predmet.ProtustrankaNazivFormatedOIB>
    <izvorni_sadrzaj>DIGITALNI AUDIO VIDEO SVIJET d.o.o., OIB 83119900722</izvorni_sadrzaj>
    <derivirana_varijabla naziv="DomainObject.Predmet.ProtustrankaNazivFormatedOIB_1">DIGITALNI AUDIO VIDEO SVIJET d.o.o., OIB 83119900722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AUDIO VIDEO SVIJET d.o.o.</item>
    </izvorni_sadrzaj>
    <derivirana_varijabla naziv="DomainObject.Predmet.ProtuStrankaListFormated_1">
      <item>DIGITALNI AUDIO VIDEO SVIJET d.o.o.</item>
    </derivirana_varijabla>
  </DomainObject.Predmet.ProtuStrankaListFormated>
  <DomainObject.Predmet.ProtuStrankaListFormatedOIB>
    <izvorni_sadrzaj>
      <item>DIGITALNI AUDIO VIDEO SVIJET d.o.o., OIB 83119900722</item>
    </izvorni_sadrzaj>
    <derivirana_varijabla naziv="DomainObject.Predmet.ProtuStrankaListFormatedOIB_1">
      <item>DIGITALNI AUDIO VIDEO SVIJET d.o.o., OIB 83119900722</item>
    </derivirana_varijabla>
  </DomainObject.Predmet.ProtuStrankaListFormatedOIB>
  <DomainObject.Predmet.ProtuStrankaListFormatedWithAdress>
    <izvorni_sadrzaj>
      <item>DIGITALNI AUDIO VIDEO SVIJET d.o.o., Teslina 7, 10000 Zagreb</item>
    </izvorni_sadrzaj>
    <derivirana_varijabla naziv="DomainObject.Predmet.ProtuStrankaListFormatedWithAdress_1">
      <item>DIGITALNI AUDIO VIDEO SVIJET d.o.o., Teslina 7, 10000 Zagreb</item>
    </derivirana_varijabla>
  </DomainObject.Predmet.ProtuStrankaListFormatedWithAdress>
  <DomainObject.Predmet.ProtuStrankaListFormatedWithAdressOIB>
    <izvorni_sadrzaj>
      <item>DIGITALNI AUDIO VIDEO SVIJET d.o.o., OIB 83119900722, Teslina 7, 10000 Zagreb</item>
    </izvorni_sadrzaj>
    <derivirana_varijabla naziv="DomainObject.Predmet.ProtuStrankaListFormatedWithAdressOIB_1">
      <item>DIGITALNI AUDIO VIDEO SVIJET d.o.o., OIB 83119900722, Teslina 7, 10000 Zagreb</item>
    </derivirana_varijabla>
  </DomainObject.Predmet.ProtuStrankaListFormatedWithAdressOIB>
  <DomainObject.Predmet.ProtuStrankaListNazivFormated>
    <izvorni_sadrzaj>
      <item>DIGITALNI AUDIO VIDEO SVIJET d.o.o.</item>
    </izvorni_sadrzaj>
    <derivirana_varijabla naziv="DomainObject.Predmet.ProtuStrankaListNazivFormated_1">
      <item>DIGITALNI AUDIO VIDEO SVIJET d.o.o.</item>
    </derivirana_varijabla>
  </DomainObject.Predmet.ProtuStrankaListNazivFormated>
  <DomainObject.Predmet.ProtuStrankaListNazivFormatedOIB>
    <izvorni_sadrzaj>
      <item>DIGITALNI AUDIO VIDEO SVIJET d.o.o., OIB 83119900722</item>
    </izvorni_sadrzaj>
    <derivirana_varijabla naziv="DomainObject.Predmet.ProtuStrankaListNazivFormatedOIB_1">
      <item>DIGITALNI AUDIO VIDEO SVIJET d.o.o., OIB 83119900722</item>
    </derivirana_varijabla>
  </DomainObject.Predmet.ProtuStrankaListNazivFormatedOIB>
  <DomainObject.Predmet.OstaliListFormated>
    <izvorni_sadrzaj>
      <item>Marinko Belavić</item>
    </izvorni_sadrzaj>
    <derivirana_varijabla naziv="DomainObject.Predmet.OstaliListFormated_1">
      <item>Marinko Belavić</item>
    </derivirana_varijabla>
  </DomainObject.Predmet.OstaliListFormated>
  <DomainObject.Predmet.OstaliListFormatedOIB>
    <izvorni_sadrzaj>
      <item>Marinko Belavić, OIB 32188957351</item>
    </izvorni_sadrzaj>
    <derivirana_varijabla naziv="DomainObject.Predmet.OstaliListFormatedOIB_1">
      <item>Marinko Belavić, OIB 32188957351</item>
    </derivirana_varijabla>
  </DomainObject.Predmet.OstaliListFormatedOIB>
  <DomainObject.Predmet.OstaliListFormatedWithAdress>
    <izvorni_sadrzaj>
      <item>Marinko Belavić, Radoslava Lopašića 9, 47250 Duga Resa</item>
    </izvorni_sadrzaj>
    <derivirana_varijabla naziv="DomainObject.Predmet.OstaliListFormatedWithAdress_1">
      <item>Marinko Belavić, Radoslava Lopašića 9, 47250 Duga Resa</item>
    </derivirana_varijabla>
  </DomainObject.Predmet.OstaliListFormatedWithAdress>
  <DomainObject.Predmet.OstaliListFormatedWithAdressOIB>
    <izvorni_sadrzaj>
      <item>Marinko Belavić, OIB 32188957351, Radoslava Lopašića 9, 47250 Duga Resa</item>
    </izvorni_sadrzaj>
    <derivirana_varijabla naziv="DomainObject.Predmet.OstaliListFormatedWithAdressOIB_1">
      <item>Marinko Belavić, OIB 32188957351, Radoslava Lopašića 9, 47250 Duga Resa</item>
    </derivirana_varijabla>
  </DomainObject.Predmet.OstaliListFormatedWithAdressOIB>
  <DomainObject.Predmet.OstaliListNazivFormated>
    <izvorni_sadrzaj>
      <item>Marinko Belavić</item>
    </izvorni_sadrzaj>
    <derivirana_varijabla naziv="DomainObject.Predmet.OstaliListNazivFormated_1">
      <item>Marinko Belavić</item>
    </derivirana_varijabla>
  </DomainObject.Predmet.OstaliListNazivFormated>
  <DomainObject.Predmet.OstaliListNazivFormatedOIB>
    <izvorni_sadrzaj>
      <item>Marinko Belavić, OIB 32188957351</item>
    </izvorni_sadrzaj>
    <derivirana_varijabla naziv="DomainObject.Predmet.OstaliListNazivFormatedOIB_1">
      <item>Marinko Belavić, OIB 32188957351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AUDIO VIDEO SVIJET d.o.o.</izvorni_sadrzaj>
    <derivirana_varijabla naziv="DomainObject.Predmet.ProtustrankaIDrugi_1">DIGITALNI AUDIO VIDEO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AUDIO VIDEO SVIJET d.o.o., OIB 83119900722, Teslina 7, 10000 Zagreb</izvorni_sadrzaj>
    <derivirana_varijabla naziv="DomainObject.Predmet.ProtustrankaIDrugiAdressOIB_1">DIGITALNI AUDIO VIDEO SVIJET d.o.o., OIB 83119900722,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AUDIO VIDEO SVIJET d.o.o.</item>
      <item>Marinko Belavić</item>
    </izvorni_sadrzaj>
    <derivirana_varijabla naziv="DomainObject.Predmet.SudioniciListNaziv_1">
      <item>FINA Regionalni centar Zagreb</item>
      <item>DIGITALNI AUDIO VIDEO SVIJET d.o.o.</item>
      <item>Marinko Belavić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AUDIO VIDEO SVIJET d.o.o., OIB 83119900722, Teslina 7,10000 Zagreb</item>
      <item>Marinko Belavić, OIB 32188957351, Radoslava Lopašića 9,47250 Duga Resa</item>
    </izvorni_sadrzaj>
    <derivirana_varijabla naziv="DomainObject.Predmet.SudioniciListAdressOIB_1">
      <item>FINA Regionalni centar Zagreb, OIB 85821130368, Trg svibanjskih žrtava 1995. 1,10000 Zagreb</item>
      <item>DIGITALNI AUDIO VIDEO SVIJET d.o.o., OIB 83119900722, Teslina 7,10000 Zagreb</item>
      <item>Marinko Belavić, OIB 32188957351, Radoslava Lopašića 9,47250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83119900722</item>
      <item>, OIB 32188957351</item>
    </izvorni_sadrzaj>
    <derivirana_varijabla naziv="DomainObject.Predmet.SudioniciListNazivOIB_1">
      <item>, OIB 85821130368</item>
      <item>, OIB 83119900722</item>
      <item>, OIB 32188957351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1334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2016-01-25T12:32:00Z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