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9c52" w14:paraId="d9f9c52" w:rsidRDefault="005107C5" w:rsidP="005D7BF8" w:rsidR="005107C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7C5" w:rsidP="005D7BF8" w:rsidR="005107C5" w:rsidRPr="005107C5">
      <w:pPr>
        <w:pStyle w:val="Bezproreda"/>
        <w:jc w:val="both"/>
        <w:rPr>
          <w:rFonts w:hAnsi="Times New Roman" w:ascii="Times New Roman"/>
          <w:b w:val="false"/>
        </w:rPr>
      </w:pPr>
      <w:r w:rsidRPr="005107C5">
        <w:rPr>
          <w:rFonts w:eastAsia="MS Mincho" w:hAnsi="Times New Roman" w:ascii="Times New Roman"/>
          <w:b w:val="false"/>
        </w:rPr>
        <w:t xml:space="preserve">   REPUBLIKA HRVATSKA</w:t>
      </w:r>
    </w:p>
    <w:p w:rsidRDefault="005107C5" w:rsidP="005D7BF8" w:rsidR="005107C5" w:rsidRPr="005107C5">
      <w:pPr>
        <w:pStyle w:val="Bezproreda"/>
        <w:jc w:val="both"/>
        <w:rPr>
          <w:rFonts w:hAnsi="Times New Roman" w:ascii="Times New Roman"/>
          <w:b w:val="false"/>
        </w:rPr>
      </w:pPr>
      <w:r w:rsidRPr="005107C5">
        <w:rPr>
          <w:rFonts w:eastAsia="MS Mincho" w:hAnsi="Times New Roman" w:ascii="Times New Roman"/>
          <w:b w:val="false"/>
        </w:rPr>
        <w:t>TRGOVAČKI SUD U RIJECI</w:t>
      </w:r>
    </w:p>
    <w:p w:rsidRDefault="005107C5" w:rsidP="005D7BF8" w:rsidR="005107C5" w:rsidRPr="005107C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107C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B00367">
        <w:rPr>
          <w:rFonts w:cs="Arial"/>
          <w:b/>
        </w:rPr>
        <w:t xml:space="preserve">CAROV MOST jednostavno </w:t>
      </w:r>
      <w:r w:rsidR="00B00367" w:rsidRPr="00B00367">
        <w:rPr>
          <w:rFonts w:cs="Arial"/>
          <w:b/>
        </w:rPr>
        <w:t>društvo s ograničenom odgovornošću za</w:t>
      </w:r>
      <w:r w:rsidR="00B00367">
        <w:rPr>
          <w:rFonts w:cs="Arial"/>
          <w:b/>
        </w:rPr>
        <w:t xml:space="preserve"> ugostiteljstvo i usluge, Mrzla Vodica (Općina Lokve), Mrzla Vodica 46, OIB 91041417453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70CAB">
        <w:rPr>
          <w:rFonts w:cs="Arial"/>
        </w:rPr>
        <w:t>24. kolovoza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0CAB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00367" w:rsidRPr="00B00367">
        <w:rPr>
          <w:rFonts w:cs="Arial"/>
          <w:b/>
        </w:rPr>
        <w:t>CAROV MOST jednostavno društvo s ograničenom odgovornošću za ugostiteljstvo i usluge, Mrzla Vodica (Općina Lokve), Mrzla Vodica 46, OIB 91041417453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F7287A">
      <w:pPr>
        <w:numPr>
          <w:ilvl w:val="0"/>
          <w:numId w:val="4"/>
        </w:numPr>
        <w:jc w:val="both"/>
      </w:pPr>
      <w:r w:rsidRPr="00F7287A">
        <w:t xml:space="preserve">Za privremenog stečajnog upravitelja imenuje se </w:t>
      </w:r>
      <w:r w:rsidR="00F7287A">
        <w:t>Snježana Drenški, Samobor, Sunčani put 8, OIB 91456479037</w:t>
      </w:r>
      <w:r w:rsidR="0080145E" w:rsidRPr="00F7287A">
        <w:t xml:space="preserve">. </w:t>
      </w:r>
      <w:r w:rsidRPr="00F7287A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A4F9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26. rujna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B00367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B00367">
        <w:t>24. veljače</w:t>
      </w:r>
      <w:r w:rsidR="00BA4F91">
        <w:t xml:space="preserve"> 2017</w:t>
      </w:r>
      <w:r w:rsidR="00727D2D">
        <w:t xml:space="preserve">. godine prijedlog za otvaranje stečajnog postupka nad dužnikom </w:t>
      </w:r>
      <w:r w:rsidR="00B00367" w:rsidRPr="00B00367">
        <w:t>CAROV MOST jednostavno društvo s ograničenom odgovornošću za ugostiteljstvo i usluge, Mrzla Vodica (Općina Lokve), Mrzla Vodica 46, OIB 91041417453</w:t>
      </w:r>
      <w:r w:rsidR="004E180B" w:rsidRPr="004E180B">
        <w:t xml:space="preserve"> </w:t>
      </w:r>
      <w:r w:rsidR="00727D2D">
        <w:t>(dalje: dužnik) temeljem čl.</w:t>
      </w:r>
      <w:r w:rsidR="00BA4F91">
        <w:t>110</w:t>
      </w:r>
      <w:r w:rsidR="00727D2D">
        <w:t>. st.</w:t>
      </w:r>
      <w:r w:rsidR="00BA4F91">
        <w:t>1</w:t>
      </w:r>
      <w:r w:rsidR="00727D2D">
        <w:t>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B00367">
        <w:t>17</w:t>
      </w:r>
      <w:r w:rsidR="00BA4F91">
        <w:t>. veljače 2017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BA4F91">
        <w:t>120</w:t>
      </w:r>
      <w:r w:rsidR="00C5250F">
        <w:t xml:space="preserve"> dana </w:t>
      </w:r>
      <w:r>
        <w:t xml:space="preserve">ima evidentirane neizvršene osnove za plaćanje u ukupnom iznosu od </w:t>
      </w:r>
      <w:r w:rsidR="00B00367">
        <w:t>59.944,37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B00367">
        <w:t>dva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B00367">
        <w:t>24</w:t>
      </w:r>
      <w:r w:rsidR="00BA4F91">
        <w:t>. srpnja 2017</w:t>
      </w:r>
      <w:r w:rsidR="00C37971" w:rsidRPr="00C37971">
        <w:t xml:space="preserve">. godine ima evidentirane neizvršene osnove za plaćanje u neprekinutom razdoblju od </w:t>
      </w:r>
      <w:r w:rsidR="00B00367">
        <w:t>276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A4F91">
        <w:rPr>
          <w:b/>
        </w:rPr>
        <w:t>24. kolovoza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5107C5" w:rsidR="005107C5" w:rsidRPr="00737DD5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953293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4E180B" w:rsidR="004E180B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00367">
        <w:rPr>
          <w:sz w:val="20"/>
          <w:szCs w:val="20"/>
        </w:rPr>
        <w:t>Marin Lončarić, Sleme, Sleme 1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A4F91">
        <w:rPr>
          <w:sz w:val="20"/>
          <w:szCs w:val="20"/>
        </w:rPr>
        <w:t>24.8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7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00367">
      <w:t>122</w:t>
    </w:r>
    <w:r w:rsidR="00270CAB">
      <w:t>/17-</w:t>
    </w:r>
    <w:r w:rsidR="00B0036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70CAB"/>
    <w:rsid w:val="002845BA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180B"/>
    <w:rsid w:val="004E2785"/>
    <w:rsid w:val="005107C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02968"/>
    <w:rsid w:val="00945219"/>
    <w:rsid w:val="00953293"/>
    <w:rsid w:val="009B219F"/>
    <w:rsid w:val="009B744A"/>
    <w:rsid w:val="00A4302E"/>
    <w:rsid w:val="00A46343"/>
    <w:rsid w:val="00A61CD8"/>
    <w:rsid w:val="00A63D14"/>
    <w:rsid w:val="00AA2E5E"/>
    <w:rsid w:val="00AB559F"/>
    <w:rsid w:val="00B00367"/>
    <w:rsid w:val="00B12EF7"/>
    <w:rsid w:val="00B1315C"/>
    <w:rsid w:val="00B67AA0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7287A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7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7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7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7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7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7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7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7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CAROV MOST j.d.o.o.</izvorni_sadrzaj>
    <derivirana_varijabla naziv="DomainObject.Predmet.ProtustrankaFormated_1">  CAROV MOST j.d.o.o.</derivirana_varijabla>
  </DomainObject.Predmet.ProtustrankaFormated>
  <DomainObject.Predmet.ProtustrankaFormatedOIB>
    <izvorni_sadrzaj>  CAROV MOST j.d.o.o., OIB 91041417453</izvorni_sadrzaj>
    <derivirana_varijabla naziv="DomainObject.Predmet.ProtustrankaFormatedOIB_1">  CAROV MOST j.d.o.o., OIB 91041417453</derivirana_varijabla>
  </DomainObject.Predmet.ProtustrankaFormatedOIB>
  <DomainObject.Predmet.ProtustrankaFormatedWithAdress>
    <izvorni_sadrzaj> CAROV MOST j.d.o.o., Mrzla Vodica 46, 51317 Mrzla Vodica</izvorni_sadrzaj>
    <derivirana_varijabla naziv="DomainObject.Predmet.ProtustrankaFormatedWithAdress_1"> CAROV MOST j.d.o.o., Mrzla Vodica 46, 51317 Mrzla Vodica</derivirana_varijabla>
  </DomainObject.Predmet.ProtustrankaFormatedWithAdress>
  <DomainObject.Predmet.ProtustrankaFormatedWithAdressOIB>
    <izvorni_sadrzaj> CAROV MOST j.d.o.o., OIB 91041417453, Mrzla Vodica 46, 51317 Mrzla Vodica</izvorni_sadrzaj>
    <derivirana_varijabla naziv="DomainObject.Predmet.ProtustrankaFormatedWithAdressOIB_1"> CAROV MOST j.d.o.o., OIB 91041417453, Mrzla Vodica 46, 51317 Mrzla Vodica</derivirana_varijabla>
  </DomainObject.Predmet.ProtustrankaFormatedWithAdressOIB>
  <DomainObject.Predmet.ProtustrankaWithAdress>
    <izvorni_sadrzaj>CAROV MOST j.d.o.o. Mrzla Vodica 46, 51317 Mrzla Vodica</izvorni_sadrzaj>
    <derivirana_varijabla naziv="DomainObject.Predmet.ProtustrankaWithAdress_1">CAROV MOST j.d.o.o. Mrzla Vodica 46, 51317 Mrzla Vodica</derivirana_varijabla>
  </DomainObject.Predmet.ProtustrankaWithAdress>
  <DomainObject.Predmet.ProtustrankaWithAdressOIB>
    <izvorni_sadrzaj>CAROV MOST j.d.o.o., OIB 91041417453, Mrzla Vodica 46, 51317 Mrzla Vodica</izvorni_sadrzaj>
    <derivirana_varijabla naziv="DomainObject.Predmet.ProtustrankaWithAdressOIB_1">CAROV MOST j.d.o.o., OIB 91041417453, Mrzla Vodica 46, 51317 Mrzla Vodica</derivirana_varijabla>
  </DomainObject.Predmet.ProtustrankaWithAdressOIB>
  <DomainObject.Predmet.ProtustrankaNazivFormated>
    <izvorni_sadrzaj>CAROV MOST j.d.o.o.</izvorni_sadrzaj>
    <derivirana_varijabla naziv="DomainObject.Predmet.ProtustrankaNazivFormated_1">CAROV MOST j.d.o.o.</derivirana_varijabla>
  </DomainObject.Predmet.ProtustrankaNazivFormated>
  <DomainObject.Predmet.ProtustrankaNazivFormatedOIB>
    <izvorni_sadrzaj>CAROV MOST j.d.o.o., OIB 91041417453</izvorni_sadrzaj>
    <derivirana_varijabla naziv="DomainObject.Predmet.ProtustrankaNazivFormatedOIB_1">CAROV MOST j.d.o.o., OIB 91041417453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CAROV MOST j.d.o.o.</item>
    </izvorni_sadrzaj>
    <derivirana_varijabla naziv="DomainObject.Predmet.ProtuStrankaListFormated_1">
      <item>CAROV MOST j.d.o.o.</item>
    </derivirana_varijabla>
  </DomainObject.Predmet.ProtuStrankaListFormated>
  <DomainObject.Predmet.ProtuStrankaListFormatedOIB>
    <izvorni_sadrzaj>
      <item>CAROV MOST j.d.o.o., OIB 91041417453</item>
    </izvorni_sadrzaj>
    <derivirana_varijabla naziv="DomainObject.Predmet.ProtuStrankaListFormatedOIB_1">
      <item>CAROV MOST j.d.o.o., OIB 91041417453</item>
    </derivirana_varijabla>
  </DomainObject.Predmet.ProtuStrankaListFormatedOIB>
  <DomainObject.Predmet.ProtuStrankaListFormatedWithAdress>
    <izvorni_sadrzaj>
      <item>CAROV MOST j.d.o.o., Mrzla Vodica 46, 51317 Mrzla Vodica</item>
    </izvorni_sadrzaj>
    <derivirana_varijabla naziv="DomainObject.Predmet.ProtuStrankaListFormatedWithAdress_1">
      <item>CAROV MOST j.d.o.o., Mrzla Vodica 46, 51317 Mrzla Vodica</item>
    </derivirana_varijabla>
  </DomainObject.Predmet.ProtuStrankaListFormatedWithAdress>
  <DomainObject.Predmet.ProtuStrankaListFormatedWithAdressOIB>
    <izvorni_sadrzaj>
      <item>CAROV MOST j.d.o.o., OIB 91041417453, Mrzla Vodica 46, 51317 Mrzla Vodica</item>
    </izvorni_sadrzaj>
    <derivirana_varijabla naziv="DomainObject.Predmet.ProtuStrankaListFormatedWithAdressOIB_1">
      <item>CAROV MOST j.d.o.o., OIB 91041417453, Mrzla Vodica 46, 51317 Mrzla Vodica</item>
    </derivirana_varijabla>
  </DomainObject.Predmet.ProtuStrankaListFormatedWithAdressOIB>
  <DomainObject.Predmet.ProtuStrankaListNazivFormated>
    <izvorni_sadrzaj>
      <item>CAROV MOST j.d.o.o.</item>
    </izvorni_sadrzaj>
    <derivirana_varijabla naziv="DomainObject.Predmet.ProtuStrankaListNazivFormated_1">
      <item>CAROV MOST j.d.o.o.</item>
    </derivirana_varijabla>
  </DomainObject.Predmet.ProtuStrankaListNazivFormated>
  <DomainObject.Predmet.ProtuStrankaListNazivFormatedOIB>
    <izvorni_sadrzaj>
      <item>CAROV MOST j.d.o.o., OIB 91041417453</item>
    </izvorni_sadrzaj>
    <derivirana_varijabla naziv="DomainObject.Predmet.ProtuStrankaListNazivFormatedOIB_1">
      <item>CAROV MOST j.d.o.o., OIB 91041417453</item>
    </derivirana_varijabla>
  </DomainObject.Predmet.ProtuStrankaListNazivFormatedOIB>
  <DomainObject.Predmet.OstaliListFormated>
    <izvorni_sadrzaj>
      <item>Marin Lončarić</item>
    </izvorni_sadrzaj>
    <derivirana_varijabla naziv="DomainObject.Predmet.OstaliListFormated_1">
      <item>Marin Lončarić</item>
    </derivirana_varijabla>
  </DomainObject.Predmet.OstaliListFormated>
  <DomainObject.Predmet.OstaliListFormatedOIB>
    <izvorni_sadrzaj>
      <item>Marin Lončarić, OIB 70850886881</item>
    </izvorni_sadrzaj>
    <derivirana_varijabla naziv="DomainObject.Predmet.OstaliListFormatedOIB_1">
      <item>Marin Lončarić, OIB 70850886881</item>
    </derivirana_varijabla>
  </DomainObject.Predmet.OstaliListFormatedOIB>
  <DomainObject.Predmet.OstaliListFormatedWithAdress>
    <izvorni_sadrzaj>
      <item>Marin Lončarić, Sleme 1, 51316 Sljeme</item>
    </izvorni_sadrzaj>
    <derivirana_varijabla naziv="DomainObject.Predmet.OstaliListFormatedWithAdress_1">
      <item>Marin Lončarić, Sleme 1, 51316 Sljeme</item>
    </derivirana_varijabla>
  </DomainObject.Predmet.OstaliListFormatedWithAdress>
  <DomainObject.Predmet.OstaliListFormatedWithAdressOIB>
    <izvorni_sadrzaj>
      <item>Marin Lončarić, OIB 70850886881, Sleme 1, 51316 Sljeme</item>
    </izvorni_sadrzaj>
    <derivirana_varijabla naziv="DomainObject.Predmet.OstaliListFormatedWithAdressOIB_1">
      <item>Marin Lončarić, OIB 70850886881, Sleme 1, 51316 Sljeme</item>
    </derivirana_varijabla>
  </DomainObject.Predmet.OstaliListFormatedWithAdressOIB>
  <DomainObject.Predmet.OstaliListNazivFormated>
    <izvorni_sadrzaj>
      <item>Marin Lončarić</item>
    </izvorni_sadrzaj>
    <derivirana_varijabla naziv="DomainObject.Predmet.OstaliListNazivFormated_1">
      <item>Marin Lončarić</item>
    </derivirana_varijabla>
  </DomainObject.Predmet.OstaliListNazivFormated>
  <DomainObject.Predmet.OstaliListNazivFormatedOIB>
    <izvorni_sadrzaj>
      <item>Marin Lončarić, OIB 70850886881</item>
    </izvorni_sadrzaj>
    <derivirana_varijabla naziv="DomainObject.Predmet.OstaliListNazivFormatedOIB_1">
      <item>Marin Lončarić, OIB 70850886881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CAROV MOST j.d.o.o.</izvorni_sadrzaj>
    <derivirana_varijabla naziv="DomainObject.Predmet.ProtustrankaIDrugi_1">CAROV MOST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CAROV MOST j.d.o.o., OIB 91041417453, Mrzla Vodica 46, 51317 Mrzla Vodica</izvorni_sadrzaj>
    <derivirana_varijabla naziv="DomainObject.Predmet.ProtustrankaIDrugiAdressOIB_1">CAROV MOST j.d.o.o., OIB 91041417453, Mrzla Vodica 46, 51317 Mrzla Vodica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CAROV MOST j.d.o.o.</item>
      <item>Marin Lončarić</item>
    </izvorni_sadrzaj>
    <derivirana_varijabla naziv="DomainObject.Predmet.SudioniciListNaziv_1">
      <item>FINA  Rijeka</item>
      <item>CAROV MOST j.d.o.o.</item>
      <item>Marin Lončarić</item>
    </derivirana_varijabla>
  </DomainObject.Predmet.SudioniciListNaziv>
  <DomainObject.Predmet.SudioniciListAdressOIB>
    <izvorni_sadrzaj>
      <item>FINA  Rijeka, OIB 85821130368, Frana Kurelca 8,51000 Rijeka</item>
      <item>CAROV MOST j.d.o.o., OIB 91041417453, Mrzla Vodica 46,51317 Mrzla Vodica</item>
      <item>Marin Lončarić, OIB 70850886881, Sleme 1,51316 Sljeme</item>
    </izvorni_sadrzaj>
    <derivirana_varijabla naziv="DomainObject.Predmet.SudioniciListAdressOIB_1">
      <item>FINA  Rijeka, OIB 85821130368, Frana Kurelca 8,51000 Rijeka</item>
      <item>CAROV MOST j.d.o.o., OIB 91041417453, Mrzla Vodica 46,51317 Mrzla Vodica</item>
      <item>Marin Lončarić, OIB 70850886881, Sleme 1,51316 Sljeme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91041417453</item>
      <item>, OIB 70850886881</item>
    </izvorni_sadrzaj>
    <derivirana_varijabla naziv="DomainObject.Predmet.SudioniciListNazivOIB_1">
      <item>, OIB 85821130368</item>
      <item>, OIB 91041417453</item>
      <item>, OIB 70850886881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5377E-438D-48BD-99B4-FD96B0302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627</properties:Words>
  <properties:Characters>3535</properties:Characters>
  <properties:Lines>98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2017-08-24T07:38:00Z</dcterms:created>
  <dc:creator>stecaj</dc:creator>
  <cp:lastModifiedBy>Jasna Radulović</cp:lastModifiedBy>
  <cp:lastPrinted>2017-08-24T08:26:00Z</cp:lastPrinted>
  <dcterms:modified xmlns:xsi="http://www.w3.org/2001/XMLSchema-instance" xsi:type="dcterms:W3CDTF">2017-08-24T08:30:00Z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