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8432" w14:paraId="1b4843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64F9" w:rsidP="00D164F9" w:rsidR="00D164F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St-706/2016-3.</w:t>
      </w: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both"/>
        <w:rPr>
          <w:rFonts w:cs="Arial" w:hAnsi="Arial" w:ascii="Arial"/>
          <w:b/>
        </w:rPr>
      </w:pPr>
    </w:p>
    <w:p w:rsidRDefault="00D164F9" w:rsidP="00D164F9" w:rsidR="00D164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164F9" w:rsidP="00D164F9" w:rsidR="00D164F9">
      <w:pPr>
        <w:jc w:val="center"/>
        <w:rPr>
          <w:rFonts w:cs="Arial" w:hAnsi="Arial" w:ascii="Arial"/>
          <w:b/>
        </w:rPr>
      </w:pPr>
    </w:p>
    <w:p w:rsidRDefault="00D164F9" w:rsidP="00D164F9" w:rsidR="00D164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BESIR ZIBERI iz Karlovca, Domobranska ulica 16/a, OIB 30294464121, vlasnik trgovačkog obrta "JABUKA" iz Karlovca, Supilova 2, dana 16. rujna 2016. godine  </w:t>
      </w: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BESIR ZIBERI iz Karlovca, Domobranska ulica 16/a, OIB 30294464121, vlasnik trgovačkog obrta "JABUKA" iz Karlovca, Supilova 2.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BESIR ZIBERI iz Karlovca, Domobranska ulica 16/a, OIB 30294464121, vlasnik trgovačkog obrta "JABUKA" iz Karlovca, Supilova 2.</w:t>
      </w:r>
    </w:p>
    <w:p w:rsidRDefault="00D164F9" w:rsidP="00D164F9" w:rsidR="00D164F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16. prosinca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164F9" w:rsidP="00D164F9" w:rsidR="00D164F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164F9" w:rsidP="00D164F9" w:rsidR="00D164F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Obrtnog registra.</w:t>
      </w: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164F9" w:rsidP="00D164F9" w:rsidR="00D164F9">
      <w:pPr>
        <w:jc w:val="center"/>
        <w:rPr>
          <w:rFonts w:cs="Arial" w:hAnsi="Arial" w:ascii="Arial"/>
          <w:b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St-706/2016-2, koji je objavljen na mrežnoj stranici e-oglasna ploča Trgovačkog suda u Bjelovaru dana 26.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</w:p>
    <w:p w:rsidRDefault="00D164F9" w:rsidP="00D164F9" w:rsidR="00D164F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stečajni upravitelj pregledom poslovne dokumentacije i prostora dužnika, utvrdi da dužnik ima imovinu koja bi se mogla unovčiti, sukladno odredbi čl. 133. st. </w:t>
      </w:r>
      <w:r>
        <w:rPr>
          <w:rFonts w:cs="Arial" w:hAnsi="Arial" w:ascii="Arial"/>
        </w:rPr>
        <w:lastRenderedPageBreak/>
        <w:t>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164F9" w:rsidP="00D164F9" w:rsidR="00D164F9">
      <w:pPr>
        <w:pStyle w:val="Bezproreda"/>
        <w:ind w:firstLine="851"/>
        <w:jc w:val="both"/>
        <w:rPr>
          <w:rFonts w:cs="Arial" w:hAnsi="Arial" w:ascii="Arial"/>
        </w:rPr>
      </w:pPr>
    </w:p>
    <w:p w:rsidRDefault="00D164F9" w:rsidP="00D164F9" w:rsidR="00D164F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Obrtnog registra, sud je odlučio sukladno čl. 131., 132. i 286. SZ-a. </w:t>
      </w:r>
    </w:p>
    <w:p w:rsidRDefault="00D164F9" w:rsidP="00D164F9" w:rsidR="00D164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16. prosinca 2016. godine</w:t>
      </w:r>
    </w:p>
    <w:p w:rsidRDefault="00D164F9" w:rsidP="00D164F9" w:rsidR="00D164F9">
      <w:pPr>
        <w:rPr>
          <w:rFonts w:cs="Arial" w:hAnsi="Arial" w:ascii="Arial"/>
          <w:b/>
        </w:rPr>
      </w:pPr>
    </w:p>
    <w:p w:rsidRDefault="00D164F9" w:rsidP="00D164F9" w:rsidR="00D164F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164F9" w:rsidP="00D164F9" w:rsidR="00D164F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D164F9" w:rsidP="00D164F9" w:rsidR="00D164F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164F9" w:rsidP="00D164F9" w:rsidR="00D164F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Karlovac  – nakon pravomoćnosti putem pošte 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vlasniku obrta putem pošte i e-oglasnom pločom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Karlovac – putem e-oglasne ploče suda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Obrtnom registru u Karlovcu - nakon pravomoćnosti rješenja putem pošte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164F9" w:rsidP="00D164F9" w:rsidR="00D164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16.12.2016.g.</w:t>
      </w: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D164F9" w:rsidP="00D164F9" w:rsidR="00D164F9">
      <w:pPr>
        <w:rPr>
          <w:rFonts w:cs="Arial" w:hAnsi="Arial" w:ascii="Arial"/>
        </w:rPr>
      </w:pPr>
    </w:p>
    <w:p w:rsidRDefault="00D164F9" w:rsidP="00D164F9" w:rsidR="00D164F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4F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8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St-706/2016-3</izvorni_sadrzaj>
    <derivirana_varijabla naziv="DomainObject.Oznaka_1">St-706/2016-3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Besir Ziberi zastupanog po punomoćniku Besir Ziberi</izvorni_sadrzaj>
    <derivirana_varijabla naziv="DomainObject.Predmet.ProtustrankaFormated_1">  Besir Ziberi zastupanog po punomoćniku Besir Ziberi</derivirana_varijabla>
  </DomainObject.Predmet.ProtustrankaFormated>
  <DomainObject.Predmet.ProtustrankaFormatedOIB>
    <izvorni_sadrzaj>  Besir Ziberi, OIB 30294464121 zastupanog po punomoćniku Besir Ziberi</izvorni_sadrzaj>
    <derivirana_varijabla naziv="DomainObject.Predmet.ProtustrankaFormatedOIB_1">  Besir Ziberi, OIB 30294464121 zastupanog po punomoćniku Besir Ziberi</derivirana_varijabla>
  </DomainObject.Predmet.ProtustrankaFormatedOIB>
  <DomainObject.Predmet.ProtustrankaFormatedWithAdress>
    <izvorni_sadrzaj> Besir Ziberi, Domobranska 16A, 47000 Karlovac zastupanog po punomoćniku Besir Ziberi</izvorni_sadrzaj>
    <derivirana_varijabla naziv="DomainObject.Predmet.ProtustrankaFormatedWithAdress_1"> Besir Ziberi, Domobranska 16A, 47000 Karlovac zastupanog po punomoćniku Besir Ziberi</derivirana_varijabla>
  </DomainObject.Predmet.ProtustrankaFormatedWithAdress>
  <DomainObject.Predmet.ProtustrankaFormatedWithAdressOIB>
    <izvorni_sadrzaj> Besir Ziberi, OIB 30294464121, Domobranska 16A, 47000 Karlovac zastupanog po punomoćniku Besir Ziberi</izvorni_sadrzaj>
    <derivirana_varijabla naziv="DomainObject.Predmet.ProtustrankaFormatedWithAdressOIB_1"> Besir Ziberi, OIB 30294464121, Domobranska 16A, 47000 Karlovac zastupanog po punomoćniku Besir Ziberi</derivirana_varijabla>
  </DomainObject.Predmet.ProtustrankaFormatedWithAdressOIB>
  <DomainObject.Predmet.ProtustrankaWithAdress>
    <izvorni_sadrzaj>Besir Ziberi Domobranska 16A, 47000 Karlovac</izvorni_sadrzaj>
    <derivirana_varijabla naziv="DomainObject.Predmet.ProtustrankaWithAdress_1">Besir Ziberi Domobranska 16A, 47000 Karlovac</derivirana_varijabla>
  </DomainObject.Predmet.ProtustrankaWithAdress>
  <DomainObject.Predmet.ProtustrankaWithAdressOIB>
    <izvorni_sadrzaj>Besir Ziberi, OIB 30294464121, Domobranska 16A, 47000 Karlovac</izvorni_sadrzaj>
    <derivirana_varijabla naziv="DomainObject.Predmet.ProtustrankaWithAdressOIB_1">Besir Ziberi, OIB 30294464121, Domobranska 16A, 47000 Karlovac</derivirana_varijabla>
  </DomainObject.Predmet.ProtustrankaWithAdressOIB>
  <DomainObject.Predmet.ProtustrankaNazivFormated>
    <izvorni_sadrzaj>Besir Ziberi</izvorni_sadrzaj>
    <derivirana_varijabla naziv="DomainObject.Predmet.ProtustrankaNazivFormated_1">Besir Ziberi</derivirana_varijabla>
  </DomainObject.Predmet.ProtustrankaNazivFormated>
  <DomainObject.Predmet.ProtustrankaNazivFormatedOIB>
    <izvorni_sadrzaj>Besir Ziberi, OIB 30294464121</izvorni_sadrzaj>
    <derivirana_varijabla naziv="DomainObject.Predmet.ProtustrankaNazivFormatedOIB_1">Besir Ziberi, OIB 30294464121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Besir Ziberi zastupanog po punomoćniku Besir Ziberi</item>
    </izvorni_sadrzaj>
    <derivirana_varijabla naziv="DomainObject.Predmet.ProtuStrankaListFormated_1">
      <item>Besir Ziberi zastupanog po punomoćniku Besir Ziberi</item>
    </derivirana_varijabla>
  </DomainObject.Predmet.ProtuStrankaListFormated>
  <DomainObject.Predmet.ProtuStrankaListFormatedOIB>
    <izvorni_sadrzaj>
      <item>Besir Ziberi, OIB 30294464121 zastupanog po punomoćniku Besir Ziberi</item>
    </izvorni_sadrzaj>
    <derivirana_varijabla naziv="DomainObject.Predmet.ProtuStrankaListFormatedOIB_1">
      <item>Besir Ziberi, OIB 30294464121 zastupanog po punomoćniku Besir Ziberi</item>
    </derivirana_varijabla>
  </DomainObject.Predmet.ProtuStrankaListFormatedOIB>
  <DomainObject.Predmet.ProtuStrankaListFormatedWithAdress>
    <izvorni_sadrzaj>
      <item>Besir Ziberi, Domobranska 16A, 47000 Karlovac zastupanog po punomoćniku Besir Ziberi</item>
    </izvorni_sadrzaj>
    <derivirana_varijabla naziv="DomainObject.Predmet.ProtuStrankaListFormatedWithAdress_1">
      <item>Besir Ziberi, Domobranska 16A, 47000 Karlovac zastupanog po punomoćniku Besir Ziberi</item>
    </derivirana_varijabla>
  </DomainObject.Predmet.ProtuStrankaListFormatedWithAdress>
  <DomainObject.Predmet.ProtuStrankaListFormatedWithAdressOIB>
    <izvorni_sadrzaj>
      <item>Besir Ziberi, OIB 30294464121, Domobranska 16A, 47000 Karlovac zastupanog po punomoćniku Besir Ziberi</item>
    </izvorni_sadrzaj>
    <derivirana_varijabla naziv="DomainObject.Predmet.ProtuStrankaListFormatedWithAdressOIB_1">
      <item>Besir Ziberi, OIB 30294464121, Domobranska 16A, 47000 Karlovac zastupanog po punomoćniku Besir Ziberi</item>
    </derivirana_varijabla>
  </DomainObject.Predmet.ProtuStrankaListFormatedWithAdressOIB>
  <DomainObject.Predmet.ProtuStrankaListNazivFormated>
    <izvorni_sadrzaj>
      <item>Besir Ziberi</item>
    </izvorni_sadrzaj>
    <derivirana_varijabla naziv="DomainObject.Predmet.ProtuStrankaListNazivFormated_1">
      <item>Besir Ziberi</item>
    </derivirana_varijabla>
  </DomainObject.Predmet.ProtuStrankaListNazivFormated>
  <DomainObject.Predmet.ProtuStrankaListNazivFormatedOIB>
    <izvorni_sadrzaj>
      <item>Besir Ziberi, OIB 30294464121</item>
    </izvorni_sadrzaj>
    <derivirana_varijabla naziv="DomainObject.Predmet.ProtuStrankaListNazivFormatedOIB_1">
      <item>Besir Ziberi, OIB 30294464121</item>
    </derivirana_varijabla>
  </DomainObject.Predmet.ProtuStrankaListNazivFormatedOIB>
  <DomainObject.Predmet.OstaliListFormated>
    <izvorni_sadrzaj>
      <item>Besir Ziberi punomoćnik sudionika u postupku Besir Ziberi</item>
    </izvorni_sadrzaj>
    <derivirana_varijabla naziv="DomainObject.Predmet.OstaliListFormated_1">
      <item>Besir Ziberi punomoćnik sudionika u postupku Besir Ziberi</item>
    </derivirana_varijabla>
  </DomainObject.Predmet.OstaliListFormated>
  <DomainObject.Predmet.OstaliListFormatedOIB>
    <izvorni_sadrzaj>
      <item>Besir Ziberi, OIB 30294464121 punomoćnik sudionika u postupku Besir Ziberi</item>
    </izvorni_sadrzaj>
    <derivirana_varijabla naziv="DomainObject.Predmet.OstaliListFormatedOIB_1">
      <item>Besir Ziberi, OIB 30294464121 punomoćnik sudionika u postupku Besir Ziberi</item>
    </derivirana_varijabla>
  </DomainObject.Predmet.OstaliListFormatedOIB>
  <DomainObject.Predmet.OstaliListFormatedWithAdress>
    <izvorni_sadrzaj>
      <item>Besir Ziberi, Domobranska ulica 16/a., 47000 Karlovac punomoćnik sudionika u postupku Besir Ziberi</item>
    </izvorni_sadrzaj>
    <derivirana_varijabla naziv="DomainObject.Predmet.OstaliListFormatedWithAdress_1">
      <item>Besir Ziberi, Domobranska ulica 16/a., 47000 Karlovac punomoćnik sudionika u postupku Besir Ziberi</item>
    </derivirana_varijabla>
  </DomainObject.Predmet.OstaliListFormatedWithAdress>
  <DomainObject.Predmet.OstaliListFormatedWithAdressOIB>
    <izvorni_sadrzaj>
      <item>Besir Ziberi, OIB 30294464121, Domobranska ulica 16/a., 47000 Karlovac punomoćnik sudionika u postupku Besir Ziberi</item>
    </izvorni_sadrzaj>
    <derivirana_varijabla naziv="DomainObject.Predmet.OstaliListFormatedWithAdressOIB_1">
      <item>Besir Ziberi, OIB 30294464121, Domobranska ulica 16/a., 47000 Karlovac punomoćnik sudionika u postupku Besir Ziberi</item>
    </derivirana_varijabla>
  </DomainObject.Predmet.OstaliListFormatedWithAdressOIB>
  <DomainObject.Predmet.OstaliListNazivFormated>
    <izvorni_sadrzaj>
      <item>Besir Ziberi</item>
    </izvorni_sadrzaj>
    <derivirana_varijabla naziv="DomainObject.Predmet.OstaliListNazivFormated_1">
      <item>Besir Ziberi</item>
    </derivirana_varijabla>
  </DomainObject.Predmet.OstaliListNazivFormated>
  <DomainObject.Predmet.OstaliListNazivFormatedOIB>
    <izvorni_sadrzaj>
      <item>Besir Ziberi, OIB 30294464121</item>
    </izvorni_sadrzaj>
    <derivirana_varijabla naziv="DomainObject.Predmet.OstaliListNazivFormatedOIB_1">
      <item>Besir Ziberi, OIB 30294464121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St-706/2016-3</izvorni_sadrzaj>
    <derivirana_varijabla naziv="DomainObject.PoslovniBrojDokumenta_1">St-706/2016-3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Besir Ziberi</izvorni_sadrzaj>
    <derivirana_varijabla naziv="DomainObject.Predmet.ProtustrankaIDrugi_1">Besir Ziberi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Besir Ziberi, OIB 30294464121, Domobranska 16A, 47000 Karlovac</izvorni_sadrzaj>
    <derivirana_varijabla naziv="DomainObject.Predmet.ProtustrankaIDrugiAdressOIB_1">Besir Ziberi, OIB 30294464121, Domobranska 16A,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Besir Ziberi</item>
      <item>Fina, regionalni centar Zagreb, podružnica Karlovac</item>
      <item>Besir Ziberi</item>
    </izvorni_sadrzaj>
    <derivirana_varijabla naziv="DomainObject.Predmet.SudioniciListNaziv_1">
      <item>Besir Ziberi</item>
      <item>Fina, regionalni centar Zagreb, podružnica Karlovac</item>
      <item>Besir Ziberi</item>
    </derivirana_varijabla>
  </DomainObject.Predmet.SudioniciListNaziv>
  <DomainObject.Predmet.SudioniciListAdressOIB>
    <izvorni_sadrzaj>
      <item>Besir Ziberi, OIB 30294464121, Domobranska 16A,47000 Karlovac</item>
      <item>Fina, regionalni centar Zagreb, podružnica Karlovac, OIB 85821130368, Vitezovićeva 1,47000 Karlovac</item>
      <item>Besir Ziberi, OIB 30294464121, Domobranska ulica 16/a.,47000 Karlovac</item>
    </izvorni_sadrzaj>
    <derivirana_varijabla naziv="DomainObject.Predmet.SudioniciListAdressOIB_1">
      <item>Besir Ziberi, OIB 30294464121, Domobranska 16A,47000 Karlovac</item>
      <item>Fina, regionalni centar Zagreb, podružnica Karlovac, OIB 85821130368, Vitezovićeva 1,47000 Karlovac</item>
      <item>Besir Ziberi, OIB 30294464121, Domobranska ulica 16/a.,47000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9E775-5A4C-4DF4-AA38-C635BC511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718</properties:Words>
  <properties:Characters>3901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2016-12-16T07:25:00Z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St-706/2016-3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