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1336" w14:paraId="c661336" w:rsidRDefault="00AE649C" w:rsidP="00FA5B5E" w:rsidR="00AE649C" w:rsidRPr="00B76F3C">
      <w:pPr>
        <w:pStyle w:val="Naslov3"/>
        <w15:collapsed w:val="false"/>
      </w:pPr>
    </w:p>
    <w:p w:rsidRDefault="0078640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86403" w:rsidP="00786403" w:rsidR="0078640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St-164/2015-3.</w:t>
      </w:r>
    </w:p>
    <w:p w:rsidRDefault="00786403" w:rsidP="00786403" w:rsidR="00786403">
      <w:pPr>
        <w:jc w:val="both"/>
        <w:rPr>
          <w:rFonts w:cs="Arial" w:hAnsi="Arial" w:ascii="Arial"/>
        </w:rPr>
      </w:pPr>
    </w:p>
    <w:p w:rsidRDefault="00786403" w:rsidP="00786403" w:rsidR="00786403">
      <w:pPr>
        <w:jc w:val="both"/>
        <w:rPr>
          <w:rFonts w:cs="Arial" w:hAnsi="Arial" w:ascii="Arial"/>
          <w:b/>
        </w:rPr>
      </w:pPr>
    </w:p>
    <w:p w:rsidRDefault="00786403" w:rsidP="00786403" w:rsidR="007864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86403" w:rsidP="00786403" w:rsidR="00786403">
      <w:pPr>
        <w:jc w:val="center"/>
        <w:rPr>
          <w:rFonts w:cs="Arial" w:hAnsi="Arial" w:ascii="Arial"/>
          <w:b/>
        </w:rPr>
      </w:pPr>
    </w:p>
    <w:p w:rsidRDefault="00786403" w:rsidP="00786403" w:rsidR="0078640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86403" w:rsidP="00786403" w:rsidR="00786403">
      <w:pPr>
        <w:jc w:val="both"/>
        <w:rPr>
          <w:rFonts w:cs="Arial" w:hAnsi="Arial" w:ascii="Arial"/>
        </w:rPr>
      </w:pPr>
    </w:p>
    <w:p w:rsidRDefault="00786403" w:rsidP="00786403" w:rsidR="007864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GAŠI-PROM d.o.o. za trgovinu, proizvodnju i usluge iz </w:t>
      </w:r>
      <w:proofErr w:type="spellStart"/>
      <w:r>
        <w:rPr>
          <w:rFonts w:cs="Arial" w:hAnsi="Arial" w:ascii="Arial"/>
        </w:rPr>
        <w:t>Žabjaka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Žabjak</w:t>
      </w:r>
      <w:proofErr w:type="spellEnd"/>
      <w:r>
        <w:rPr>
          <w:rFonts w:cs="Arial" w:hAnsi="Arial" w:ascii="Arial"/>
        </w:rPr>
        <w:t xml:space="preserve"> 4, MBS 010071936, OIB 71923464181, dana 02. veljače 2016. godine  </w:t>
      </w:r>
    </w:p>
    <w:p w:rsidRDefault="00786403" w:rsidP="00786403" w:rsidR="00786403">
      <w:pPr>
        <w:jc w:val="both"/>
        <w:rPr>
          <w:rFonts w:cs="Arial" w:hAnsi="Arial" w:ascii="Arial"/>
        </w:rPr>
      </w:pPr>
    </w:p>
    <w:p w:rsidRDefault="00786403" w:rsidP="00786403" w:rsidR="007864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86403" w:rsidP="00786403" w:rsidR="00786403">
      <w:pPr>
        <w:jc w:val="center"/>
        <w:rPr>
          <w:rFonts w:cs="Arial" w:hAnsi="Arial" w:ascii="Arial"/>
          <w:b/>
        </w:rPr>
      </w:pPr>
    </w:p>
    <w:p w:rsidRDefault="00786403" w:rsidP="00786403" w:rsidR="007864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GAŠI-PROM d.o.o. za trgovinu, proizvodnju i usluge iz </w:t>
      </w:r>
      <w:proofErr w:type="spellStart"/>
      <w:r>
        <w:rPr>
          <w:rFonts w:cs="Arial" w:hAnsi="Arial" w:ascii="Arial"/>
        </w:rPr>
        <w:t>Žabjaka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Žabjak</w:t>
      </w:r>
      <w:proofErr w:type="spellEnd"/>
      <w:r>
        <w:rPr>
          <w:rFonts w:cs="Arial" w:hAnsi="Arial" w:ascii="Arial"/>
        </w:rPr>
        <w:t xml:space="preserve"> 4, MBS 010071936, OIB 71923464181.</w:t>
      </w:r>
    </w:p>
    <w:p w:rsidRDefault="00786403" w:rsidP="00786403" w:rsidR="007864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IVAN PRPIĆ iz Zagreba, </w:t>
      </w:r>
      <w:proofErr w:type="spellStart"/>
      <w:r>
        <w:rPr>
          <w:rFonts w:cs="Arial" w:hAnsi="Arial" w:ascii="Arial"/>
        </w:rPr>
        <w:t>Hruševečka</w:t>
      </w:r>
      <w:proofErr w:type="spellEnd"/>
      <w:r>
        <w:rPr>
          <w:rFonts w:cs="Arial" w:hAnsi="Arial" w:ascii="Arial"/>
        </w:rPr>
        <w:t xml:space="preserve"> ulica 11, OIB 16795120342.</w:t>
      </w:r>
    </w:p>
    <w:p w:rsidRDefault="00786403" w:rsidP="00786403" w:rsidR="007864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GAŠI-PROM d.o.o. za trgovinu, proizvodnju i usluge iz </w:t>
      </w:r>
      <w:proofErr w:type="spellStart"/>
      <w:r>
        <w:rPr>
          <w:rFonts w:cs="Arial" w:hAnsi="Arial" w:ascii="Arial"/>
        </w:rPr>
        <w:t>Žabjaka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Žabjak</w:t>
      </w:r>
      <w:proofErr w:type="spellEnd"/>
      <w:r>
        <w:rPr>
          <w:rFonts w:cs="Arial" w:hAnsi="Arial" w:ascii="Arial"/>
        </w:rPr>
        <w:t xml:space="preserve"> 4, MBS 010071936, OIB 71923464181.</w:t>
      </w:r>
    </w:p>
    <w:p w:rsidRDefault="00786403" w:rsidP="00786403" w:rsidR="0078640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02. veljače 2016. u 14,30 sati, kada je ovo rješenje objavljeno na e-oglasnoj ploči ovoga suda.</w:t>
      </w:r>
    </w:p>
    <w:p w:rsidRDefault="00786403" w:rsidP="00786403" w:rsidR="0078640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86403" w:rsidP="00786403" w:rsidR="0078640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86403" w:rsidP="00786403" w:rsidR="007864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786403" w:rsidP="00786403" w:rsidR="00786403">
      <w:pPr>
        <w:ind w:firstLine="851"/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786403" w:rsidP="00786403" w:rsidR="007864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St-164/2015-2.,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786403" w:rsidP="00786403" w:rsidR="007864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86403" w:rsidP="00786403" w:rsidR="007864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86403" w:rsidP="00786403" w:rsidR="007864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86403" w:rsidP="00786403" w:rsidR="0078640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86403" w:rsidP="00786403" w:rsidR="007864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86403" w:rsidP="00786403" w:rsidR="007864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02. veljače 2016. godine</w:t>
      </w:r>
    </w:p>
    <w:p w:rsidRDefault="00786403" w:rsidP="00786403" w:rsidR="00786403">
      <w:pPr>
        <w:jc w:val="center"/>
        <w:rPr>
          <w:rFonts w:cs="Arial" w:hAnsi="Arial" w:ascii="Arial"/>
          <w:b/>
        </w:rPr>
      </w:pPr>
    </w:p>
    <w:p w:rsidRDefault="00786403" w:rsidP="00786403" w:rsidR="0078640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86403" w:rsidP="00786403" w:rsidR="0078640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786403" w:rsidP="00786403" w:rsidR="00786403">
      <w:pPr>
        <w:ind w:firstLine="4111"/>
        <w:jc w:val="both"/>
        <w:rPr>
          <w:rFonts w:cs="Arial" w:hAnsi="Arial" w:ascii="Arial"/>
        </w:rPr>
      </w:pPr>
    </w:p>
    <w:p w:rsidRDefault="00786403" w:rsidP="00786403" w:rsidR="007864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786403" w:rsidP="00786403" w:rsidR="007864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786403" w:rsidP="00786403" w:rsidR="00786403">
      <w:pPr>
        <w:jc w:val="both"/>
        <w:rPr>
          <w:rFonts w:cs="Arial" w:hAnsi="Arial" w:ascii="Arial"/>
        </w:rPr>
      </w:pPr>
    </w:p>
    <w:p w:rsidRDefault="00786403" w:rsidP="00786403" w:rsidR="00786403">
      <w:pPr>
        <w:jc w:val="both"/>
        <w:rPr>
          <w:rFonts w:cs="Arial" w:hAnsi="Arial" w:ascii="Arial"/>
        </w:rPr>
      </w:pPr>
    </w:p>
    <w:p w:rsidRDefault="00786403" w:rsidP="00786403" w:rsidR="0078640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86403" w:rsidP="00786403" w:rsidR="007864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786403" w:rsidP="00786403" w:rsidR="007864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786403" w:rsidP="00786403" w:rsidR="007864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786403" w:rsidP="00786403" w:rsidR="007864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786403" w:rsidP="00786403" w:rsidR="007864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786403" w:rsidP="00786403" w:rsidR="007864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786403" w:rsidP="00786403" w:rsidR="007864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786403" w:rsidP="00786403" w:rsidR="007864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786403" w:rsidP="00786403" w:rsidR="007864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86403" w:rsidP="00786403" w:rsidR="007864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02.2.2016.g.</w:t>
      </w:r>
    </w:p>
    <w:p w:rsidRDefault="00786403" w:rsidP="00786403" w:rsidR="00786403">
      <w:pPr>
        <w:rPr>
          <w:rFonts w:cs="Arial" w:hAnsi="Arial" w:ascii="Arial"/>
        </w:rPr>
      </w:pPr>
    </w:p>
    <w:p w:rsidRDefault="00786403" w:rsidP="00786403" w:rsidR="00786403">
      <w:pPr>
        <w:jc w:val="both"/>
        <w:rPr>
          <w:rFonts w:cs="Arial" w:hAnsi="Arial" w:ascii="Arial"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403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5BF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37F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0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16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St-164/2015-3</izvorni_sadrzaj>
    <derivirana_varijabla naziv="DomainObject.Oznaka_1">St-164/2015-3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GAŠI-PROM društvo s ograničenom odgovornošću za trgovinu, proizvodnju i usluge, Žabjak zastupanog po punomoćniku MELITA GAŠI</izvorni_sadrzaj>
    <derivirana_varijabla naziv="DomainObject.Predmet.ProtustrankaFormated_1">  GAŠI-PROM društvo s ograničenom odgovornošću za trgovinu, proizvodnju i usluge, Žabjak zastupanog po punomoćniku MELITA GAŠI</derivirana_varijabla>
  </DomainObject.Predmet.ProtustrankaFormated>
  <DomainObject.Predmet.ProtustrankaFormatedOIB>
    <izvorni_sadrzaj>  GAŠI-PROM društvo s ograničenom odgovornošću za trgovinu, proizvodnju i usluge, Žabjak, OIB 71923464181 zastupanog po punomoćniku MELITA GAŠI</izvorni_sadrzaj>
    <derivirana_varijabla naziv="DomainObject.Predmet.ProtustrankaFormatedOIB_1">  GAŠI-PROM društvo s ograničenom odgovornošću za trgovinu, proizvodnju i usluge, Žabjak, OIB 71923464181 zastupanog po punomoćniku MELITA GAŠI</derivirana_varijabla>
  </DomainObject.Predmet.ProtustrankaFormatedOIB>
  <DomainObject.Predmet.ProtustrankaFormatedWithAdress>
    <izvorni_sadrzaj> GAŠI-PROM društvo s ograničenom odgovornošću za trgovinu, proizvodnju i usluge, Žabjak, Žabjak 4, 43000 Žabjak zastupanog po punomoćniku MELITA GAŠI</izvorni_sadrzaj>
    <derivirana_varijabla naziv="DomainObject.Predmet.ProtustrankaFormatedWithAdress_1"> GAŠI-PROM društvo s ograničenom odgovornošću za trgovinu, proizvodnju i usluge, Žabjak, Žabjak 4, 43000 Žabjak zastupanog po punomoćniku MELITA GAŠI</derivirana_varijabla>
  </DomainObject.Predmet.ProtustrankaFormatedWithAdress>
  <DomainObject.Predmet.ProtustrankaFormatedWithAdressOIB>
    <izvorni_sadrzaj> GAŠI-PROM društvo s ograničenom odgovornošću za trgovinu, proizvodnju i usluge, Žabjak, OIB 71923464181, Žabjak 4, 43000 Žabjak zastupanog po punomoćniku MELITA GAŠI</izvorni_sadrzaj>
    <derivirana_varijabla naziv="DomainObject.Predmet.ProtustrankaFormatedWithAdressOIB_1"> GAŠI-PROM društvo s ograničenom odgovornošću za trgovinu, proizvodnju i usluge, Žabjak, OIB 71923464181, Žabjak 4, 43000 Žabjak zastupanog po punomoćniku MELITA GAŠI</derivirana_varijabla>
  </DomainObject.Predmet.ProtustrankaFormatedWithAdressOIB>
  <DomainObject.Predmet.ProtustrankaWithAdress>
    <izvorni_sadrzaj>GAŠI-PROM društvo s ograničenom odgovornošću za trgovinu, proizvodnju i usluge, Žabjak Žabjak 4, 43000 Žabjak</izvorni_sadrzaj>
    <derivirana_varijabla naziv="DomainObject.Predmet.ProtustrankaWithAdress_1">GAŠI-PROM društvo s ograničenom odgovornošću za trgovinu, proizvodnju i usluge, Žabjak Žabjak 4, 43000 Žabjak</derivirana_varijabla>
  </DomainObject.Predmet.ProtustrankaWithAdress>
  <DomainObject.Predmet.ProtustrankaWithAdressOIB>
    <izvorni_sadrzaj>GAŠI-PROM društvo s ograničenom odgovornošću za trgovinu, proizvodnju i usluge, Žabjak, OIB 71923464181, Žabjak 4, 43000 Žabjak</izvorni_sadrzaj>
    <derivirana_varijabla naziv="DomainObject.Predmet.ProtustrankaWithAdressOIB_1">GAŠI-PROM društvo s ograničenom odgovornošću za trgovinu, proizvodnju i usluge, Žabjak, OIB 71923464181, Žabjak 4, 43000 Žabjak</derivirana_varijabla>
  </DomainObject.Predmet.ProtustrankaWithAdressOIB>
  <DomainObject.Predmet.ProtustrankaNazivFormated>
    <izvorni_sadrzaj>GAŠI-PROM društvo s ograničenom odgovornošću za trgovinu, proizvodnju i usluge, Žabjak</izvorni_sadrzaj>
    <derivirana_varijabla naziv="DomainObject.Predmet.ProtustrankaNazivFormated_1">GAŠI-PROM društvo s ograničenom odgovornošću za trgovinu, proizvodnju i usluge, Žabjak</derivirana_varijabla>
  </DomainObject.Predmet.ProtustrankaNazivFormated>
  <DomainObject.Predmet.ProtustrankaNazivFormatedOIB>
    <izvorni_sadrzaj>GAŠI-PROM društvo s ograničenom odgovornošću za trgovinu, proizvodnju i usluge, Žabjak, OIB 71923464181</izvorni_sadrzaj>
    <derivirana_varijabla naziv="DomainObject.Predmet.ProtustrankaNazivFormatedOIB_1">GAŠI-PROM društvo s ograničenom odgovornošću za trgovinu, proizvodnju i usluge, Žabjak, OIB 71923464181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GAŠI-PROM društvo s ograničenom odgovornošću za trgovinu, proizvodnju i usluge, Žabjak zastupanog po punomoćniku MELITA GAŠI</item>
    </izvorni_sadrzaj>
    <derivirana_varijabla naziv="DomainObject.Predmet.ProtuStrankaListFormated_1">
      <item>GAŠI-PROM društvo s ograničenom odgovornošću za trgovinu, proizvodnju i usluge, Žabjak zastupanog po punomoćniku MELITA GAŠI</item>
    </derivirana_varijabla>
  </DomainObject.Predmet.ProtuStrankaListFormated>
  <DomainObject.Predmet.ProtuStrankaListFormatedOIB>
    <izvorni_sadrzaj>
      <item>GAŠI-PROM društvo s ograničenom odgovornošću za trgovinu, proizvodnju i usluge, Žabjak, OIB 71923464181 zastupanog po punomoćniku MELITA GAŠI</item>
    </izvorni_sadrzaj>
    <derivirana_varijabla naziv="DomainObject.Predmet.ProtuStrankaListFormatedOIB_1">
      <item>GAŠI-PROM društvo s ograničenom odgovornošću za trgovinu, proizvodnju i usluge, Žabjak, OIB 71923464181 zastupanog po punomoćniku MELITA GAŠI</item>
    </derivirana_varijabla>
  </DomainObject.Predmet.ProtuStrankaListFormatedOIB>
  <DomainObject.Predmet.ProtuStrankaListFormatedWithAdress>
    <izvorni_sadrzaj>
      <item>GAŠI-PROM društvo s ograničenom odgovornošću za trgovinu, proizvodnju i usluge, Žabjak, Žabjak 4, 43000 Žabjak zastupanog po punomoćniku MELITA GAŠI</item>
    </izvorni_sadrzaj>
    <derivirana_varijabla naziv="DomainObject.Predmet.ProtuStrankaListFormatedWithAdress_1">
      <item>GAŠI-PROM društvo s ograničenom odgovornošću za trgovinu, proizvodnju i usluge, Žabjak, Žabjak 4, 43000 Žabjak zastupanog po punomoćniku MELITA GAŠI</item>
    </derivirana_varijabla>
  </DomainObject.Predmet.ProtuStrankaListFormatedWithAdress>
  <DomainObject.Predmet.ProtuStrankaListFormatedWithAdressOIB>
    <izvorni_sadrzaj>
      <item>GAŠI-PROM društvo s ograničenom odgovornošću za trgovinu, proizvodnju i usluge, Žabjak, OIB 71923464181, Žabjak 4, 43000 Žabjak zastupanog po punomoćniku MELITA GAŠI</item>
    </izvorni_sadrzaj>
    <derivirana_varijabla naziv="DomainObject.Predmet.ProtuStrankaListFormatedWithAdressOIB_1">
      <item>GAŠI-PROM društvo s ograničenom odgovornošću za trgovinu, proizvodnju i usluge, Žabjak, OIB 71923464181, Žabjak 4, 43000 Žabjak zastupanog po punomoćniku MELITA GAŠI</item>
    </derivirana_varijabla>
  </DomainObject.Predmet.ProtuStrankaListFormatedWithAdressOIB>
  <DomainObject.Predmet.ProtuStrankaListNazivFormated>
    <izvorni_sadrzaj>
      <item>GAŠI-PROM društvo s ograničenom odgovornošću za trgovinu, proizvodnju i usluge, Žabjak</item>
    </izvorni_sadrzaj>
    <derivirana_varijabla naziv="DomainObject.Predmet.ProtuStrankaListNazivFormated_1">
      <item>GAŠI-PROM društvo s ograničenom odgovornošću za trgovinu, proizvodnju i usluge, Žabjak</item>
    </derivirana_varijabla>
  </DomainObject.Predmet.ProtuStrankaListNazivFormated>
  <DomainObject.Predmet.ProtuStrankaListNazivFormatedOIB>
    <izvorni_sadrzaj>
      <item>GAŠI-PROM društvo s ograničenom odgovornošću za trgovinu, proizvodnju i usluge, Žabjak, OIB 71923464181</item>
    </izvorni_sadrzaj>
    <derivirana_varijabla naziv="DomainObject.Predmet.ProtuStrankaListNazivFormatedOIB_1">
      <item>GAŠI-PROM društvo s ograničenom odgovornošću za trgovinu, proizvodnju i usluge, Žabjak, OIB 71923464181</item>
    </derivirana_varijabla>
  </DomainObject.Predmet.ProtuStrankaListNazivFormatedOIB>
  <DomainObject.Predmet.OstaliListFormated>
    <izvorni_sadrzaj>
      <item>MELITA GAŠI punomoćnik sudionika u postupku GAŠI-PROM društvo s ograničenom odgovornošću za trgovinu, proizvodnju i usluge, Žabjak</item>
    </izvorni_sadrzaj>
    <derivirana_varijabla naziv="DomainObject.Predmet.OstaliListFormated_1">
      <item>MELITA GAŠI punomoćnik sudionika u postupku GAŠI-PROM društvo s ograničenom odgovornošću za trgovinu, proizvodnju i usluge, Žabjak</item>
    </derivirana_varijabla>
  </DomainObject.Predmet.OstaliListFormated>
  <DomainObject.Predmet.OstaliListFormatedOIB>
    <izvorni_sadrzaj>
      <item>MELITA GAŠI punomoćnik sudionika u postupku GAŠI-PROM društvo s ograničenom odgovornošću za trgovinu, proizvodnju i usluge, Žabjak</item>
    </izvorni_sadrzaj>
    <derivirana_varijabla naziv="DomainObject.Predmet.OstaliListFormatedOIB_1">
      <item>MELITA GAŠI punomoćnik sudionika u postupku GAŠI-PROM društvo s ograničenom odgovornošću za trgovinu, proizvodnju i usluge, Žabjak</item>
    </derivirana_varijabla>
  </DomainObject.Predmet.OstaliListFormatedOIB>
  <DomainObject.Predmet.OstaliListFormatedWithAdress>
    <izvorni_sadrzaj>
      <item>MELITA GAŠI, Žabjak 4., 43000 Žabjak punomoćnik sudionika u postupku GAŠI-PROM društvo s ograničenom odgovornošću za trgovinu, proizvodnju i usluge, Žabjak</item>
    </izvorni_sadrzaj>
    <derivirana_varijabla naziv="DomainObject.Predmet.OstaliListFormatedWithAdress_1">
      <item>MELITA GAŠI, Žabjak 4., 43000 Žabjak punomoćnik sudionika u postupku GAŠI-PROM društvo s ograničenom odgovornošću za trgovinu, proizvodnju i usluge, Žabjak</item>
    </derivirana_varijabla>
  </DomainObject.Predmet.OstaliListFormatedWithAdress>
  <DomainObject.Predmet.OstaliListFormatedWithAdressOIB>
    <izvorni_sadrzaj>
      <item>MELITA GAŠI, Žabjak 4., 43000 Žabjak punomoćnik sudionika u postupku GAŠI-PROM društvo s ograničenom odgovornošću za trgovinu, proizvodnju i usluge, Žabjak</item>
    </izvorni_sadrzaj>
    <derivirana_varijabla naziv="DomainObject.Predmet.OstaliListFormatedWithAdressOIB_1">
      <item>MELITA GAŠI, Žabjak 4., 43000 Žabjak punomoćnik sudionika u postupku GAŠI-PROM društvo s ograničenom odgovornošću za trgovinu, proizvodnju i usluge, Žabjak</item>
    </derivirana_varijabla>
  </DomainObject.Predmet.OstaliListFormatedWithAdressOIB>
  <DomainObject.Predmet.OstaliListNazivFormated>
    <izvorni_sadrzaj>
      <item>MELITA GAŠI</item>
    </izvorni_sadrzaj>
    <derivirana_varijabla naziv="DomainObject.Predmet.OstaliListNazivFormated_1">
      <item>MELITA GAŠI</item>
    </derivirana_varijabla>
  </DomainObject.Predmet.OstaliListNazivFormated>
  <DomainObject.Predmet.OstaliListNazivFormatedOIB>
    <izvorni_sadrzaj>
      <item>MELITA GAŠI</item>
    </izvorni_sadrzaj>
    <derivirana_varijabla naziv="DomainObject.Predmet.OstaliListNazivFormatedOIB_1">
      <item>MELITA GAŠI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St-164/2015-3</izvorni_sadrzaj>
    <derivirana_varijabla naziv="DomainObject.PoslovniBrojDokumenta_1">St-164/2015-3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GAŠI-PROM društvo s ograničenom odgovornošću za trgovinu, proizvodnju i usluge, Žabjak</izvorni_sadrzaj>
    <derivirana_varijabla naziv="DomainObject.Predmet.ProtustrankaIDrugi_1">GAŠI-PROM društvo s ograničenom odgovornošću za trgovinu, proizvodnju i usluge, Žabjak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GAŠI-PROM društvo s ograničenom odgovornošću za trgovinu, proizvodnju i usluge, Žabjak, OIB 71923464181, Žabjak 4, 43000 Žabjak</izvorni_sadrzaj>
    <derivirana_varijabla naziv="DomainObject.Predmet.ProtustrankaIDrugiAdressOIB_1">GAŠI-PROM društvo s ograničenom odgovornošću za trgovinu, proizvodnju i usluge, Žabjak, OIB 71923464181, Žabjak 4, 43000 Žabjak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GAŠI-PROM društvo s ograničenom odgovornošću za trgovinu, proizvodnju i usluge, Žabjak</item>
      <item>MELITA GAŠI</item>
    </izvorni_sadrzaj>
    <derivirana_varijabla naziv="DomainObject.Predmet.SudioniciListNaziv_1">
      <item>FINA, RC ZAGREB, Podružnica Bjelovar</item>
      <item>GAŠI-PROM društvo s ograničenom odgovornošću za trgovinu, proizvodnju i usluge, Žabjak</item>
      <item>MELITA GAŠI</item>
    </derivirana_varijabla>
  </DomainObject.Predmet.SudioniciListNaziv>
  <DomainObject.Predmet.SudioniciListAdressOIB>
    <izvorni_sadrzaj>
      <item>FINA, RC ZAGREB, Podružnica Bjelovar, OIB 85821130368, F. Supila 4,43000 Bjelovar</item>
      <item>GAŠI-PROM društvo s ograničenom odgovornošću za trgovinu, proizvodnju i usluge, Žabjak, OIB 71923464181, Žabjak 4,43000 Žabjak</item>
      <item>MELITA GAŠI, Žabjak 4.,43000 Žabjak</item>
    </izvorni_sadrzaj>
    <derivirana_varijabla naziv="DomainObject.Predmet.SudioniciListAdressOIB_1">
      <item>FINA, RC ZAGREB, Podružnica Bjelovar, OIB 85821130368, F. Supila 4,43000 Bjelovar</item>
      <item>GAŠI-PROM društvo s ograničenom odgovornošću za trgovinu, proizvodnju i usluge, Žabjak, OIB 71923464181, Žabjak 4,43000 Žabjak</item>
      <item>MELITA GAŠI, Žabjak 4.,43000 Žabjak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DE064-A467-4C79-96EA-C3A5773B2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3791</properties:Characters>
  <properties:Lines>92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2016-02-02T12:55:00Z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St-164/2015-3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