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dada" w14:paraId="eb0dada" w:rsidRDefault="007C643B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St-490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4A2D98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7C643B">
        <w:rPr>
          <w:rFonts w:cs="Times New Roman" w:hAnsi="Times New Roman" w:ascii="Times New Roman"/>
          <w:sz w:val="24"/>
          <w:szCs w:val="24"/>
        </w:rPr>
        <w:t>"AB ADRIATIC" d.o.o. Vodice, Srima 1/35, OIB: 99250841656</w:t>
      </w:r>
      <w:r>
        <w:rPr>
          <w:rFonts w:cs="Times New Roman" w:hAnsi="Times New Roman" w:ascii="Times New Roman"/>
          <w:sz w:val="24"/>
          <w:szCs w:val="24"/>
        </w:rPr>
        <w:t>, izvan ročišta, dana 01.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3E6381">
        <w:rPr>
          <w:rFonts w:cs="Times New Roman" w:hAnsi="Times New Roman" w:ascii="Times New Roman"/>
          <w:sz w:val="24"/>
          <w:szCs w:val="24"/>
        </w:rPr>
        <w:t xml:space="preserve">Poduzeće, društvo s ograničenom odgovornošću </w:t>
      </w:r>
      <w:r w:rsidR="007C643B">
        <w:rPr>
          <w:rFonts w:cs="Times New Roman" w:hAnsi="Times New Roman" w:ascii="Times New Roman"/>
          <w:sz w:val="24"/>
          <w:szCs w:val="24"/>
        </w:rPr>
        <w:t>"AB ADRIATIC" d.o.o. Vodice, Srima 1/35, OIB: 99250841656</w:t>
      </w:r>
      <w:r w:rsidR="00BD06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 02.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02.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Provjerom u</w:t>
      </w:r>
      <w:r w:rsidR="0081151E">
        <w:rPr>
          <w:rFonts w:cs="Times New Roman" w:hAnsi="Times New Roman" w:ascii="Times New Roman"/>
          <w:sz w:val="24"/>
          <w:szCs w:val="24"/>
        </w:rPr>
        <w:t xml:space="preserve"> sudski registar utvrđeno je da je dužnik brisan iz registra rješenjem Trgovačkog suda</w:t>
      </w:r>
      <w:r w:rsidR="00DF176F">
        <w:rPr>
          <w:rFonts w:cs="Times New Roman" w:hAnsi="Times New Roman" w:ascii="Times New Roman"/>
          <w:sz w:val="24"/>
          <w:szCs w:val="24"/>
        </w:rPr>
        <w:t xml:space="preserve"> u Splitu pod poslovnim brojem </w:t>
      </w:r>
      <w:r w:rsidR="00F846F9">
        <w:rPr>
          <w:rFonts w:cs="Times New Roman" w:hAnsi="Times New Roman" w:ascii="Times New Roman"/>
          <w:sz w:val="24"/>
          <w:szCs w:val="24"/>
        </w:rPr>
        <w:t>L-</w:t>
      </w:r>
      <w:r w:rsidR="007C643B">
        <w:rPr>
          <w:rFonts w:cs="Times New Roman" w:hAnsi="Times New Roman" w:ascii="Times New Roman"/>
          <w:sz w:val="24"/>
          <w:szCs w:val="24"/>
        </w:rPr>
        <w:t>17</w:t>
      </w:r>
      <w:r w:rsidR="00D30321">
        <w:rPr>
          <w:rFonts w:cs="Times New Roman" w:hAnsi="Times New Roman" w:ascii="Times New Roman"/>
          <w:sz w:val="24"/>
          <w:szCs w:val="24"/>
        </w:rPr>
        <w:t>/</w:t>
      </w:r>
      <w:r w:rsidR="007C643B">
        <w:rPr>
          <w:rFonts w:cs="Times New Roman" w:hAnsi="Times New Roman" w:ascii="Times New Roman"/>
          <w:sz w:val="24"/>
          <w:szCs w:val="24"/>
        </w:rPr>
        <w:t>2002</w:t>
      </w:r>
      <w:r w:rsidR="00BD06D6">
        <w:rPr>
          <w:rFonts w:cs="Times New Roman" w:hAnsi="Times New Roman" w:ascii="Times New Roman"/>
          <w:sz w:val="24"/>
          <w:szCs w:val="24"/>
        </w:rPr>
        <w:t xml:space="preserve"> dana </w:t>
      </w:r>
      <w:r w:rsidR="007C643B">
        <w:rPr>
          <w:rFonts w:cs="Times New Roman" w:hAnsi="Times New Roman" w:ascii="Times New Roman"/>
          <w:sz w:val="24"/>
          <w:szCs w:val="24"/>
        </w:rPr>
        <w:t>12</w:t>
      </w:r>
      <w:r w:rsidR="0081151E">
        <w:rPr>
          <w:rFonts w:cs="Times New Roman" w:hAnsi="Times New Roman" w:ascii="Times New Roman"/>
          <w:sz w:val="24"/>
          <w:szCs w:val="24"/>
        </w:rPr>
        <w:t xml:space="preserve">. </w:t>
      </w:r>
      <w:r w:rsidR="007C643B">
        <w:rPr>
          <w:rFonts w:cs="Times New Roman" w:hAnsi="Times New Roman" w:ascii="Times New Roman"/>
          <w:sz w:val="24"/>
          <w:szCs w:val="24"/>
        </w:rPr>
        <w:t>srp</w:t>
      </w:r>
      <w:r w:rsidR="00A50591">
        <w:rPr>
          <w:rFonts w:cs="Times New Roman" w:hAnsi="Times New Roman" w:ascii="Times New Roman"/>
          <w:sz w:val="24"/>
          <w:szCs w:val="24"/>
        </w:rPr>
        <w:t>nja 2002</w:t>
      </w:r>
      <w:r w:rsidR="0081151E">
        <w:rPr>
          <w:rFonts w:cs="Times New Roman" w:hAnsi="Times New Roman" w:ascii="Times New Roman"/>
          <w:sz w:val="24"/>
          <w:szCs w:val="24"/>
        </w:rPr>
        <w:t>. godine.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01. prosinca 2015. godine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A5B" w:rsidP="00FC66B4" w:rsidR="00D43A5B">
      <w:pPr>
        <w:spacing w:lineRule="auto" w:line="240" w:after="0"/>
      </w:pPr>
      <w:r>
        <w:separator/>
      </w:r>
    </w:p>
  </w:endnote>
  <w:endnote w:id="0" w:type="continuationSeparator">
    <w:p w:rsidRDefault="00D43A5B" w:rsidP="00FC66B4" w:rsidR="00D43A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A5B" w:rsidP="00FC66B4" w:rsidR="00D43A5B">
      <w:pPr>
        <w:spacing w:lineRule="auto" w:line="240" w:after="0"/>
      </w:pPr>
      <w:r>
        <w:separator/>
      </w:r>
    </w:p>
  </w:footnote>
  <w:footnote w:id="0" w:type="continuationSeparator">
    <w:p w:rsidRDefault="00D43A5B" w:rsidP="00FC66B4" w:rsidR="00D43A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315D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7C643B">
          <w:rPr>
            <w:rFonts w:cs="Times New Roman" w:hAnsi="Times New Roman" w:ascii="Times New Roman"/>
            <w:sz w:val="24"/>
            <w:szCs w:val="24"/>
          </w:rPr>
          <w:t>9 St-490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30525"/>
    <w:rsid w:val="00077A47"/>
    <w:rsid w:val="00130F10"/>
    <w:rsid w:val="001716E5"/>
    <w:rsid w:val="001A5FA2"/>
    <w:rsid w:val="002958C0"/>
    <w:rsid w:val="0031025E"/>
    <w:rsid w:val="00362E8C"/>
    <w:rsid w:val="003C4A8A"/>
    <w:rsid w:val="003E1F65"/>
    <w:rsid w:val="003E5B38"/>
    <w:rsid w:val="003E6381"/>
    <w:rsid w:val="00433A4F"/>
    <w:rsid w:val="004A2D98"/>
    <w:rsid w:val="004A4C08"/>
    <w:rsid w:val="004B0742"/>
    <w:rsid w:val="004B5848"/>
    <w:rsid w:val="004B7AF9"/>
    <w:rsid w:val="00532204"/>
    <w:rsid w:val="007C643B"/>
    <w:rsid w:val="0081151E"/>
    <w:rsid w:val="008C2ADC"/>
    <w:rsid w:val="008C6213"/>
    <w:rsid w:val="0098182A"/>
    <w:rsid w:val="00A427DF"/>
    <w:rsid w:val="00A50591"/>
    <w:rsid w:val="00AA3AA1"/>
    <w:rsid w:val="00B213A6"/>
    <w:rsid w:val="00B2548B"/>
    <w:rsid w:val="00B70C46"/>
    <w:rsid w:val="00B77702"/>
    <w:rsid w:val="00BA0819"/>
    <w:rsid w:val="00BD06D6"/>
    <w:rsid w:val="00D30321"/>
    <w:rsid w:val="00D43A5B"/>
    <w:rsid w:val="00DF176F"/>
    <w:rsid w:val="00F315D0"/>
    <w:rsid w:val="00F846F9"/>
    <w:rsid w:val="00F956AC"/>
    <w:rsid w:val="00FC2669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171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6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6E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6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6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171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6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6E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6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6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St-490/2015</izvorni_sadrzaj>
    <derivirana_varijabla naziv="DomainObject.Predmet.OznakaBroj_1">St-490/2015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'AB ADRIATIC' PODUZEĆE ZA TRGOVINU NA MALO I VELIKO,UVOZ-IZVOZ,UGOSTITELJSTVO I TURIZAM,D.O.O.</izvorni_sadrzaj>
    <derivirana_varijabla naziv="DomainObject.Predmet.ProtustrankaFormated_1">  'AB ADRIATIC' PODUZEĆE ZA TRGOVINU NA MALO I VELIKO,UVOZ-IZVOZ,UGOSTITELJSTVO I TURIZAM,D.O.O.</derivirana_varijabla>
  </DomainObject.Predmet.ProtustrankaFormated>
  <DomainObject.Predmet.ProtustrankaFormatedOIB>
    <izvorni_sadrzaj>  'AB ADRIATIC' PODUZEĆE ZA TRGOVINU NA MALO I VELIKO,UVOZ-IZVOZ,UGOSTITELJSTVO I TURIZAM,D.O.O., OIB 99250841656</izvorni_sadrzaj>
    <derivirana_varijabla naziv="DomainObject.Predmet.ProtustrankaFormatedOIB_1">  'AB ADRIATIC' PODUZEĆE ZA TRGOVINU NA MALO I VELIKO,UVOZ-IZVOZ,UGOSTITELJSTVO I TURIZAM,D.O.O., OIB 99250841656</derivirana_varijabla>
  </DomainObject.Predmet.ProtustrankaFormatedOIB>
  <DomainObject.Predmet.ProtustrankaFormatedWithAdress>
    <izvorni_sadrzaj> 'AB ADRIATIC' PODUZEĆE ZA TRGOVINU NA MALO I VELIKO,UVOZ-IZVOZ,UGOSTITELJSTVO I TURIZAM,D.O.O., Srima 135, 22211 Vodice</izvorni_sadrzaj>
    <derivirana_varijabla naziv="DomainObject.Predmet.ProtustrankaFormatedWithAdress_1"> 'AB ADRIATIC' PODUZEĆE ZA TRGOVINU NA MALO I VELIKO,UVOZ-IZVOZ,UGOSTITELJSTVO I TURIZAM,D.O.O., Srima 135, 22211 Vodice</derivirana_varijabla>
  </DomainObject.Predmet.ProtustrankaFormatedWithAdress>
  <DomainObject.Predmet.ProtustrankaFormatedWithAdressOIB>
    <izvorni_sadrzaj> 'AB ADRIATIC' PODUZEĆE ZA TRGOVINU NA MALO I VELIKO,UVOZ-IZVOZ,UGOSTITELJSTVO I TURIZAM,D.O.O., OIB 99250841656, Srima 135, 22211 Vodice</izvorni_sadrzaj>
    <derivirana_varijabla naziv="DomainObject.Predmet.ProtustrankaFormatedWithAdressOIB_1"> 'AB ADRIATIC' PODUZEĆE ZA TRGOVINU NA MALO I VELIKO,UVOZ-IZVOZ,UGOSTITELJSTVO I TURIZAM,D.O.O., OIB 99250841656, Srima 135, 22211 Vodice</derivirana_varijabla>
  </DomainObject.Predmet.ProtustrankaFormatedWithAdressOIB>
  <DomainObject.Predmet.ProtustrankaWithAdress>
    <izvorni_sadrzaj>'AB ADRIATIC' PODUZEĆE ZA TRGOVINU NA MALO I VELIKO,UVOZ-IZVOZ,UGOSTITELJSTVO I TURIZAM,D.O.O. Srima 135, 22211 Vodice</izvorni_sadrzaj>
    <derivirana_varijabla naziv="DomainObject.Predmet.ProtustrankaWithAdress_1">'AB ADRIATIC' PODUZEĆE ZA TRGOVINU NA MALO I VELIKO,UVOZ-IZVOZ,UGOSTITELJSTVO I TURIZAM,D.O.O. Srima 135, 22211 Vodice</derivirana_varijabla>
  </DomainObject.Predmet.ProtustrankaWithAdress>
  <DomainObject.Predmet.ProtustrankaWithAdressOIB>
    <izvorni_sadrzaj>'AB ADRIATIC' PODUZEĆE ZA TRGOVINU NA MALO I VELIKO,UVOZ-IZVOZ,UGOSTITELJSTVO I TURIZAM,D.O.O., OIB 99250841656, Srima 135, 22211 Vodice</izvorni_sadrzaj>
    <derivirana_varijabla naziv="DomainObject.Predmet.ProtustrankaWithAdressOIB_1">'AB ADRIATIC' PODUZEĆE ZA TRGOVINU NA MALO I VELIKO,UVOZ-IZVOZ,UGOSTITELJSTVO I TURIZAM,D.O.O., OIB 99250841656, Srima 135, 22211 Vodice</derivirana_varijabla>
  </DomainObject.Predmet.ProtustrankaWithAdressOIB>
  <DomainObject.Predmet.ProtustrankaNazivFormated>
    <izvorni_sadrzaj>'AB ADRIATIC' PODUZEĆE ZA TRGOVINU NA MALO I VELIKO,UVOZ-IZVOZ,UGOSTITELJSTVO I TURIZAM,D.O.O.</izvorni_sadrzaj>
    <derivirana_varijabla naziv="DomainObject.Predmet.ProtustrankaNazivFormated_1">'AB ADRIATIC' PODUZEĆE ZA TRGOVINU NA MALO I VELIKO,UVOZ-IZVOZ,UGOSTITELJSTVO I TURIZAM,D.O.O.</derivirana_varijabla>
  </DomainObject.Predmet.ProtustrankaNazivFormated>
  <DomainObject.Predmet.ProtustrankaNazivFormatedOIB>
    <izvorni_sadrzaj>'AB ADRIATIC' PODUZEĆE ZA TRGOVINU NA MALO I VELIKO,UVOZ-IZVOZ,UGOSTITELJSTVO I TURIZAM,D.O.O., OIB 99250841656</izvorni_sadrzaj>
    <derivirana_varijabla naziv="DomainObject.Predmet.ProtustrankaNazivFormatedOIB_1">'AB ADRIATIC' PODUZEĆE ZA TRGOVINU NA MALO I VELIKO,UVOZ-IZVOZ,UGOSTITELJSTVO I TURIZAM,D.O.O., OIB 99250841656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'AB ADRIATIC' PODUZEĆE ZA TRGOVINU NA MALO I VELIKO,UVOZ-IZVOZ,UGOSTITELJSTVO I TURIZAM,D.O.O.</item>
    </izvorni_sadrzaj>
    <derivirana_varijabla naziv="DomainObject.Predmet.ProtuStrankaListFormated_1">
      <item>'AB ADRIATIC' PODUZEĆE ZA TRGOVINU NA MALO I VELIKO,UVOZ-IZVOZ,UGOSTITELJSTVO I TURIZAM,D.O.O.</item>
    </derivirana_varijabla>
  </DomainObject.Predmet.ProtuStrankaListFormated>
  <DomainObject.Predmet.ProtuStrankaListFormatedOIB>
    <izvorni_sadrzaj>
      <item>'AB ADRIATIC' PODUZEĆE ZA TRGOVINU NA MALO I VELIKO,UVOZ-IZVOZ,UGOSTITELJSTVO I TURIZAM,D.O.O., OIB 99250841656</item>
    </izvorni_sadrzaj>
    <derivirana_varijabla naziv="DomainObject.Predmet.ProtuStrankaListFormatedOIB_1">
      <item>'AB ADRIATIC' PODUZEĆE ZA TRGOVINU NA MALO I VELIKO,UVOZ-IZVOZ,UGOSTITELJSTVO I TURIZAM,D.O.O., OIB 99250841656</item>
    </derivirana_varijabla>
  </DomainObject.Predmet.ProtuStrankaListFormatedOIB>
  <DomainObject.Predmet.ProtuStrankaListFormatedWithAdress>
    <izvorni_sadrzaj>
      <item>'AB ADRIATIC' PODUZEĆE ZA TRGOVINU NA MALO I VELIKO,UVOZ-IZVOZ,UGOSTITELJSTVO I TURIZAM,D.O.O., Srima 135, 22211 Vodice</item>
    </izvorni_sadrzaj>
    <derivirana_varijabla naziv="DomainObject.Predmet.ProtuStrankaListFormatedWithAdress_1">
      <item>'AB ADRIATIC' PODUZEĆE ZA TRGOVINU NA MALO I VELIKO,UVOZ-IZVOZ,UGOSTITELJSTVO I TURIZAM,D.O.O., Srima 135, 22211 Vodice</item>
    </derivirana_varijabla>
  </DomainObject.Predmet.ProtuStrankaListFormatedWithAdress>
  <DomainObject.Predmet.ProtuStrankaListFormatedWithAdressOIB>
    <izvorni_sadrzaj>
      <item>'AB ADRIATIC' PODUZEĆE ZA TRGOVINU NA MALO I VELIKO,UVOZ-IZVOZ,UGOSTITELJSTVO I TURIZAM,D.O.O., OIB 99250841656, Srima 135, 22211 Vodice</item>
    </izvorni_sadrzaj>
    <derivirana_varijabla naziv="DomainObject.Predmet.ProtuStrankaListFormatedWithAdressOIB_1">
      <item>'AB ADRIATIC' PODUZEĆE ZA TRGOVINU NA MALO I VELIKO,UVOZ-IZVOZ,UGOSTITELJSTVO I TURIZAM,D.O.O., OIB 99250841656, Srima 135, 22211 Vodice</item>
    </derivirana_varijabla>
  </DomainObject.Predmet.ProtuStrankaListFormatedWithAdressOIB>
  <DomainObject.Predmet.ProtuStrankaListNazivFormated>
    <izvorni_sadrzaj>
      <item>'AB ADRIATIC' PODUZEĆE ZA TRGOVINU NA MALO I VELIKO,UVOZ-IZVOZ,UGOSTITELJSTVO I TURIZAM,D.O.O.</item>
    </izvorni_sadrzaj>
    <derivirana_varijabla naziv="DomainObject.Predmet.ProtuStrankaListNazivFormated_1">
      <item>'AB ADRIATIC' PODUZEĆE ZA TRGOVINU NA MALO I VELIKO,UVOZ-IZVOZ,UGOSTITELJSTVO I TURIZAM,D.O.O.</item>
    </derivirana_varijabla>
  </DomainObject.Predmet.ProtuStrankaListNazivFormated>
  <DomainObject.Predmet.ProtuStrankaListNazivFormatedOIB>
    <izvorni_sadrzaj>
      <item>'AB ADRIATIC' PODUZEĆE ZA TRGOVINU NA MALO I VELIKO,UVOZ-IZVOZ,UGOSTITELJSTVO I TURIZAM,D.O.O., OIB 99250841656</item>
    </izvorni_sadrzaj>
    <derivirana_varijabla naziv="DomainObject.Predmet.ProtuStrankaListNazivFormatedOIB_1">
      <item>'AB ADRIATIC' PODUZEĆE ZA TRGOVINU NA MALO I VELIKO,UVOZ-IZVOZ,UGOSTITELJSTVO I TURIZAM,D.O.O., OIB 99250841656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'AB ADRIATIC' PODUZEĆE ZA TRGOVINU NA MALO I VELIKO,UVOZ-IZVOZ,UGOSTITELJSTVO I TURIZAM,D.O.O.</izvorni_sadrzaj>
    <derivirana_varijabla naziv="DomainObject.Predmet.ProtustrankaIDrugi_1">'AB ADRIATIC' PODUZEĆE ZA TRGOVINU NA MALO I VELIKO,UVOZ-IZVOZ,UGOSTITELJSTVO I TURIZAM,D.O.O.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'AB ADRIATIC' PODUZEĆE ZA TRGOVINU NA MALO I VELIKO,UVOZ-IZVOZ,UGOSTITELJSTVO I TURIZAM,D.O.O., OIB 99250841656, Srima 135, 22211 Vodice</izvorni_sadrzaj>
    <derivirana_varijabla naziv="DomainObject.Predmet.ProtustrankaIDrugiAdressOIB_1">'AB ADRIATIC' PODUZEĆE ZA TRGOVINU NA MALO I VELIKO,UVOZ-IZVOZ,UGOSTITELJSTVO I TURIZAM,D.O.O., OIB 99250841656, Srima 135,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'AB ADRIATIC' PODUZEĆE ZA TRGOVINU NA MALO I VELIKO,UVOZ-IZVOZ,UGOSTITELJSTVO I TURIZAM,D.O.O.</item>
    </izvorni_sadrzaj>
    <derivirana_varijabla naziv="DomainObject.Predmet.SudioniciListNaziv_1">
      <item>FINA - Podružnica Šibenik</item>
      <item>'AB ADRIATIC' PODUZEĆE ZA TRGOVINU NA MALO I VELIKO,UVOZ-IZVOZ,UGOSTITELJSTVO I TURIZAM,D.O.O.</item>
    </derivirana_varijabla>
  </DomainObject.Predmet.SudioniciListNaziv>
  <DomainObject.Predmet.SudioniciListAdressOIB>
    <izvorni_sadrzaj>
      <item>FINA - Podružnica Šibenik, OIB 85821130368, Perivoj L. Marune 1,22000 Šibenik</item>
      <item>'AB ADRIATIC' PODUZEĆE ZA TRGOVINU NA MALO I VELIKO,UVOZ-IZVOZ,UGOSTITELJSTVO I TURIZAM,D.O.O., OIB 99250841656, Srima 135,22211 Vodice</item>
    </izvorni_sadrzaj>
    <derivirana_varijabla naziv="DomainObject.Predmet.SudioniciListAdressOIB_1">
      <item>FINA - Podružnica Šibenik, OIB 85821130368, Perivoj L. Marune 1,22000 Šibenik</item>
      <item>'AB ADRIATIC' PODUZEĆE ZA TRGOVINU NA MALO I VELIKO,UVOZ-IZVOZ,UGOSTITELJSTVO I TURIZAM,D.O.O., OIB 99250841656, Srima 135,22211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99250841656</item>
    </izvorni_sadrzaj>
    <derivirana_varijabla naziv="DomainObject.Predmet.SudioniciListNazivOIB_1">
      <item>, OIB 85821130368</item>
      <item>, OIB 99250841656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2100</properties:Characters>
  <properties:Lines>72</properties:Lines>
  <properties:Paragraphs>22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2015-12-01T09:31:00Z</dcterms:created>
  <dc:creator>Katarina Benić</dc:creator>
  <cp:lastModifiedBy>Katarina Benić</cp:lastModifiedBy>
  <cp:lastPrinted>2015-12-01T11:47:00Z</cp:lastPrinted>
  <dcterms:modified xmlns:xsi="http://www.w3.org/2001/XMLSchema-instance" xsi:type="dcterms:W3CDTF">2015-12-01T11:47:00Z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