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46c97" w14:paraId="3c46c97" w:rsidRDefault="00B00903" w:rsidP="000240DB" w:rsidR="000240DB">
      <w:pPr>
        <w:ind w:firstLine="708" w:left="708"/>
        <w15:collapsed w:val="false"/>
        <w:rPr>
          <w:b/>
          <w:color w:val="000000"/>
          <w:u w:val="single"/>
        </w:rPr>
      </w:pPr>
      <w:bookmarkStart w:name="_GoBack" w:id="0"/>
      <w:bookmarkEnd w:id="0"/>
      <w:r>
        <w:rPr>
          <w:noProof/>
          <w:color w:val="0000FF"/>
          <w:sz w:val="22"/>
          <w:szCs w:val="22"/>
        </w:rPr>
        <w:drawing>
          <wp:inline distR="0" distL="0" distB="0" distT="0">
            <wp:extent cy="716915" cx="556260"/>
            <wp:effectExtent b="6985" r="0" t="0" l="0"/>
            <wp:docPr descr="http://tbn0.google.com/images?q=tbn:8lIypWC5bJjP1M:http://www.hnv.org.yu/images/grb-rh.jpg" name="Slika 2" id="2">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2"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915" cx="556260"/>
                    </a:xfrm>
                    <a:prstGeom prst="rect">
                      <a:avLst/>
                    </a:prstGeom>
                    <a:noFill/>
                    <a:ln>
                      <a:noFill/>
                    </a:ln>
                  </pic:spPr>
                </pic:pic>
              </a:graphicData>
            </a:graphic>
          </wp:inline>
        </w:drawing>
      </w:r>
      <w:r w:rsidR="000240DB">
        <w:rPr>
          <w:color w:val="000000"/>
          <w:sz w:val="20"/>
        </w:rPr>
        <w:tab/>
      </w:r>
      <w:r w:rsidR="000240DB">
        <w:rPr>
          <w:color w:val="000000"/>
          <w:sz w:val="20"/>
        </w:rPr>
        <w:tab/>
      </w:r>
      <w:r w:rsidR="000240DB">
        <w:rPr>
          <w:color w:val="000000"/>
          <w:sz w:val="20"/>
        </w:rPr>
        <w:tab/>
      </w:r>
      <w:r w:rsidR="000240DB">
        <w:rPr>
          <w:color w:val="000000"/>
          <w:sz w:val="20"/>
        </w:rPr>
        <w:tab/>
      </w:r>
      <w:r w:rsidR="000240DB">
        <w:rPr>
          <w:color w:val="000000"/>
          <w:sz w:val="20"/>
        </w:rPr>
        <w:tab/>
      </w:r>
      <w:r w:rsidR="000240DB">
        <w:rPr>
          <w:color w:val="000000"/>
          <w:sz w:val="20"/>
        </w:rPr>
        <w:tab/>
        <w:t xml:space="preserve"> </w:t>
      </w:r>
    </w:p>
    <w:p w:rsidRDefault="000240DB" w:rsidP="000240DB" w:rsidR="000240DB">
      <w:pPr>
        <w:rPr>
          <w:b/>
          <w:sz w:val="22"/>
          <w:szCs w:val="22"/>
        </w:rPr>
      </w:pPr>
      <w:r>
        <w:rPr>
          <w:color w:val="000000"/>
          <w:sz w:val="20"/>
        </w:rPr>
        <w:t xml:space="preserve">        </w:t>
      </w:r>
      <w:r>
        <w:rPr>
          <w:b/>
          <w:sz w:val="22"/>
          <w:szCs w:val="22"/>
        </w:rPr>
        <w:t>REPUBLIKA HRVATSKA</w:t>
      </w:r>
    </w:p>
    <w:p w:rsidRDefault="000240DB" w:rsidP="000240DB" w:rsidR="000240DB">
      <w:pPr>
        <w:rPr>
          <w:b/>
          <w:sz w:val="22"/>
          <w:szCs w:val="22"/>
        </w:rPr>
      </w:pPr>
      <w:r>
        <w:rPr>
          <w:b/>
          <w:sz w:val="22"/>
          <w:szCs w:val="22"/>
        </w:rPr>
        <w:t xml:space="preserve">     TRGOVAČKI SUD U SPLITU</w:t>
      </w:r>
    </w:p>
    <w:p w:rsidRDefault="000240DB" w:rsidP="000240DB" w:rsidR="000240DB">
      <w:pPr>
        <w:rPr>
          <w:b/>
          <w:sz w:val="22"/>
          <w:szCs w:val="22"/>
        </w:rPr>
      </w:pPr>
      <w:r>
        <w:rPr>
          <w:b/>
          <w:sz w:val="22"/>
          <w:szCs w:val="22"/>
        </w:rPr>
        <w:t xml:space="preserve">   STALNA SLUŽBA DUBROVNIK</w:t>
      </w:r>
    </w:p>
    <w:p w:rsidRDefault="000240DB" w:rsidP="000240DB" w:rsidR="000240DB">
      <w:pPr>
        <w:rPr>
          <w:b/>
          <w:sz w:val="22"/>
          <w:szCs w:val="22"/>
        </w:rPr>
      </w:pPr>
      <w:r>
        <w:rPr>
          <w:sz w:val="22"/>
          <w:szCs w:val="22"/>
        </w:rPr>
        <w:t xml:space="preserve">     </w:t>
      </w:r>
      <w:r>
        <w:rPr>
          <w:b/>
          <w:sz w:val="22"/>
          <w:szCs w:val="22"/>
        </w:rPr>
        <w:t>Dr. A. Starčevića 23, Dubrovnik</w:t>
      </w:r>
    </w:p>
    <w:p w:rsidRDefault="00D76FF6" w:rsidP="00B70172" w:rsidR="00EF6C3B">
      <w:pPr>
        <w:jc w:val="right"/>
        <w:rPr>
          <w:b/>
          <w:sz w:val="22"/>
          <w:szCs w:val="22"/>
        </w:rPr>
      </w:pPr>
      <w:r w:rsidRPr="00DB133F">
        <w:rPr>
          <w:b/>
          <w:sz w:val="22"/>
          <w:szCs w:val="22"/>
        </w:rPr>
        <w:t>Posl. br. 6-St.</w:t>
      </w:r>
      <w:r w:rsidR="00002089">
        <w:rPr>
          <w:b/>
          <w:sz w:val="22"/>
          <w:szCs w:val="22"/>
        </w:rPr>
        <w:t>949</w:t>
      </w:r>
      <w:r w:rsidR="00555C1C" w:rsidRPr="00DB133F">
        <w:rPr>
          <w:b/>
          <w:sz w:val="22"/>
          <w:szCs w:val="22"/>
        </w:rPr>
        <w:t>/</w:t>
      </w:r>
      <w:r w:rsidR="00E0274C" w:rsidRPr="00DB133F">
        <w:rPr>
          <w:b/>
          <w:sz w:val="22"/>
          <w:szCs w:val="22"/>
        </w:rPr>
        <w:t>2</w:t>
      </w:r>
      <w:r w:rsidR="00051284" w:rsidRPr="00DB133F">
        <w:rPr>
          <w:b/>
          <w:sz w:val="22"/>
          <w:szCs w:val="22"/>
        </w:rPr>
        <w:t>01</w:t>
      </w:r>
      <w:r w:rsidR="0032640C">
        <w:rPr>
          <w:b/>
          <w:sz w:val="22"/>
          <w:szCs w:val="22"/>
        </w:rPr>
        <w:t>7</w:t>
      </w:r>
      <w:r w:rsidRPr="00DB133F">
        <w:rPr>
          <w:b/>
          <w:sz w:val="22"/>
          <w:szCs w:val="22"/>
        </w:rPr>
        <w:t>-</w:t>
      </w:r>
      <w:r w:rsidR="00002089">
        <w:rPr>
          <w:b/>
          <w:sz w:val="22"/>
          <w:szCs w:val="22"/>
        </w:rPr>
        <w:t>72</w:t>
      </w:r>
    </w:p>
    <w:p w:rsidRDefault="002E1978" w:rsidP="00B70172" w:rsidR="002E1978" w:rsidRPr="003B7490">
      <w:pPr>
        <w:jc w:val="right"/>
        <w:rPr>
          <w:b/>
          <w:sz w:val="16"/>
          <w:szCs w:val="16"/>
        </w:rPr>
      </w:pPr>
    </w:p>
    <w:p w:rsidRDefault="00AE2028" w:rsidP="00921E6F" w:rsidR="00AE2028" w:rsidRPr="003B7490">
      <w:pPr>
        <w:jc w:val="center"/>
        <w:rPr>
          <w:b/>
          <w:sz w:val="16"/>
          <w:szCs w:val="16"/>
        </w:rPr>
      </w:pPr>
    </w:p>
    <w:p w:rsidRDefault="00921E6F" w:rsidP="00921E6F" w:rsidR="00921E6F">
      <w:pPr>
        <w:jc w:val="center"/>
        <w:rPr>
          <w:b/>
          <w:sz w:val="22"/>
          <w:szCs w:val="22"/>
        </w:rPr>
      </w:pPr>
      <w:r w:rsidRPr="00921E6F">
        <w:rPr>
          <w:b/>
          <w:sz w:val="22"/>
          <w:szCs w:val="22"/>
        </w:rPr>
        <w:t xml:space="preserve">R E P U B L I K </w:t>
      </w:r>
      <w:r>
        <w:rPr>
          <w:b/>
          <w:sz w:val="22"/>
          <w:szCs w:val="22"/>
        </w:rPr>
        <w:t>A   H R V A T S K A</w:t>
      </w:r>
    </w:p>
    <w:p w:rsidRDefault="00921E6F" w:rsidP="00921E6F" w:rsidR="00921E6F" w:rsidRPr="00986B1A">
      <w:pPr>
        <w:jc w:val="center"/>
        <w:rPr>
          <w:b/>
          <w:sz w:val="16"/>
          <w:szCs w:val="16"/>
        </w:rPr>
      </w:pPr>
    </w:p>
    <w:p w:rsidRDefault="00B70172" w:rsidP="00B70172" w:rsidR="00B70172" w:rsidRPr="00DB133F">
      <w:pPr>
        <w:jc w:val="center"/>
        <w:rPr>
          <w:b/>
          <w:sz w:val="22"/>
          <w:szCs w:val="22"/>
        </w:rPr>
      </w:pPr>
      <w:r w:rsidRPr="00DB133F">
        <w:rPr>
          <w:b/>
          <w:sz w:val="22"/>
          <w:szCs w:val="22"/>
        </w:rPr>
        <w:t>R J E Š E N J E</w:t>
      </w:r>
    </w:p>
    <w:p w:rsidRDefault="00B70172" w:rsidP="00B70172" w:rsidR="00B70172" w:rsidRPr="00DB133F">
      <w:pPr>
        <w:jc w:val="center"/>
        <w:rPr>
          <w:b/>
          <w:sz w:val="22"/>
          <w:szCs w:val="22"/>
        </w:rPr>
      </w:pPr>
    </w:p>
    <w:p w:rsidRDefault="00B70172" w:rsidP="003D4346" w:rsidR="003D4346" w:rsidRPr="00DB133F">
      <w:pPr>
        <w:jc w:val="both"/>
        <w:rPr>
          <w:sz w:val="22"/>
          <w:szCs w:val="22"/>
        </w:rPr>
      </w:pPr>
      <w:r w:rsidRPr="00DB133F">
        <w:rPr>
          <w:sz w:val="22"/>
          <w:szCs w:val="22"/>
        </w:rPr>
        <w:tab/>
      </w:r>
      <w:r w:rsidR="0032640C" w:rsidRPr="0032640C">
        <w:rPr>
          <w:sz w:val="22"/>
          <w:szCs w:val="22"/>
        </w:rPr>
        <w:t xml:space="preserve">Trgovački sud u Splitu, Stalna služba u Dubrovniku, po stečajnom sucu tog suda Srđanu Gavraniću, kao sucu pojedincu, u postupku naknadne diobe imovine dužnika </w:t>
      </w:r>
      <w:r w:rsidR="00002089" w:rsidRPr="00002089">
        <w:rPr>
          <w:sz w:val="22"/>
          <w:szCs w:val="22"/>
          <w:lang w:val="en-AU"/>
        </w:rPr>
        <w:t>GRADSKA MLJEKARA d.o.o. za proizvodnju i trgovinu, Split, Komulovića put 4, MBS: 060253371, OIB: 39786826319</w:t>
      </w:r>
      <w:r w:rsidR="0032640C" w:rsidRPr="0032640C">
        <w:rPr>
          <w:sz w:val="22"/>
          <w:szCs w:val="22"/>
        </w:rPr>
        <w:t xml:space="preserve">, zastupano po </w:t>
      </w:r>
      <w:r w:rsidR="00002089">
        <w:rPr>
          <w:sz w:val="22"/>
          <w:szCs w:val="22"/>
        </w:rPr>
        <w:t xml:space="preserve">stečajnom </w:t>
      </w:r>
      <w:r w:rsidR="0032640C" w:rsidRPr="0032640C">
        <w:rPr>
          <w:sz w:val="22"/>
          <w:szCs w:val="22"/>
        </w:rPr>
        <w:t xml:space="preserve">upravitelju </w:t>
      </w:r>
      <w:r w:rsidR="00002089">
        <w:rPr>
          <w:sz w:val="22"/>
          <w:szCs w:val="22"/>
        </w:rPr>
        <w:t>Vlahu Monkoviću iz Cavtata</w:t>
      </w:r>
      <w:r w:rsidR="0032640C" w:rsidRPr="0032640C">
        <w:rPr>
          <w:sz w:val="22"/>
          <w:szCs w:val="22"/>
        </w:rPr>
        <w:t xml:space="preserve">, izvan ročišta, dana </w:t>
      </w:r>
      <w:r w:rsidR="00002089">
        <w:rPr>
          <w:sz w:val="22"/>
          <w:szCs w:val="22"/>
        </w:rPr>
        <w:t>11</w:t>
      </w:r>
      <w:r w:rsidR="0032640C" w:rsidRPr="0032640C">
        <w:rPr>
          <w:sz w:val="22"/>
          <w:szCs w:val="22"/>
        </w:rPr>
        <w:t xml:space="preserve">. </w:t>
      </w:r>
      <w:r w:rsidR="00002089">
        <w:rPr>
          <w:sz w:val="22"/>
          <w:szCs w:val="22"/>
        </w:rPr>
        <w:t>travnja</w:t>
      </w:r>
      <w:r w:rsidR="0032640C" w:rsidRPr="0032640C">
        <w:rPr>
          <w:sz w:val="22"/>
          <w:szCs w:val="22"/>
        </w:rPr>
        <w:t xml:space="preserve"> 2017. godine</w:t>
      </w:r>
    </w:p>
    <w:p w:rsidRDefault="00B86CF7" w:rsidP="003D4346" w:rsidR="00B86CF7" w:rsidRPr="00986B1A">
      <w:pPr>
        <w:jc w:val="both"/>
        <w:rPr>
          <w:sz w:val="16"/>
          <w:szCs w:val="16"/>
        </w:rPr>
      </w:pPr>
    </w:p>
    <w:p w:rsidRDefault="00A44B7A" w:rsidP="003D4346" w:rsidR="00A44B7A" w:rsidRPr="00986B1A">
      <w:pPr>
        <w:jc w:val="both"/>
        <w:rPr>
          <w:sz w:val="16"/>
          <w:szCs w:val="16"/>
        </w:rPr>
      </w:pPr>
    </w:p>
    <w:p w:rsidRDefault="001C6B5E" w:rsidP="001C6B5E" w:rsidR="001C6B5E" w:rsidRPr="00DB133F">
      <w:pPr>
        <w:jc w:val="center"/>
        <w:rPr>
          <w:b/>
          <w:sz w:val="22"/>
          <w:szCs w:val="22"/>
        </w:rPr>
      </w:pPr>
      <w:r w:rsidRPr="00DB133F">
        <w:rPr>
          <w:b/>
          <w:sz w:val="22"/>
          <w:szCs w:val="22"/>
        </w:rPr>
        <w:t>r i j e š i o    j e</w:t>
      </w:r>
    </w:p>
    <w:p w:rsidRDefault="005167CD" w:rsidP="005167CD" w:rsidR="005167CD" w:rsidRPr="005167CD">
      <w:pPr>
        <w:pStyle w:val="Tijeloteksta"/>
        <w:rPr>
          <w:sz w:val="22"/>
          <w:szCs w:val="22"/>
        </w:rPr>
      </w:pPr>
    </w:p>
    <w:p w:rsidRDefault="006A60CD" w:rsidP="005167CD" w:rsidR="00BF1E9A">
      <w:pPr>
        <w:pStyle w:val="Tijeloteksta"/>
        <w:numPr>
          <w:ilvl w:val="0"/>
          <w:numId w:val="16"/>
        </w:numPr>
        <w:ind w:firstLine="0" w:left="0"/>
        <w:rPr>
          <w:sz w:val="22"/>
          <w:szCs w:val="22"/>
        </w:rPr>
      </w:pPr>
      <w:r>
        <w:rPr>
          <w:sz w:val="22"/>
          <w:szCs w:val="22"/>
        </w:rPr>
        <w:t xml:space="preserve">Odobravaju se troškovi </w:t>
      </w:r>
      <w:r w:rsidR="001805BE" w:rsidRPr="001805BE">
        <w:rPr>
          <w:sz w:val="22"/>
          <w:szCs w:val="22"/>
        </w:rPr>
        <w:t>stečajn</w:t>
      </w:r>
      <w:r w:rsidR="00E2214B">
        <w:rPr>
          <w:sz w:val="22"/>
          <w:szCs w:val="22"/>
        </w:rPr>
        <w:t>og upravitelja Vlaha Monkovića iz Cavtata</w:t>
      </w:r>
      <w:r w:rsidR="0032640C">
        <w:rPr>
          <w:sz w:val="22"/>
          <w:szCs w:val="22"/>
        </w:rPr>
        <w:t xml:space="preserve"> u iznosu </w:t>
      </w:r>
      <w:r>
        <w:rPr>
          <w:sz w:val="22"/>
          <w:szCs w:val="22"/>
        </w:rPr>
        <w:t xml:space="preserve">od </w:t>
      </w:r>
      <w:r w:rsidR="007B06CF">
        <w:rPr>
          <w:sz w:val="22"/>
          <w:szCs w:val="22"/>
        </w:rPr>
        <w:t>4.873,00</w:t>
      </w:r>
      <w:r>
        <w:rPr>
          <w:sz w:val="22"/>
          <w:szCs w:val="22"/>
        </w:rPr>
        <w:t xml:space="preserve"> kuna</w:t>
      </w:r>
      <w:r w:rsidR="007B06CF">
        <w:rPr>
          <w:sz w:val="22"/>
          <w:szCs w:val="22"/>
        </w:rPr>
        <w:t xml:space="preserve"> neto</w:t>
      </w:r>
      <w:r>
        <w:rPr>
          <w:sz w:val="22"/>
          <w:szCs w:val="22"/>
        </w:rPr>
        <w:t>.</w:t>
      </w:r>
    </w:p>
    <w:p w:rsidRDefault="00BF1E9A" w:rsidP="00BF1E9A" w:rsidR="00BF1E9A" w:rsidRPr="00986B1A">
      <w:pPr>
        <w:pStyle w:val="Odlomakpopisa"/>
        <w:rPr>
          <w:sz w:val="16"/>
          <w:szCs w:val="16"/>
        </w:rPr>
      </w:pPr>
    </w:p>
    <w:p w:rsidRDefault="005167CD" w:rsidP="005167CD" w:rsidR="005167CD" w:rsidRPr="005167CD">
      <w:pPr>
        <w:pStyle w:val="Tijeloteksta"/>
        <w:numPr>
          <w:ilvl w:val="0"/>
          <w:numId w:val="16"/>
        </w:numPr>
        <w:ind w:firstLine="0" w:left="0"/>
        <w:rPr>
          <w:sz w:val="22"/>
          <w:szCs w:val="22"/>
        </w:rPr>
      </w:pPr>
      <w:r w:rsidRPr="005167CD">
        <w:rPr>
          <w:sz w:val="22"/>
          <w:szCs w:val="22"/>
        </w:rPr>
        <w:t>Nakon pravomoćnosti ovog rješenja</w:t>
      </w:r>
      <w:r w:rsidR="00875620">
        <w:rPr>
          <w:sz w:val="22"/>
          <w:szCs w:val="22"/>
        </w:rPr>
        <w:t xml:space="preserve"> i u</w:t>
      </w:r>
      <w:r w:rsidR="00640008">
        <w:rPr>
          <w:sz w:val="22"/>
          <w:szCs w:val="22"/>
        </w:rPr>
        <w:t>novčenja dostatno sredstava u stečajnoj masi</w:t>
      </w:r>
      <w:r w:rsidRPr="005167CD">
        <w:rPr>
          <w:sz w:val="22"/>
          <w:szCs w:val="22"/>
        </w:rPr>
        <w:t xml:space="preserve"> može se pristupiti isplati iz točke I.</w:t>
      </w:r>
      <w:r w:rsidR="00BF1E9A">
        <w:rPr>
          <w:sz w:val="22"/>
          <w:szCs w:val="22"/>
        </w:rPr>
        <w:t xml:space="preserve"> </w:t>
      </w:r>
      <w:r w:rsidRPr="005167CD">
        <w:rPr>
          <w:sz w:val="22"/>
          <w:szCs w:val="22"/>
        </w:rPr>
        <w:t>ovog rješenja.</w:t>
      </w:r>
    </w:p>
    <w:p w:rsidRDefault="005167CD" w:rsidP="005167CD" w:rsidR="005167CD" w:rsidRPr="00986B1A">
      <w:pPr>
        <w:pStyle w:val="Tijeloteksta"/>
        <w:jc w:val="center"/>
        <w:rPr>
          <w:b/>
          <w:i/>
          <w:sz w:val="16"/>
          <w:szCs w:val="16"/>
        </w:rPr>
      </w:pPr>
    </w:p>
    <w:p w:rsidRDefault="005167CD" w:rsidP="005167CD" w:rsidR="005167CD" w:rsidRPr="00986B1A">
      <w:pPr>
        <w:pStyle w:val="Tijeloteksta"/>
        <w:jc w:val="center"/>
        <w:rPr>
          <w:sz w:val="16"/>
          <w:szCs w:val="16"/>
        </w:rPr>
      </w:pPr>
    </w:p>
    <w:p w:rsidRDefault="005167CD" w:rsidP="00640008" w:rsidR="005167CD" w:rsidRPr="005167CD">
      <w:pPr>
        <w:pStyle w:val="Tijeloteksta"/>
        <w:jc w:val="center"/>
        <w:rPr>
          <w:b/>
          <w:sz w:val="22"/>
          <w:szCs w:val="22"/>
        </w:rPr>
      </w:pPr>
      <w:r w:rsidRPr="005167CD">
        <w:rPr>
          <w:b/>
          <w:sz w:val="22"/>
          <w:szCs w:val="22"/>
        </w:rPr>
        <w:t>Obrazloženje</w:t>
      </w:r>
    </w:p>
    <w:p w:rsidRDefault="005167CD" w:rsidP="005167CD" w:rsidR="005167CD" w:rsidRPr="005167CD">
      <w:pPr>
        <w:pStyle w:val="Tijeloteksta"/>
        <w:rPr>
          <w:b/>
          <w:sz w:val="22"/>
          <w:szCs w:val="22"/>
        </w:rPr>
      </w:pPr>
    </w:p>
    <w:p w:rsidRDefault="005167CD" w:rsidP="00105CE5" w:rsidR="00105CE5">
      <w:pPr>
        <w:pStyle w:val="Tijeloteksta"/>
        <w:rPr>
          <w:sz w:val="22"/>
          <w:szCs w:val="22"/>
        </w:rPr>
      </w:pPr>
      <w:r w:rsidRPr="005167CD">
        <w:rPr>
          <w:sz w:val="22"/>
          <w:szCs w:val="22"/>
        </w:rPr>
        <w:tab/>
        <w:t xml:space="preserve">Stečajni upravitelj </w:t>
      </w:r>
      <w:r w:rsidR="00E2214B">
        <w:rPr>
          <w:sz w:val="22"/>
          <w:szCs w:val="22"/>
        </w:rPr>
        <w:t>Vlaho Monković</w:t>
      </w:r>
      <w:r w:rsidR="001E1822">
        <w:rPr>
          <w:sz w:val="22"/>
          <w:szCs w:val="22"/>
        </w:rPr>
        <w:t xml:space="preserve"> podni</w:t>
      </w:r>
      <w:r w:rsidR="007A2204">
        <w:rPr>
          <w:sz w:val="22"/>
          <w:szCs w:val="22"/>
        </w:rPr>
        <w:t xml:space="preserve">o je </w:t>
      </w:r>
      <w:r w:rsidR="001E1822">
        <w:rPr>
          <w:sz w:val="22"/>
          <w:szCs w:val="22"/>
        </w:rPr>
        <w:t xml:space="preserve">ovom sudu </w:t>
      </w:r>
      <w:r w:rsidR="007A2204">
        <w:rPr>
          <w:sz w:val="22"/>
          <w:szCs w:val="22"/>
        </w:rPr>
        <w:t>neposredno 11. travnja 2017</w:t>
      </w:r>
      <w:r w:rsidR="001E1822">
        <w:rPr>
          <w:sz w:val="22"/>
          <w:szCs w:val="22"/>
        </w:rPr>
        <w:t xml:space="preserve">. godine prijedlog za odobrenjem stvarnih troškova </w:t>
      </w:r>
      <w:r w:rsidRPr="005167CD">
        <w:rPr>
          <w:sz w:val="22"/>
          <w:szCs w:val="22"/>
        </w:rPr>
        <w:t xml:space="preserve">u ovom stečajnom postupku. </w:t>
      </w:r>
    </w:p>
    <w:p w:rsidRDefault="00105CE5" w:rsidP="00105CE5" w:rsidR="00105CE5" w:rsidRPr="00986B1A">
      <w:pPr>
        <w:pStyle w:val="Tijeloteksta"/>
        <w:rPr>
          <w:sz w:val="16"/>
          <w:szCs w:val="16"/>
        </w:rPr>
      </w:pPr>
    </w:p>
    <w:p w:rsidRDefault="00105CE5" w:rsidP="00105CE5" w:rsidR="005C4A5D">
      <w:pPr>
        <w:pStyle w:val="Tijeloteksta"/>
        <w:rPr>
          <w:sz w:val="22"/>
          <w:szCs w:val="22"/>
        </w:rPr>
      </w:pPr>
      <w:r>
        <w:rPr>
          <w:sz w:val="22"/>
          <w:szCs w:val="22"/>
        </w:rPr>
        <w:tab/>
      </w:r>
      <w:r w:rsidR="00064400" w:rsidRPr="005167CD">
        <w:rPr>
          <w:sz w:val="22"/>
          <w:szCs w:val="22"/>
        </w:rPr>
        <w:t>Temeljem čl. 94. Stečajnog zakona (NN 71/15, dalje u tekstu: SZ)</w:t>
      </w:r>
      <w:r w:rsidR="002977A6">
        <w:rPr>
          <w:sz w:val="22"/>
          <w:szCs w:val="22"/>
        </w:rPr>
        <w:t xml:space="preserve"> stečajni upravitelj ima pravo na naknadu stvarnih troškova koju rješenjem određuje sud na temelju pisanog</w:t>
      </w:r>
      <w:r w:rsidR="005C4A5D">
        <w:rPr>
          <w:sz w:val="22"/>
          <w:szCs w:val="22"/>
        </w:rPr>
        <w:t>,</w:t>
      </w:r>
      <w:r w:rsidR="002977A6">
        <w:rPr>
          <w:sz w:val="22"/>
          <w:szCs w:val="22"/>
        </w:rPr>
        <w:t xml:space="preserve"> obrazloženog </w:t>
      </w:r>
      <w:r w:rsidR="00064400" w:rsidRPr="005167CD">
        <w:rPr>
          <w:sz w:val="22"/>
          <w:szCs w:val="22"/>
        </w:rPr>
        <w:t xml:space="preserve"> </w:t>
      </w:r>
      <w:r w:rsidR="005C4A5D">
        <w:rPr>
          <w:sz w:val="22"/>
          <w:szCs w:val="22"/>
        </w:rPr>
        <w:t>i dokumentiranog izvješća stečajnog upravitelja.</w:t>
      </w:r>
    </w:p>
    <w:p w:rsidRDefault="005C4A5D" w:rsidP="00105CE5" w:rsidR="005C4A5D" w:rsidRPr="00986B1A">
      <w:pPr>
        <w:pStyle w:val="Tijeloteksta"/>
        <w:rPr>
          <w:sz w:val="16"/>
          <w:szCs w:val="16"/>
        </w:rPr>
      </w:pPr>
    </w:p>
    <w:p w:rsidRDefault="005C4A5D" w:rsidP="00105CE5" w:rsidR="005C4A5D">
      <w:pPr>
        <w:pStyle w:val="Tijeloteksta"/>
        <w:rPr>
          <w:sz w:val="22"/>
          <w:szCs w:val="22"/>
        </w:rPr>
      </w:pPr>
      <w:r>
        <w:rPr>
          <w:sz w:val="22"/>
          <w:szCs w:val="22"/>
        </w:rPr>
        <w:tab/>
        <w:t>Na temelju dostavljenog izvješća i priloženih isprava sud je odobrio troškove stečajnog upravitelja za:</w:t>
      </w:r>
    </w:p>
    <w:p w:rsidRDefault="00475FB2" w:rsidP="00986B1A" w:rsidR="00986B1A">
      <w:pPr>
        <w:pStyle w:val="Tijeloteksta"/>
        <w:numPr>
          <w:ilvl w:val="0"/>
          <w:numId w:val="17"/>
        </w:numPr>
        <w:tabs>
          <w:tab w:pos="142" w:val="left"/>
        </w:tabs>
        <w:ind w:firstLine="0" w:left="0"/>
        <w:rPr>
          <w:sz w:val="22"/>
          <w:szCs w:val="22"/>
        </w:rPr>
      </w:pPr>
      <w:r w:rsidRPr="00986B1A">
        <w:rPr>
          <w:sz w:val="22"/>
          <w:szCs w:val="22"/>
        </w:rPr>
        <w:t xml:space="preserve">prijevozne troškove na relaciji </w:t>
      </w:r>
      <w:r w:rsidR="007A2204" w:rsidRPr="00986B1A">
        <w:rPr>
          <w:sz w:val="22"/>
          <w:szCs w:val="22"/>
        </w:rPr>
        <w:t xml:space="preserve">Cavtat – </w:t>
      </w:r>
      <w:r w:rsidRPr="00986B1A">
        <w:rPr>
          <w:sz w:val="22"/>
          <w:szCs w:val="22"/>
        </w:rPr>
        <w:t>Split</w:t>
      </w:r>
      <w:r w:rsidR="007A2204" w:rsidRPr="00986B1A">
        <w:rPr>
          <w:sz w:val="22"/>
          <w:szCs w:val="22"/>
        </w:rPr>
        <w:t>- Cavtat</w:t>
      </w:r>
      <w:r w:rsidRPr="00986B1A">
        <w:rPr>
          <w:sz w:val="22"/>
          <w:szCs w:val="22"/>
        </w:rPr>
        <w:t xml:space="preserve"> u dan</w:t>
      </w:r>
      <w:r w:rsidR="007A2204" w:rsidRPr="00986B1A">
        <w:rPr>
          <w:sz w:val="22"/>
          <w:szCs w:val="22"/>
        </w:rPr>
        <w:t>e</w:t>
      </w:r>
      <w:r w:rsidRPr="00986B1A">
        <w:rPr>
          <w:sz w:val="22"/>
          <w:szCs w:val="22"/>
        </w:rPr>
        <w:t xml:space="preserve"> 2</w:t>
      </w:r>
      <w:r w:rsidR="007A2204" w:rsidRPr="00986B1A">
        <w:rPr>
          <w:sz w:val="22"/>
          <w:szCs w:val="22"/>
        </w:rPr>
        <w:t>2</w:t>
      </w:r>
      <w:r w:rsidRPr="00986B1A">
        <w:rPr>
          <w:sz w:val="22"/>
          <w:szCs w:val="22"/>
        </w:rPr>
        <w:t>. li</w:t>
      </w:r>
      <w:r w:rsidR="007A2204" w:rsidRPr="00986B1A">
        <w:rPr>
          <w:sz w:val="22"/>
          <w:szCs w:val="22"/>
        </w:rPr>
        <w:t xml:space="preserve">stopada i </w:t>
      </w:r>
      <w:r w:rsidR="007B667F" w:rsidRPr="00986B1A">
        <w:rPr>
          <w:sz w:val="22"/>
          <w:szCs w:val="22"/>
        </w:rPr>
        <w:t xml:space="preserve">17. studenog 2016. godine, te 9. veljače i 23. ožujka 2017. godine prema priloženim putnim nalozima za prijeđenih 490 kilometara po putovanju </w:t>
      </w:r>
      <w:r w:rsidR="005F718D" w:rsidRPr="00986B1A">
        <w:rPr>
          <w:sz w:val="22"/>
          <w:szCs w:val="22"/>
        </w:rPr>
        <w:t>1 osobnim automobilom u privatnom vlasništvu u iznosu od 2,00 kuna po kilometru</w:t>
      </w:r>
      <w:r w:rsidR="00297420" w:rsidRPr="00986B1A">
        <w:rPr>
          <w:sz w:val="22"/>
          <w:szCs w:val="22"/>
        </w:rPr>
        <w:t>,</w:t>
      </w:r>
      <w:r w:rsidR="005F718D" w:rsidRPr="00986B1A">
        <w:rPr>
          <w:sz w:val="22"/>
          <w:szCs w:val="22"/>
        </w:rPr>
        <w:t xml:space="preserve"> troškove cestarine u iznosu od </w:t>
      </w:r>
      <w:r w:rsidR="00297420" w:rsidRPr="00986B1A">
        <w:rPr>
          <w:sz w:val="22"/>
          <w:szCs w:val="22"/>
        </w:rPr>
        <w:t>96,00 kuna po putovanju, te troškove parkiranja u Splitu prema priložen</w:t>
      </w:r>
      <w:r w:rsidR="00BA466F" w:rsidRPr="00986B1A">
        <w:rPr>
          <w:sz w:val="22"/>
          <w:szCs w:val="22"/>
        </w:rPr>
        <w:t>ima</w:t>
      </w:r>
      <w:r w:rsidR="00297420" w:rsidRPr="00986B1A">
        <w:rPr>
          <w:sz w:val="22"/>
          <w:szCs w:val="22"/>
        </w:rPr>
        <w:t xml:space="preserve"> račun</w:t>
      </w:r>
      <w:r w:rsidR="00BA466F" w:rsidRPr="00986B1A">
        <w:rPr>
          <w:sz w:val="22"/>
          <w:szCs w:val="22"/>
        </w:rPr>
        <w:t>ima</w:t>
      </w:r>
      <w:r w:rsidR="00222747" w:rsidRPr="00986B1A">
        <w:rPr>
          <w:sz w:val="22"/>
          <w:szCs w:val="22"/>
        </w:rPr>
        <w:t xml:space="preserve"> od </w:t>
      </w:r>
      <w:r w:rsidR="00BA466F" w:rsidRPr="00986B1A">
        <w:rPr>
          <w:sz w:val="22"/>
          <w:szCs w:val="22"/>
        </w:rPr>
        <w:t xml:space="preserve">17. studenog 2016. godine </w:t>
      </w:r>
      <w:r w:rsidR="00222747" w:rsidRPr="00986B1A">
        <w:rPr>
          <w:sz w:val="22"/>
          <w:szCs w:val="22"/>
        </w:rPr>
        <w:t xml:space="preserve">u iznosu od 18,00 kuna i </w:t>
      </w:r>
      <w:r w:rsidR="00BA466F" w:rsidRPr="00986B1A">
        <w:rPr>
          <w:sz w:val="22"/>
          <w:szCs w:val="22"/>
        </w:rPr>
        <w:t xml:space="preserve">od 9. veljače 2017. godine u iznosu od 18,00 kuna, </w:t>
      </w:r>
      <w:r w:rsidR="00297420" w:rsidRPr="00986B1A">
        <w:rPr>
          <w:sz w:val="22"/>
          <w:szCs w:val="22"/>
        </w:rPr>
        <w:t xml:space="preserve"> </w:t>
      </w:r>
    </w:p>
    <w:p w:rsidRDefault="00BA466F" w:rsidP="00986B1A" w:rsidR="00986B1A">
      <w:pPr>
        <w:pStyle w:val="Tijeloteksta"/>
        <w:numPr>
          <w:ilvl w:val="0"/>
          <w:numId w:val="17"/>
        </w:numPr>
        <w:tabs>
          <w:tab w:pos="142" w:val="left"/>
        </w:tabs>
        <w:ind w:firstLine="0" w:left="0"/>
        <w:rPr>
          <w:sz w:val="22"/>
          <w:szCs w:val="22"/>
        </w:rPr>
      </w:pPr>
      <w:r w:rsidRPr="00986B1A">
        <w:rPr>
          <w:sz w:val="22"/>
          <w:szCs w:val="22"/>
        </w:rPr>
        <w:t xml:space="preserve">za iznos jedne dnevnice od 170,00 kuna </w:t>
      </w:r>
      <w:r w:rsidR="00297420" w:rsidRPr="00986B1A">
        <w:rPr>
          <w:sz w:val="22"/>
          <w:szCs w:val="22"/>
        </w:rPr>
        <w:t xml:space="preserve">u dane 22. listopada </w:t>
      </w:r>
      <w:r w:rsidR="00E30596" w:rsidRPr="00986B1A">
        <w:rPr>
          <w:sz w:val="22"/>
          <w:szCs w:val="22"/>
        </w:rPr>
        <w:t>i 23. ožujka 2017. godine, te jedne polovice dnevnice u iznosu 85,00 kuna u dane</w:t>
      </w:r>
      <w:r w:rsidR="00297420" w:rsidRPr="00986B1A">
        <w:rPr>
          <w:sz w:val="22"/>
          <w:szCs w:val="22"/>
        </w:rPr>
        <w:t xml:space="preserve"> 17. studenog 2016. godine</w:t>
      </w:r>
      <w:r w:rsidR="00E30596" w:rsidRPr="00986B1A">
        <w:rPr>
          <w:sz w:val="22"/>
          <w:szCs w:val="22"/>
        </w:rPr>
        <w:t xml:space="preserve"> i</w:t>
      </w:r>
      <w:r w:rsidR="00297420" w:rsidRPr="00986B1A">
        <w:rPr>
          <w:sz w:val="22"/>
          <w:szCs w:val="22"/>
        </w:rPr>
        <w:t xml:space="preserve"> 9. veljače </w:t>
      </w:r>
      <w:r w:rsidR="00E30596" w:rsidRPr="00986B1A">
        <w:rPr>
          <w:sz w:val="22"/>
          <w:szCs w:val="22"/>
        </w:rPr>
        <w:t>2017. godine,</w:t>
      </w:r>
      <w:r w:rsidR="00986B1A" w:rsidRPr="00986B1A">
        <w:rPr>
          <w:sz w:val="22"/>
          <w:szCs w:val="22"/>
        </w:rPr>
        <w:t xml:space="preserve"> </w:t>
      </w:r>
    </w:p>
    <w:p w:rsidRDefault="00E30596" w:rsidP="00986B1A" w:rsidR="005F718D" w:rsidRPr="00986B1A">
      <w:pPr>
        <w:pStyle w:val="Tijeloteksta"/>
        <w:numPr>
          <w:ilvl w:val="0"/>
          <w:numId w:val="17"/>
        </w:numPr>
        <w:tabs>
          <w:tab w:pos="142" w:val="left"/>
        </w:tabs>
        <w:ind w:firstLine="0" w:left="0"/>
        <w:rPr>
          <w:sz w:val="22"/>
          <w:szCs w:val="22"/>
        </w:rPr>
      </w:pPr>
      <w:r w:rsidRPr="00986B1A">
        <w:rPr>
          <w:sz w:val="22"/>
          <w:szCs w:val="22"/>
        </w:rPr>
        <w:t xml:space="preserve">troškove fotokopiranja </w:t>
      </w:r>
      <w:r w:rsidR="00986B1A" w:rsidRPr="00986B1A">
        <w:rPr>
          <w:sz w:val="22"/>
          <w:szCs w:val="22"/>
        </w:rPr>
        <w:t>prema priloženom računu od 23. ožujka 2017. godine u iznosu 21,00 kuna,</w:t>
      </w:r>
    </w:p>
    <w:p w:rsidRDefault="00986B1A" w:rsidP="00986B1A" w:rsidR="001805BE">
      <w:pPr>
        <w:pStyle w:val="Tijeloteksta"/>
        <w:rPr>
          <w:sz w:val="22"/>
          <w:szCs w:val="22"/>
        </w:rPr>
      </w:pPr>
      <w:r>
        <w:rPr>
          <w:sz w:val="22"/>
          <w:szCs w:val="22"/>
        </w:rPr>
        <w:t xml:space="preserve">ili sveukupno </w:t>
      </w:r>
      <w:r w:rsidRPr="00986B1A">
        <w:rPr>
          <w:sz w:val="22"/>
          <w:szCs w:val="22"/>
        </w:rPr>
        <w:t>4.873,00 kuna</w:t>
      </w:r>
      <w:r>
        <w:rPr>
          <w:sz w:val="22"/>
          <w:szCs w:val="22"/>
        </w:rPr>
        <w:t xml:space="preserve">, </w:t>
      </w:r>
      <w:r w:rsidR="00782202">
        <w:rPr>
          <w:sz w:val="22"/>
          <w:szCs w:val="22"/>
        </w:rPr>
        <w:t xml:space="preserve">sve prema priloženim putnim nalozima i računima, </w:t>
      </w:r>
    </w:p>
    <w:p w:rsidRDefault="001805BE" w:rsidP="003A4F93" w:rsidR="001805BE" w:rsidRPr="00986B1A">
      <w:pPr>
        <w:pStyle w:val="Tijeloteksta"/>
        <w:ind w:firstLine="709"/>
        <w:rPr>
          <w:sz w:val="16"/>
          <w:szCs w:val="16"/>
        </w:rPr>
      </w:pPr>
    </w:p>
    <w:p w:rsidRDefault="004C2C32" w:rsidP="00265B9E" w:rsidR="005167CD" w:rsidRPr="005167CD">
      <w:pPr>
        <w:pStyle w:val="Tijeloteksta"/>
        <w:rPr>
          <w:sz w:val="22"/>
          <w:szCs w:val="22"/>
        </w:rPr>
      </w:pPr>
      <w:r>
        <w:rPr>
          <w:sz w:val="22"/>
          <w:szCs w:val="22"/>
        </w:rPr>
        <w:tab/>
      </w:r>
      <w:r w:rsidR="005167CD" w:rsidRPr="005167CD">
        <w:rPr>
          <w:sz w:val="22"/>
          <w:szCs w:val="22"/>
        </w:rPr>
        <w:t xml:space="preserve">Zbog </w:t>
      </w:r>
      <w:r w:rsidR="009850C5">
        <w:rPr>
          <w:sz w:val="22"/>
          <w:szCs w:val="22"/>
        </w:rPr>
        <w:t>svega izloženog</w:t>
      </w:r>
      <w:r w:rsidR="005167CD" w:rsidRPr="005167CD">
        <w:rPr>
          <w:sz w:val="22"/>
          <w:szCs w:val="22"/>
        </w:rPr>
        <w:t xml:space="preserve">, na temelju spomenutih propisa, odlučeno kao u izreci. </w:t>
      </w:r>
    </w:p>
    <w:p w:rsidRDefault="00DF13B7" w:rsidP="008D4212" w:rsidR="00DF13B7" w:rsidRPr="00002089">
      <w:pPr>
        <w:pStyle w:val="Tijeloteksta"/>
        <w:jc w:val="center"/>
        <w:rPr>
          <w:b/>
          <w:sz w:val="16"/>
          <w:szCs w:val="16"/>
        </w:rPr>
      </w:pPr>
    </w:p>
    <w:p w:rsidRDefault="008D4212" w:rsidP="008D4212" w:rsidR="008D4212" w:rsidRPr="00DB133F">
      <w:pPr>
        <w:pStyle w:val="Tijeloteksta"/>
        <w:jc w:val="center"/>
        <w:rPr>
          <w:b/>
          <w:sz w:val="22"/>
          <w:szCs w:val="22"/>
        </w:rPr>
      </w:pPr>
      <w:r w:rsidRPr="00DB133F">
        <w:rPr>
          <w:b/>
          <w:sz w:val="22"/>
          <w:szCs w:val="22"/>
        </w:rPr>
        <w:t>U Dubrovniku,</w:t>
      </w:r>
      <w:r w:rsidR="00DF13B7">
        <w:rPr>
          <w:b/>
          <w:sz w:val="22"/>
          <w:szCs w:val="22"/>
        </w:rPr>
        <w:t xml:space="preserve"> </w:t>
      </w:r>
      <w:r w:rsidR="003A0341">
        <w:rPr>
          <w:b/>
          <w:sz w:val="22"/>
          <w:szCs w:val="22"/>
        </w:rPr>
        <w:t>11. travnja</w:t>
      </w:r>
      <w:r w:rsidRPr="00DB133F">
        <w:rPr>
          <w:b/>
          <w:sz w:val="22"/>
          <w:szCs w:val="22"/>
        </w:rPr>
        <w:t xml:space="preserve"> 201</w:t>
      </w:r>
      <w:r w:rsidR="00A44B7A">
        <w:rPr>
          <w:b/>
          <w:sz w:val="22"/>
          <w:szCs w:val="22"/>
        </w:rPr>
        <w:t>7</w:t>
      </w:r>
      <w:r w:rsidRPr="00DB133F">
        <w:rPr>
          <w:b/>
          <w:sz w:val="22"/>
          <w:szCs w:val="22"/>
        </w:rPr>
        <w:t>. godine</w:t>
      </w:r>
    </w:p>
    <w:p w:rsidRDefault="001C6B5E" w:rsidP="001C6B5E" w:rsidR="001C6B5E" w:rsidRPr="00DB133F">
      <w:pPr>
        <w:pStyle w:val="Tijeloteksta"/>
        <w:jc w:val="center"/>
        <w:rPr>
          <w:b/>
          <w:sz w:val="22"/>
          <w:szCs w:val="22"/>
        </w:rPr>
      </w:pPr>
    </w:p>
    <w:p w:rsidRDefault="001C6B5E" w:rsidP="001C6B5E" w:rsidR="001C6B5E" w:rsidRPr="00DB133F">
      <w:pPr>
        <w:pStyle w:val="Tijeloteksta"/>
        <w:rPr>
          <w:b/>
          <w:sz w:val="22"/>
          <w:szCs w:val="22"/>
        </w:rPr>
      </w:pPr>
      <w:r w:rsidRPr="00DB133F">
        <w:rPr>
          <w:b/>
          <w:sz w:val="22"/>
          <w:szCs w:val="22"/>
        </w:rPr>
        <w:tab/>
      </w:r>
      <w:r w:rsidRPr="00DB133F">
        <w:rPr>
          <w:b/>
          <w:sz w:val="22"/>
          <w:szCs w:val="22"/>
        </w:rPr>
        <w:tab/>
      </w:r>
      <w:r w:rsidRPr="00DB133F">
        <w:rPr>
          <w:b/>
          <w:sz w:val="22"/>
          <w:szCs w:val="22"/>
        </w:rPr>
        <w:tab/>
      </w:r>
      <w:r w:rsidRPr="00DB133F">
        <w:rPr>
          <w:b/>
          <w:sz w:val="22"/>
          <w:szCs w:val="22"/>
        </w:rPr>
        <w:tab/>
      </w:r>
      <w:r w:rsidRPr="00DB133F">
        <w:rPr>
          <w:b/>
          <w:sz w:val="22"/>
          <w:szCs w:val="22"/>
        </w:rPr>
        <w:tab/>
      </w:r>
      <w:r w:rsidRPr="00DB133F">
        <w:rPr>
          <w:b/>
          <w:sz w:val="22"/>
          <w:szCs w:val="22"/>
        </w:rPr>
        <w:tab/>
      </w:r>
      <w:r w:rsidRPr="00DB133F">
        <w:rPr>
          <w:b/>
          <w:sz w:val="22"/>
          <w:szCs w:val="22"/>
        </w:rPr>
        <w:tab/>
      </w:r>
      <w:r w:rsidRPr="00DB133F">
        <w:rPr>
          <w:b/>
          <w:sz w:val="22"/>
          <w:szCs w:val="22"/>
        </w:rPr>
        <w:tab/>
        <w:t>Stečajni sudac:</w:t>
      </w:r>
    </w:p>
    <w:p w:rsidRDefault="001C6B5E" w:rsidP="001C6B5E" w:rsidR="001C6B5E" w:rsidRPr="00002089">
      <w:pPr>
        <w:pStyle w:val="Tijeloteksta"/>
        <w:rPr>
          <w:b/>
          <w:sz w:val="16"/>
          <w:szCs w:val="16"/>
        </w:rPr>
      </w:pPr>
    </w:p>
    <w:p w:rsidRDefault="006768CB" w:rsidP="001C6B5E" w:rsidR="004F524C">
      <w:pPr>
        <w:pStyle w:val="Tijeloteksta"/>
        <w:rPr>
          <w:b/>
          <w:sz w:val="22"/>
          <w:szCs w:val="22"/>
        </w:rPr>
      </w:pPr>
      <w:r w:rsidRPr="00DB133F">
        <w:rPr>
          <w:b/>
          <w:sz w:val="22"/>
          <w:szCs w:val="22"/>
        </w:rPr>
        <w:tab/>
      </w:r>
      <w:r w:rsidRPr="00DB133F">
        <w:rPr>
          <w:b/>
          <w:sz w:val="22"/>
          <w:szCs w:val="22"/>
        </w:rPr>
        <w:tab/>
      </w:r>
      <w:r w:rsidRPr="00DB133F">
        <w:rPr>
          <w:b/>
          <w:sz w:val="22"/>
          <w:szCs w:val="22"/>
        </w:rPr>
        <w:tab/>
      </w:r>
      <w:r w:rsidRPr="00DB133F">
        <w:rPr>
          <w:b/>
          <w:sz w:val="22"/>
          <w:szCs w:val="22"/>
        </w:rPr>
        <w:tab/>
      </w:r>
      <w:r w:rsidRPr="00DB133F">
        <w:rPr>
          <w:b/>
          <w:sz w:val="22"/>
          <w:szCs w:val="22"/>
        </w:rPr>
        <w:tab/>
      </w:r>
      <w:r w:rsidRPr="00DB133F">
        <w:rPr>
          <w:b/>
          <w:sz w:val="22"/>
          <w:szCs w:val="22"/>
        </w:rPr>
        <w:tab/>
      </w:r>
      <w:r w:rsidRPr="00DB133F">
        <w:rPr>
          <w:b/>
          <w:sz w:val="22"/>
          <w:szCs w:val="22"/>
        </w:rPr>
        <w:tab/>
      </w:r>
      <w:r w:rsidRPr="00DB133F">
        <w:rPr>
          <w:b/>
          <w:sz w:val="22"/>
          <w:szCs w:val="22"/>
        </w:rPr>
        <w:tab/>
        <w:t>Srđan Gavranić</w:t>
      </w:r>
    </w:p>
    <w:p w:rsidRDefault="00DF13B7" w:rsidP="001C6B5E" w:rsidR="00DF13B7">
      <w:pPr>
        <w:pStyle w:val="Tijeloteksta"/>
        <w:rPr>
          <w:b/>
          <w:sz w:val="22"/>
          <w:szCs w:val="22"/>
        </w:rPr>
      </w:pPr>
    </w:p>
    <w:p w:rsidRDefault="00DF13B7" w:rsidP="001C6B5E" w:rsidR="00DF13B7">
      <w:pPr>
        <w:pStyle w:val="Tijeloteksta"/>
        <w:rPr>
          <w:b/>
          <w:sz w:val="22"/>
          <w:szCs w:val="22"/>
        </w:rPr>
      </w:pPr>
    </w:p>
    <w:p w:rsidRDefault="00360E7B" w:rsidP="001C6B5E" w:rsidR="00360E7B" w:rsidRPr="00DB133F">
      <w:pPr>
        <w:pStyle w:val="Tijeloteksta"/>
        <w:rPr>
          <w:b/>
          <w:sz w:val="22"/>
          <w:szCs w:val="22"/>
        </w:rPr>
      </w:pPr>
    </w:p>
    <w:p w:rsidRDefault="004F524C" w:rsidP="001C6B5E" w:rsidR="004F524C" w:rsidRPr="00DB133F">
      <w:pPr>
        <w:pStyle w:val="Tijeloteksta"/>
        <w:rPr>
          <w:b/>
          <w:sz w:val="22"/>
          <w:szCs w:val="22"/>
        </w:rPr>
      </w:pPr>
    </w:p>
    <w:p w:rsidRDefault="001C6B5E" w:rsidP="001C6B5E" w:rsidR="001C6B5E" w:rsidRPr="00DB133F">
      <w:pPr>
        <w:pStyle w:val="Tijeloteksta"/>
        <w:rPr>
          <w:b/>
          <w:sz w:val="22"/>
          <w:szCs w:val="22"/>
        </w:rPr>
      </w:pPr>
      <w:r w:rsidRPr="00DB133F">
        <w:rPr>
          <w:b/>
          <w:sz w:val="22"/>
          <w:szCs w:val="22"/>
        </w:rPr>
        <w:t>UPUTA O PRAVNOM LIJEKU</w:t>
      </w:r>
      <w:r w:rsidR="00643DFF" w:rsidRPr="00DB133F">
        <w:rPr>
          <w:b/>
          <w:sz w:val="22"/>
          <w:szCs w:val="22"/>
        </w:rPr>
        <w:t>:</w:t>
      </w:r>
    </w:p>
    <w:p w:rsidRDefault="00B00903" w:rsidP="00B00903" w:rsidR="00B00903" w:rsidRPr="00B00903">
      <w:pPr>
        <w:jc w:val="both"/>
        <w:rPr>
          <w:sz w:val="22"/>
          <w:szCs w:val="22"/>
        </w:rPr>
      </w:pPr>
      <w:r w:rsidRPr="00B00903">
        <w:rPr>
          <w:sz w:val="22"/>
          <w:szCs w:val="22"/>
        </w:rPr>
        <w:t xml:space="preserve">Protiv ovog rješenja </w:t>
      </w:r>
      <w:r w:rsidR="00964464">
        <w:rPr>
          <w:sz w:val="22"/>
          <w:szCs w:val="22"/>
        </w:rPr>
        <w:t xml:space="preserve">je </w:t>
      </w:r>
      <w:r w:rsidRPr="00B00903">
        <w:rPr>
          <w:sz w:val="22"/>
          <w:szCs w:val="22"/>
        </w:rPr>
        <w:t xml:space="preserve">dopušteno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Pr="00B00903">
          <w:rPr>
            <w:sz w:val="22"/>
            <w:szCs w:val="22"/>
          </w:rPr>
          <w:t>11. st</w:t>
        </w:r>
      </w:smartTag>
      <w:r w:rsidRPr="00B00903">
        <w:rPr>
          <w:sz w:val="22"/>
          <w:szCs w:val="22"/>
        </w:rPr>
        <w:t xml:space="preserve">. </w:t>
      </w:r>
      <w:smartTag w:element="metricconverter" w:uri="urn:schemas-microsoft-com:office:smarttags">
        <w:smartTagPr>
          <w:attr w:val="4. OZ" w:name="ProductID"/>
        </w:smartTagPr>
        <w:r w:rsidRPr="00B00903">
          <w:rPr>
            <w:sz w:val="22"/>
            <w:szCs w:val="22"/>
          </w:rPr>
          <w:t>4. OZ</w:t>
        </w:r>
      </w:smartTag>
      <w:r w:rsidRPr="00B00903">
        <w:rPr>
          <w:sz w:val="22"/>
          <w:szCs w:val="22"/>
        </w:rPr>
        <w:t>).</w:t>
      </w:r>
    </w:p>
    <w:p w:rsidRDefault="001C6B5E" w:rsidP="00B00903" w:rsidR="001C6B5E" w:rsidRPr="00DB133F">
      <w:pPr>
        <w:jc w:val="both"/>
        <w:rPr>
          <w:b/>
          <w:sz w:val="22"/>
          <w:szCs w:val="22"/>
        </w:rPr>
      </w:pPr>
      <w:r w:rsidRPr="00DB133F">
        <w:rPr>
          <w:b/>
          <w:sz w:val="22"/>
          <w:szCs w:val="22"/>
        </w:rPr>
        <w:tab/>
      </w:r>
      <w:r w:rsidRPr="00DB133F">
        <w:rPr>
          <w:b/>
          <w:sz w:val="22"/>
          <w:szCs w:val="22"/>
        </w:rPr>
        <w:tab/>
      </w:r>
      <w:r w:rsidRPr="00DB133F">
        <w:rPr>
          <w:b/>
          <w:sz w:val="22"/>
          <w:szCs w:val="22"/>
        </w:rPr>
        <w:tab/>
      </w:r>
      <w:r w:rsidRPr="00DB133F">
        <w:rPr>
          <w:b/>
          <w:sz w:val="22"/>
          <w:szCs w:val="22"/>
        </w:rPr>
        <w:tab/>
      </w:r>
      <w:r w:rsidRPr="00DB133F">
        <w:rPr>
          <w:b/>
          <w:sz w:val="22"/>
          <w:szCs w:val="22"/>
        </w:rPr>
        <w:tab/>
      </w:r>
      <w:r w:rsidRPr="00DB133F">
        <w:rPr>
          <w:b/>
          <w:sz w:val="22"/>
          <w:szCs w:val="22"/>
        </w:rPr>
        <w:tab/>
      </w:r>
      <w:r w:rsidRPr="00DB133F">
        <w:rPr>
          <w:b/>
          <w:sz w:val="22"/>
          <w:szCs w:val="22"/>
        </w:rPr>
        <w:tab/>
      </w:r>
      <w:r w:rsidRPr="00DB133F">
        <w:rPr>
          <w:b/>
          <w:sz w:val="22"/>
          <w:szCs w:val="22"/>
        </w:rPr>
        <w:tab/>
      </w:r>
    </w:p>
    <w:p w:rsidRDefault="001C6B5E" w:rsidP="001C6B5E" w:rsidR="001C6B5E" w:rsidRPr="00DB133F">
      <w:pPr>
        <w:jc w:val="both"/>
        <w:rPr>
          <w:b/>
          <w:sz w:val="22"/>
          <w:szCs w:val="22"/>
        </w:rPr>
      </w:pPr>
      <w:r w:rsidRPr="00DB133F">
        <w:rPr>
          <w:b/>
          <w:sz w:val="22"/>
          <w:szCs w:val="22"/>
        </w:rPr>
        <w:t xml:space="preserve">DN-a </w:t>
      </w:r>
      <w:r w:rsidRPr="00DB133F">
        <w:rPr>
          <w:sz w:val="22"/>
          <w:szCs w:val="22"/>
        </w:rPr>
        <w:t>(</w:t>
      </w:r>
      <w:r w:rsidR="003A0341">
        <w:rPr>
          <w:sz w:val="22"/>
          <w:szCs w:val="22"/>
        </w:rPr>
        <w:t>11</w:t>
      </w:r>
      <w:r w:rsidR="0024137E" w:rsidRPr="00DB133F">
        <w:rPr>
          <w:sz w:val="22"/>
          <w:szCs w:val="22"/>
        </w:rPr>
        <w:t>.0</w:t>
      </w:r>
      <w:r w:rsidR="003A0341">
        <w:rPr>
          <w:sz w:val="22"/>
          <w:szCs w:val="22"/>
        </w:rPr>
        <w:t>4</w:t>
      </w:r>
      <w:r w:rsidRPr="00DB133F">
        <w:rPr>
          <w:sz w:val="22"/>
          <w:szCs w:val="22"/>
        </w:rPr>
        <w:t>.201</w:t>
      </w:r>
      <w:r w:rsidR="00A44B7A">
        <w:rPr>
          <w:sz w:val="22"/>
          <w:szCs w:val="22"/>
        </w:rPr>
        <w:t>7</w:t>
      </w:r>
      <w:r w:rsidRPr="00DB133F">
        <w:rPr>
          <w:sz w:val="22"/>
          <w:szCs w:val="22"/>
        </w:rPr>
        <w:t>.g.)</w:t>
      </w:r>
      <w:r w:rsidRPr="00DB133F">
        <w:rPr>
          <w:b/>
          <w:sz w:val="22"/>
          <w:szCs w:val="22"/>
        </w:rPr>
        <w:t>:</w:t>
      </w:r>
    </w:p>
    <w:p w:rsidRDefault="001C6B5E" w:rsidP="001C6B5E" w:rsidR="001C6B5E" w:rsidRPr="00DB133F">
      <w:pPr>
        <w:jc w:val="both"/>
        <w:rPr>
          <w:sz w:val="22"/>
          <w:szCs w:val="22"/>
        </w:rPr>
      </w:pPr>
      <w:bookmarkStart w:name="_Hlt408271069" w:id="1"/>
      <w:bookmarkEnd w:id="1"/>
      <w:r w:rsidRPr="00DB133F">
        <w:rPr>
          <w:sz w:val="22"/>
          <w:szCs w:val="22"/>
        </w:rPr>
        <w:t>- stečajni upravitelj,</w:t>
      </w:r>
      <w:r w:rsidR="00577E72">
        <w:rPr>
          <w:sz w:val="22"/>
          <w:szCs w:val="22"/>
        </w:rPr>
        <w:t xml:space="preserve"> putem e oglasne ploče,</w:t>
      </w:r>
    </w:p>
    <w:p w:rsidRDefault="007C74C5" w:rsidP="007C74C5" w:rsidR="007C74C5" w:rsidRPr="00DB133F">
      <w:pPr>
        <w:pStyle w:val="Tijeloteksta"/>
        <w:numPr>
          <w:ilvl w:val="0"/>
          <w:numId w:val="15"/>
        </w:numPr>
        <w:tabs>
          <w:tab w:pos="142" w:val="left"/>
        </w:tabs>
        <w:ind w:firstLine="0" w:left="0"/>
        <w:rPr>
          <w:sz w:val="22"/>
          <w:szCs w:val="22"/>
        </w:rPr>
      </w:pPr>
      <w:r>
        <w:rPr>
          <w:sz w:val="22"/>
          <w:szCs w:val="22"/>
        </w:rPr>
        <w:t xml:space="preserve">e </w:t>
      </w:r>
      <w:r w:rsidR="00964464">
        <w:rPr>
          <w:sz w:val="22"/>
          <w:szCs w:val="22"/>
        </w:rPr>
        <w:t>oglasna ploča suda.</w:t>
      </w:r>
    </w:p>
    <w:sectPr w:rsidSect="00E35C74" w:rsidR="007C74C5" w:rsidRPr="00DB133F">
      <w:headerReference w:type="even" r:id="rId11"/>
      <w:headerReference w:type="default" r:id="rId12"/>
      <w:pgSz w:h="16838" w:w="11906"/>
      <w:pgMar w:gutter="0" w:footer="720" w:header="720" w:left="1797" w:bottom="977" w:right="110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711C6" w:rsidR="007711C6">
      <w:r>
        <w:separator/>
      </w:r>
    </w:p>
  </w:endnote>
  <w:endnote w:id="0" w:type="continuationSeparator">
    <w:p w:rsidRDefault="007711C6" w:rsidR="007711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711C6" w:rsidR="007711C6">
      <w:r>
        <w:separator/>
      </w:r>
    </w:p>
  </w:footnote>
  <w:footnote w:id="0" w:type="continuationSeparator">
    <w:p w:rsidRDefault="007711C6" w:rsidR="007711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60255" w:rsidP="002E1978" w:rsidR="00E6025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60255" w:rsidR="00E6025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978" w:rsidP="007711C6" w:rsidR="002E1978" w:rsidRPr="002E1978">
    <w:pPr>
      <w:pStyle w:val="Zaglavlje"/>
      <w:framePr w:y="1" w:xAlign="center" w:vAnchor="text" w:hAnchor="margin" w:wrap="around"/>
      <w:rPr>
        <w:rStyle w:val="Brojstranice"/>
        <w:sz w:val="20"/>
        <w:szCs w:val="20"/>
      </w:rPr>
    </w:pPr>
    <w:r w:rsidRPr="002E1978">
      <w:rPr>
        <w:rStyle w:val="Brojstranice"/>
        <w:sz w:val="20"/>
        <w:szCs w:val="20"/>
      </w:rPr>
      <w:fldChar w:fldCharType="begin"/>
    </w:r>
    <w:r w:rsidRPr="002E1978">
      <w:rPr>
        <w:rStyle w:val="Brojstranice"/>
        <w:sz w:val="20"/>
        <w:szCs w:val="20"/>
      </w:rPr>
      <w:instrText xml:space="preserve">PAGE  </w:instrText>
    </w:r>
    <w:r w:rsidRPr="002E1978">
      <w:rPr>
        <w:rStyle w:val="Brojstranice"/>
        <w:sz w:val="20"/>
        <w:szCs w:val="20"/>
      </w:rPr>
      <w:fldChar w:fldCharType="separate"/>
    </w:r>
    <w:r w:rsidR="003A0341">
      <w:rPr>
        <w:rStyle w:val="Brojstranice"/>
        <w:noProof/>
        <w:sz w:val="20"/>
        <w:szCs w:val="20"/>
      </w:rPr>
      <w:t>2</w:t>
    </w:r>
    <w:r w:rsidRPr="002E1978">
      <w:rPr>
        <w:rStyle w:val="Brojstranice"/>
        <w:sz w:val="20"/>
        <w:szCs w:val="20"/>
      </w:rPr>
      <w:fldChar w:fldCharType="end"/>
    </w:r>
  </w:p>
  <w:p w:rsidRDefault="003B7490" w:rsidP="003B7490" w:rsidR="003B7490" w:rsidRPr="003B7490">
    <w:pPr>
      <w:jc w:val="right"/>
      <w:rPr>
        <w:b/>
        <w:sz w:val="22"/>
        <w:szCs w:val="22"/>
      </w:rPr>
    </w:pPr>
    <w:r w:rsidRPr="003B7490">
      <w:rPr>
        <w:b/>
        <w:sz w:val="22"/>
        <w:szCs w:val="22"/>
      </w:rPr>
      <w:t>Posl. br. 6-St.949/2017-72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6911AB"/>
    <w:multiLevelType w:val="hybridMultilevel"/>
    <w:tmpl w:val="E6F84C68"/>
    <w:lvl w:tplc="E2B4D5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5A536EE"/>
    <w:multiLevelType w:val="hybridMultilevel"/>
    <w:tmpl w:val="1F58F580"/>
    <w:lvl w:tplc="B6043A1E" w:ilvl="0">
      <w:start w:val="1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0B9C1336"/>
    <w:multiLevelType w:val="hybridMultilevel"/>
    <w:tmpl w:val="44CCA8A8"/>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F36305C"/>
    <w:multiLevelType w:val="hybridMultilevel"/>
    <w:tmpl w:val="B4B661B0"/>
    <w:lvl w:tplc="A3DA8E4E"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20744139"/>
    <w:multiLevelType w:val="hybridMultilevel"/>
    <w:tmpl w:val="D7FA2A1A"/>
    <w:lvl w:tplc="D2B616D8" w:ilvl="0">
      <w:start w:val="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379E734D"/>
    <w:multiLevelType w:val="hybridMultilevel"/>
    <w:tmpl w:val="666A5B7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56CD4843"/>
    <w:multiLevelType w:val="hybridMultilevel"/>
    <w:tmpl w:val="BC1C0020"/>
    <w:lvl w:tplc="3410D89E"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5D2236B7"/>
    <w:multiLevelType w:val="hybridMultilevel"/>
    <w:tmpl w:val="1EEA6A1C"/>
    <w:lvl w:tplc="041A000F" w:ilvl="0">
      <w:start w:val="1"/>
      <w:numFmt w:val="decimal"/>
      <w:lvlText w:val="%1."/>
      <w:lvlJc w:val="left"/>
      <w:pPr>
        <w:tabs>
          <w:tab w:pos="2520" w:val="num"/>
        </w:tabs>
        <w:ind w:hanging="360" w:left="2520"/>
      </w:pPr>
      <w:rPr>
        <w:rFonts w:hint="default"/>
      </w:rPr>
    </w:lvl>
    <w:lvl w:tplc="041A0019" w:ilvl="1">
      <w:start w:val="1"/>
      <w:numFmt w:val="lowerLetter"/>
      <w:lvlText w:val="%2."/>
      <w:lvlJc w:val="left"/>
      <w:pPr>
        <w:tabs>
          <w:tab w:pos="3240" w:val="num"/>
        </w:tabs>
        <w:ind w:hanging="360" w:left="3240"/>
      </w:pPr>
    </w:lvl>
    <w:lvl w:tentative="true" w:tplc="041A001B" w:ilvl="2">
      <w:start w:val="1"/>
      <w:numFmt w:val="lowerRoman"/>
      <w:lvlText w:val="%3."/>
      <w:lvlJc w:val="right"/>
      <w:pPr>
        <w:tabs>
          <w:tab w:pos="3960" w:val="num"/>
        </w:tabs>
        <w:ind w:hanging="180" w:left="3960"/>
      </w:pPr>
    </w:lvl>
    <w:lvl w:tentative="true" w:tplc="041A000F" w:ilvl="3">
      <w:start w:val="1"/>
      <w:numFmt w:val="decimal"/>
      <w:lvlText w:val="%4."/>
      <w:lvlJc w:val="left"/>
      <w:pPr>
        <w:tabs>
          <w:tab w:pos="4680" w:val="num"/>
        </w:tabs>
        <w:ind w:hanging="360" w:left="4680"/>
      </w:pPr>
    </w:lvl>
    <w:lvl w:tentative="true" w:tplc="041A0019" w:ilvl="4">
      <w:start w:val="1"/>
      <w:numFmt w:val="lowerLetter"/>
      <w:lvlText w:val="%5."/>
      <w:lvlJc w:val="left"/>
      <w:pPr>
        <w:tabs>
          <w:tab w:pos="5400" w:val="num"/>
        </w:tabs>
        <w:ind w:hanging="360" w:left="5400"/>
      </w:pPr>
    </w:lvl>
    <w:lvl w:tentative="true" w:tplc="041A001B" w:ilvl="5">
      <w:start w:val="1"/>
      <w:numFmt w:val="lowerRoman"/>
      <w:lvlText w:val="%6."/>
      <w:lvlJc w:val="right"/>
      <w:pPr>
        <w:tabs>
          <w:tab w:pos="6120" w:val="num"/>
        </w:tabs>
        <w:ind w:hanging="180" w:left="6120"/>
      </w:pPr>
    </w:lvl>
    <w:lvl w:tentative="true" w:tplc="041A000F" w:ilvl="6">
      <w:start w:val="1"/>
      <w:numFmt w:val="decimal"/>
      <w:lvlText w:val="%7."/>
      <w:lvlJc w:val="left"/>
      <w:pPr>
        <w:tabs>
          <w:tab w:pos="6840" w:val="num"/>
        </w:tabs>
        <w:ind w:hanging="360" w:left="6840"/>
      </w:pPr>
    </w:lvl>
    <w:lvl w:tentative="true" w:tplc="041A0019" w:ilvl="7">
      <w:start w:val="1"/>
      <w:numFmt w:val="lowerLetter"/>
      <w:lvlText w:val="%8."/>
      <w:lvlJc w:val="left"/>
      <w:pPr>
        <w:tabs>
          <w:tab w:pos="7560" w:val="num"/>
        </w:tabs>
        <w:ind w:hanging="360" w:left="7560"/>
      </w:pPr>
    </w:lvl>
    <w:lvl w:tentative="true" w:tplc="041A001B" w:ilvl="8">
      <w:start w:val="1"/>
      <w:numFmt w:val="lowerRoman"/>
      <w:lvlText w:val="%9."/>
      <w:lvlJc w:val="right"/>
      <w:pPr>
        <w:tabs>
          <w:tab w:pos="8280" w:val="num"/>
        </w:tabs>
        <w:ind w:hanging="180" w:left="8280"/>
      </w:pPr>
    </w:lvl>
  </w:abstractNum>
  <w:abstractNum w:abstractNumId="10">
    <w:nsid w:val="5EB764D1"/>
    <w:multiLevelType w:val="hybridMultilevel"/>
    <w:tmpl w:val="35C428F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5F3670B9"/>
    <w:multiLevelType w:val="hybridMultilevel"/>
    <w:tmpl w:val="85A8154E"/>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5FD0792F"/>
    <w:multiLevelType w:val="hybridMultilevel"/>
    <w:tmpl w:val="59F0CDF4"/>
    <w:lvl w:tplc="8384E76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06E35F8"/>
    <w:multiLevelType w:val="hybridMultilevel"/>
    <w:tmpl w:val="2FF2A8DC"/>
    <w:lvl w:tplc="041A000F" w:ilvl="0">
      <w:start w:val="6"/>
      <w:numFmt w:val="decimal"/>
      <w:lvlText w:val="%1."/>
      <w:lvlJc w:val="left"/>
      <w:pPr>
        <w:tabs>
          <w:tab w:pos="3240" w:val="num"/>
        </w:tabs>
        <w:ind w:hanging="360" w:left="3240"/>
      </w:pPr>
      <w:rPr>
        <w:rFonts w:hint="default"/>
      </w:rPr>
    </w:lvl>
    <w:lvl w:tplc="A1D4EA72" w:ilvl="1">
      <w:start w:val="1"/>
      <w:numFmt w:val="decimal"/>
      <w:lvlText w:val="%2"/>
      <w:lvlJc w:val="left"/>
      <w:pPr>
        <w:tabs>
          <w:tab w:pos="3960" w:val="num"/>
        </w:tabs>
        <w:ind w:hanging="360" w:left="3960"/>
      </w:pPr>
      <w:rPr>
        <w:rFonts w:hint="default"/>
      </w:rPr>
    </w:lvl>
    <w:lvl w:tentative="true" w:tplc="041A001B" w:ilvl="2">
      <w:start w:val="1"/>
      <w:numFmt w:val="lowerRoman"/>
      <w:lvlText w:val="%3."/>
      <w:lvlJc w:val="right"/>
      <w:pPr>
        <w:tabs>
          <w:tab w:pos="4680" w:val="num"/>
        </w:tabs>
        <w:ind w:hanging="180" w:left="4680"/>
      </w:pPr>
    </w:lvl>
    <w:lvl w:tentative="true" w:tplc="041A000F" w:ilvl="3">
      <w:start w:val="1"/>
      <w:numFmt w:val="decimal"/>
      <w:lvlText w:val="%4."/>
      <w:lvlJc w:val="left"/>
      <w:pPr>
        <w:tabs>
          <w:tab w:pos="5400" w:val="num"/>
        </w:tabs>
        <w:ind w:hanging="360" w:left="5400"/>
      </w:pPr>
    </w:lvl>
    <w:lvl w:tentative="true" w:tplc="041A0019" w:ilvl="4">
      <w:start w:val="1"/>
      <w:numFmt w:val="lowerLetter"/>
      <w:lvlText w:val="%5."/>
      <w:lvlJc w:val="left"/>
      <w:pPr>
        <w:tabs>
          <w:tab w:pos="6120" w:val="num"/>
        </w:tabs>
        <w:ind w:hanging="360" w:left="6120"/>
      </w:pPr>
    </w:lvl>
    <w:lvl w:tentative="true" w:tplc="041A001B" w:ilvl="5">
      <w:start w:val="1"/>
      <w:numFmt w:val="lowerRoman"/>
      <w:lvlText w:val="%6."/>
      <w:lvlJc w:val="right"/>
      <w:pPr>
        <w:tabs>
          <w:tab w:pos="6840" w:val="num"/>
        </w:tabs>
        <w:ind w:hanging="180" w:left="6840"/>
      </w:pPr>
    </w:lvl>
    <w:lvl w:tentative="true" w:tplc="041A000F" w:ilvl="6">
      <w:start w:val="1"/>
      <w:numFmt w:val="decimal"/>
      <w:lvlText w:val="%7."/>
      <w:lvlJc w:val="left"/>
      <w:pPr>
        <w:tabs>
          <w:tab w:pos="7560" w:val="num"/>
        </w:tabs>
        <w:ind w:hanging="360" w:left="7560"/>
      </w:pPr>
    </w:lvl>
    <w:lvl w:tentative="true" w:tplc="041A0019" w:ilvl="7">
      <w:start w:val="1"/>
      <w:numFmt w:val="lowerLetter"/>
      <w:lvlText w:val="%8."/>
      <w:lvlJc w:val="left"/>
      <w:pPr>
        <w:tabs>
          <w:tab w:pos="8280" w:val="num"/>
        </w:tabs>
        <w:ind w:hanging="360" w:left="8280"/>
      </w:pPr>
    </w:lvl>
    <w:lvl w:tentative="true" w:tplc="041A001B" w:ilvl="8">
      <w:start w:val="1"/>
      <w:numFmt w:val="lowerRoman"/>
      <w:lvlText w:val="%9."/>
      <w:lvlJc w:val="right"/>
      <w:pPr>
        <w:tabs>
          <w:tab w:pos="9000" w:val="num"/>
        </w:tabs>
        <w:ind w:hanging="180" w:left="9000"/>
      </w:pPr>
    </w:lvl>
  </w:abstractNum>
  <w:abstractNum w:abstractNumId="14">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15">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abstractNum w:abstractNumId="16">
    <w:nsid w:val="752B334E"/>
    <w:multiLevelType w:val="hybridMultilevel"/>
    <w:tmpl w:val="C6F8C748"/>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14"/>
  </w:num>
  <w:num w:numId="3">
    <w:abstractNumId w:val="15"/>
  </w:num>
  <w:num w:numId="4">
    <w:abstractNumId w:val="4"/>
  </w:num>
  <w:num w:numId="5">
    <w:abstractNumId w:val="1"/>
  </w:num>
  <w:num w:numId="6">
    <w:abstractNumId w:val="10"/>
  </w:num>
  <w:num w:numId="7">
    <w:abstractNumId w:val="8"/>
  </w:num>
  <w:num w:numId="8">
    <w:abstractNumId w:val="3"/>
  </w:num>
  <w:num w:numId="9">
    <w:abstractNumId w:val="7"/>
  </w:num>
  <w:num w:numId="10">
    <w:abstractNumId w:val="11"/>
  </w:num>
  <w:num w:numId="11">
    <w:abstractNumId w:val="13"/>
  </w:num>
  <w:num w:numId="12">
    <w:abstractNumId w:val="2"/>
  </w:num>
  <w:num w:numId="13">
    <w:abstractNumId w:val="9"/>
  </w:num>
  <w:num w:numId="14">
    <w:abstractNumId w:val="16"/>
  </w:num>
  <w:num w:numId="15">
    <w:abstractNumId w:val="0"/>
  </w:num>
  <w:num w:numId="16">
    <w:abstractNumId w:val="12"/>
  </w:num>
  <w:num w:numId="17">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9"/>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2089"/>
    <w:rsid w:val="0001160D"/>
    <w:rsid w:val="000240DB"/>
    <w:rsid w:val="00050A51"/>
    <w:rsid w:val="00051284"/>
    <w:rsid w:val="00064400"/>
    <w:rsid w:val="00064E57"/>
    <w:rsid w:val="0007285F"/>
    <w:rsid w:val="00094D90"/>
    <w:rsid w:val="000A638A"/>
    <w:rsid w:val="000B20CA"/>
    <w:rsid w:val="000B28EB"/>
    <w:rsid w:val="000B2F5E"/>
    <w:rsid w:val="000B3478"/>
    <w:rsid w:val="000C0655"/>
    <w:rsid w:val="000D1114"/>
    <w:rsid w:val="00105CE5"/>
    <w:rsid w:val="00105FEC"/>
    <w:rsid w:val="00112D81"/>
    <w:rsid w:val="00126A63"/>
    <w:rsid w:val="001560E4"/>
    <w:rsid w:val="001732A7"/>
    <w:rsid w:val="00174101"/>
    <w:rsid w:val="001805BE"/>
    <w:rsid w:val="00181F7E"/>
    <w:rsid w:val="001A13B0"/>
    <w:rsid w:val="001A66AE"/>
    <w:rsid w:val="001B14F0"/>
    <w:rsid w:val="001C679E"/>
    <w:rsid w:val="001C6AD2"/>
    <w:rsid w:val="001C6B5E"/>
    <w:rsid w:val="001D69F4"/>
    <w:rsid w:val="001E1822"/>
    <w:rsid w:val="001E1C93"/>
    <w:rsid w:val="001F1F0D"/>
    <w:rsid w:val="001F5233"/>
    <w:rsid w:val="001F5C5F"/>
    <w:rsid w:val="00202074"/>
    <w:rsid w:val="00202250"/>
    <w:rsid w:val="00210F41"/>
    <w:rsid w:val="00211AE3"/>
    <w:rsid w:val="002130A9"/>
    <w:rsid w:val="00222747"/>
    <w:rsid w:val="00224020"/>
    <w:rsid w:val="0024137E"/>
    <w:rsid w:val="00241FF9"/>
    <w:rsid w:val="00265B9E"/>
    <w:rsid w:val="002669F2"/>
    <w:rsid w:val="00271CD4"/>
    <w:rsid w:val="0027349C"/>
    <w:rsid w:val="00273D9B"/>
    <w:rsid w:val="002750E1"/>
    <w:rsid w:val="00275FEE"/>
    <w:rsid w:val="002808A5"/>
    <w:rsid w:val="002834E1"/>
    <w:rsid w:val="00290D53"/>
    <w:rsid w:val="00296315"/>
    <w:rsid w:val="00297420"/>
    <w:rsid w:val="002977A6"/>
    <w:rsid w:val="002A0DB1"/>
    <w:rsid w:val="002B31C8"/>
    <w:rsid w:val="002B507E"/>
    <w:rsid w:val="002C324E"/>
    <w:rsid w:val="002D1CB0"/>
    <w:rsid w:val="002E15C6"/>
    <w:rsid w:val="002E1978"/>
    <w:rsid w:val="002E636A"/>
    <w:rsid w:val="00320035"/>
    <w:rsid w:val="0032640C"/>
    <w:rsid w:val="00331AD9"/>
    <w:rsid w:val="003356EA"/>
    <w:rsid w:val="0034211C"/>
    <w:rsid w:val="0034287B"/>
    <w:rsid w:val="00360E7B"/>
    <w:rsid w:val="003658E5"/>
    <w:rsid w:val="00367630"/>
    <w:rsid w:val="003A0341"/>
    <w:rsid w:val="003A3C3F"/>
    <w:rsid w:val="003A4F93"/>
    <w:rsid w:val="003B7490"/>
    <w:rsid w:val="003D4346"/>
    <w:rsid w:val="003F2396"/>
    <w:rsid w:val="003F6873"/>
    <w:rsid w:val="00412AEA"/>
    <w:rsid w:val="00416A8E"/>
    <w:rsid w:val="00437DC8"/>
    <w:rsid w:val="00444A34"/>
    <w:rsid w:val="00445ABB"/>
    <w:rsid w:val="00467CE8"/>
    <w:rsid w:val="0047391E"/>
    <w:rsid w:val="00475FB2"/>
    <w:rsid w:val="004777F0"/>
    <w:rsid w:val="00480285"/>
    <w:rsid w:val="004A410C"/>
    <w:rsid w:val="004A6938"/>
    <w:rsid w:val="004B231E"/>
    <w:rsid w:val="004C2C32"/>
    <w:rsid w:val="004D1B5C"/>
    <w:rsid w:val="004D66D4"/>
    <w:rsid w:val="004E009F"/>
    <w:rsid w:val="004E5DA4"/>
    <w:rsid w:val="004F524C"/>
    <w:rsid w:val="005008D2"/>
    <w:rsid w:val="005167CD"/>
    <w:rsid w:val="005325A1"/>
    <w:rsid w:val="00535DD2"/>
    <w:rsid w:val="00543C4D"/>
    <w:rsid w:val="00544BB2"/>
    <w:rsid w:val="005525BB"/>
    <w:rsid w:val="00555C1C"/>
    <w:rsid w:val="00556CD4"/>
    <w:rsid w:val="00562B9C"/>
    <w:rsid w:val="00563512"/>
    <w:rsid w:val="00563AEC"/>
    <w:rsid w:val="00577E72"/>
    <w:rsid w:val="00590798"/>
    <w:rsid w:val="005934A0"/>
    <w:rsid w:val="005A0326"/>
    <w:rsid w:val="005B063E"/>
    <w:rsid w:val="005B18B0"/>
    <w:rsid w:val="005C477C"/>
    <w:rsid w:val="005C4A5D"/>
    <w:rsid w:val="005C6966"/>
    <w:rsid w:val="005E24D6"/>
    <w:rsid w:val="005F021B"/>
    <w:rsid w:val="005F718D"/>
    <w:rsid w:val="005F754E"/>
    <w:rsid w:val="00601E81"/>
    <w:rsid w:val="0060654C"/>
    <w:rsid w:val="00610D92"/>
    <w:rsid w:val="00616A68"/>
    <w:rsid w:val="006206C1"/>
    <w:rsid w:val="00625FFE"/>
    <w:rsid w:val="0063094D"/>
    <w:rsid w:val="00640008"/>
    <w:rsid w:val="00643DFF"/>
    <w:rsid w:val="00650F6F"/>
    <w:rsid w:val="00652871"/>
    <w:rsid w:val="00666266"/>
    <w:rsid w:val="006756DE"/>
    <w:rsid w:val="006768CB"/>
    <w:rsid w:val="00693E25"/>
    <w:rsid w:val="00696C8D"/>
    <w:rsid w:val="00696D6A"/>
    <w:rsid w:val="006A3FB9"/>
    <w:rsid w:val="006A4F79"/>
    <w:rsid w:val="006A60CD"/>
    <w:rsid w:val="006B3CA0"/>
    <w:rsid w:val="006B6037"/>
    <w:rsid w:val="006C4470"/>
    <w:rsid w:val="006E0149"/>
    <w:rsid w:val="006F49EB"/>
    <w:rsid w:val="007109A8"/>
    <w:rsid w:val="007160B1"/>
    <w:rsid w:val="00722770"/>
    <w:rsid w:val="007372A4"/>
    <w:rsid w:val="007436BD"/>
    <w:rsid w:val="007711C6"/>
    <w:rsid w:val="00782202"/>
    <w:rsid w:val="00784C2C"/>
    <w:rsid w:val="007861F8"/>
    <w:rsid w:val="007A2204"/>
    <w:rsid w:val="007B06CF"/>
    <w:rsid w:val="007B5FA2"/>
    <w:rsid w:val="007B6140"/>
    <w:rsid w:val="007B667F"/>
    <w:rsid w:val="007C4B39"/>
    <w:rsid w:val="007C74C5"/>
    <w:rsid w:val="00804EDD"/>
    <w:rsid w:val="008140C5"/>
    <w:rsid w:val="00822CE0"/>
    <w:rsid w:val="00822ED9"/>
    <w:rsid w:val="00823601"/>
    <w:rsid w:val="00827A36"/>
    <w:rsid w:val="00831499"/>
    <w:rsid w:val="0084061D"/>
    <w:rsid w:val="00847E59"/>
    <w:rsid w:val="00855767"/>
    <w:rsid w:val="00871BAD"/>
    <w:rsid w:val="00872314"/>
    <w:rsid w:val="00875620"/>
    <w:rsid w:val="00875AF1"/>
    <w:rsid w:val="0087614D"/>
    <w:rsid w:val="008977C4"/>
    <w:rsid w:val="00897B76"/>
    <w:rsid w:val="008A55DD"/>
    <w:rsid w:val="008A5752"/>
    <w:rsid w:val="008B699C"/>
    <w:rsid w:val="008C68B8"/>
    <w:rsid w:val="008C7C09"/>
    <w:rsid w:val="008D136B"/>
    <w:rsid w:val="008D4212"/>
    <w:rsid w:val="008D791C"/>
    <w:rsid w:val="008E6A80"/>
    <w:rsid w:val="00900613"/>
    <w:rsid w:val="009117EE"/>
    <w:rsid w:val="009154DF"/>
    <w:rsid w:val="00921E6F"/>
    <w:rsid w:val="00933CF6"/>
    <w:rsid w:val="009500A9"/>
    <w:rsid w:val="00952E30"/>
    <w:rsid w:val="009540AE"/>
    <w:rsid w:val="00960197"/>
    <w:rsid w:val="009601E7"/>
    <w:rsid w:val="00962046"/>
    <w:rsid w:val="00964464"/>
    <w:rsid w:val="009768A8"/>
    <w:rsid w:val="00977FF0"/>
    <w:rsid w:val="009822BE"/>
    <w:rsid w:val="009844E9"/>
    <w:rsid w:val="0098473D"/>
    <w:rsid w:val="009850C5"/>
    <w:rsid w:val="00986078"/>
    <w:rsid w:val="00986B1A"/>
    <w:rsid w:val="00996895"/>
    <w:rsid w:val="009A2F41"/>
    <w:rsid w:val="009A52B0"/>
    <w:rsid w:val="009A5CC2"/>
    <w:rsid w:val="009B717A"/>
    <w:rsid w:val="009D2E14"/>
    <w:rsid w:val="009D3046"/>
    <w:rsid w:val="009F380E"/>
    <w:rsid w:val="00A05715"/>
    <w:rsid w:val="00A15B43"/>
    <w:rsid w:val="00A2285A"/>
    <w:rsid w:val="00A33810"/>
    <w:rsid w:val="00A33F3F"/>
    <w:rsid w:val="00A373E1"/>
    <w:rsid w:val="00A44B7A"/>
    <w:rsid w:val="00A56C93"/>
    <w:rsid w:val="00A6231D"/>
    <w:rsid w:val="00A66E4D"/>
    <w:rsid w:val="00A738B3"/>
    <w:rsid w:val="00A866A0"/>
    <w:rsid w:val="00A87FC5"/>
    <w:rsid w:val="00A94F78"/>
    <w:rsid w:val="00A96DAE"/>
    <w:rsid w:val="00A971CC"/>
    <w:rsid w:val="00AC1943"/>
    <w:rsid w:val="00AC1A08"/>
    <w:rsid w:val="00AC2766"/>
    <w:rsid w:val="00AD1037"/>
    <w:rsid w:val="00AE2028"/>
    <w:rsid w:val="00AE52B9"/>
    <w:rsid w:val="00AE7365"/>
    <w:rsid w:val="00AF4378"/>
    <w:rsid w:val="00AF51CE"/>
    <w:rsid w:val="00AF7075"/>
    <w:rsid w:val="00B00903"/>
    <w:rsid w:val="00B3302D"/>
    <w:rsid w:val="00B3737E"/>
    <w:rsid w:val="00B4286B"/>
    <w:rsid w:val="00B43DB0"/>
    <w:rsid w:val="00B50A1E"/>
    <w:rsid w:val="00B53DC6"/>
    <w:rsid w:val="00B53F18"/>
    <w:rsid w:val="00B70172"/>
    <w:rsid w:val="00B71EC2"/>
    <w:rsid w:val="00B86CF7"/>
    <w:rsid w:val="00BA466F"/>
    <w:rsid w:val="00BB11DC"/>
    <w:rsid w:val="00BD01C0"/>
    <w:rsid w:val="00BD3AAB"/>
    <w:rsid w:val="00BD43BA"/>
    <w:rsid w:val="00BD5601"/>
    <w:rsid w:val="00BF0712"/>
    <w:rsid w:val="00BF1E9A"/>
    <w:rsid w:val="00BF404F"/>
    <w:rsid w:val="00BF4E2A"/>
    <w:rsid w:val="00C150DF"/>
    <w:rsid w:val="00C1564B"/>
    <w:rsid w:val="00C16F54"/>
    <w:rsid w:val="00C3316C"/>
    <w:rsid w:val="00C35ABF"/>
    <w:rsid w:val="00C452A3"/>
    <w:rsid w:val="00C67A88"/>
    <w:rsid w:val="00C87615"/>
    <w:rsid w:val="00CA1B67"/>
    <w:rsid w:val="00CD7055"/>
    <w:rsid w:val="00CD713B"/>
    <w:rsid w:val="00CD7839"/>
    <w:rsid w:val="00CE637D"/>
    <w:rsid w:val="00CE7A86"/>
    <w:rsid w:val="00D17165"/>
    <w:rsid w:val="00D26414"/>
    <w:rsid w:val="00D312E6"/>
    <w:rsid w:val="00D341B5"/>
    <w:rsid w:val="00D362A1"/>
    <w:rsid w:val="00D448DF"/>
    <w:rsid w:val="00D461D4"/>
    <w:rsid w:val="00D54E4E"/>
    <w:rsid w:val="00D601BB"/>
    <w:rsid w:val="00D647EF"/>
    <w:rsid w:val="00D76FF6"/>
    <w:rsid w:val="00D81DFC"/>
    <w:rsid w:val="00D939B4"/>
    <w:rsid w:val="00DB133F"/>
    <w:rsid w:val="00DB2EB1"/>
    <w:rsid w:val="00DB4C91"/>
    <w:rsid w:val="00DB5E62"/>
    <w:rsid w:val="00DB730E"/>
    <w:rsid w:val="00DC0E7B"/>
    <w:rsid w:val="00DC564C"/>
    <w:rsid w:val="00DC79E8"/>
    <w:rsid w:val="00DD372B"/>
    <w:rsid w:val="00DD45C6"/>
    <w:rsid w:val="00DD5ED9"/>
    <w:rsid w:val="00DD6D6D"/>
    <w:rsid w:val="00DE5101"/>
    <w:rsid w:val="00DF13B7"/>
    <w:rsid w:val="00E003D1"/>
    <w:rsid w:val="00E02687"/>
    <w:rsid w:val="00E0274C"/>
    <w:rsid w:val="00E041D9"/>
    <w:rsid w:val="00E13C0A"/>
    <w:rsid w:val="00E143AA"/>
    <w:rsid w:val="00E2214B"/>
    <w:rsid w:val="00E26890"/>
    <w:rsid w:val="00E30596"/>
    <w:rsid w:val="00E35C74"/>
    <w:rsid w:val="00E35D17"/>
    <w:rsid w:val="00E56924"/>
    <w:rsid w:val="00E60255"/>
    <w:rsid w:val="00E63D07"/>
    <w:rsid w:val="00E677F1"/>
    <w:rsid w:val="00E83DF3"/>
    <w:rsid w:val="00E858AA"/>
    <w:rsid w:val="00E876B0"/>
    <w:rsid w:val="00E908CA"/>
    <w:rsid w:val="00E91F84"/>
    <w:rsid w:val="00EA3204"/>
    <w:rsid w:val="00EA5DA7"/>
    <w:rsid w:val="00EC18C4"/>
    <w:rsid w:val="00EC637D"/>
    <w:rsid w:val="00EF6C3B"/>
    <w:rsid w:val="00EF715C"/>
    <w:rsid w:val="00F04726"/>
    <w:rsid w:val="00F1574D"/>
    <w:rsid w:val="00F1646D"/>
    <w:rsid w:val="00F16825"/>
    <w:rsid w:val="00F30344"/>
    <w:rsid w:val="00F31170"/>
    <w:rsid w:val="00F35E37"/>
    <w:rsid w:val="00F4204A"/>
    <w:rsid w:val="00F54CAB"/>
    <w:rsid w:val="00F60F33"/>
    <w:rsid w:val="00F72474"/>
    <w:rsid w:val="00F826FA"/>
    <w:rsid w:val="00F87EBD"/>
    <w:rsid w:val="00FA25AB"/>
    <w:rsid w:val="00FB2875"/>
    <w:rsid w:val="00FB3BDB"/>
    <w:rsid w:val="00FC5D91"/>
    <w:rsid w:val="00FD149D"/>
    <w:rsid w:val="00FD6F45"/>
    <w:rsid w:val="00FE110B"/>
    <w:rsid w:val="00FE4C45"/>
    <w:rsid w:val="00FE6EB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styleId="Tijeloteksta" w:type="paragraph">
    <w:name w:val="Body Text"/>
    <w:basedOn w:val="Normal"/>
    <w:rsid w:val="003D4346"/>
    <w:pPr>
      <w:jc w:val="both"/>
    </w:pPr>
    <w:rPr>
      <w:szCs w:val="20"/>
    </w:rPr>
  </w:style>
  <w:style w:styleId="Odlomakpopisa" w:type="paragraph">
    <w:name w:val="List Paragraph"/>
    <w:basedOn w:val="Normal"/>
    <w:uiPriority w:val="34"/>
    <w:qFormat/>
    <w:rsid w:val="00BF1E9A"/>
    <w:pPr>
      <w:ind w:left="720"/>
      <w:contextualSpacing/>
    </w:pPr>
  </w:style>
  <w:style w:styleId="Tekstrezerviranogmjesta" w:type="character">
    <w:name w:val="Placeholder Text"/>
    <w:basedOn w:val="Zadanifontodlomka"/>
    <w:uiPriority w:val="99"/>
    <w:semiHidden/>
    <w:rsid w:val="003A0341"/>
    <w:rPr>
      <w:color w:val="808080"/>
      <w:bdr w:space="0" w:sz="0" w:color="auto" w:val="none"/>
      <w:shd w:fill="auto" w:color="auto" w:val="clear"/>
    </w:rPr>
  </w:style>
  <w:style w:customStyle="true" w:styleId="eSPISCCParagraphDefaultFont" w:type="character">
    <w:name w:val="eSPIS_CC_Paragraph Default Font"/>
    <w:basedOn w:val="Zadanifontodlomka"/>
    <w:rsid w:val="003A0341"/>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3A0341"/>
    <w:rPr>
      <w:color w:val="000000"/>
      <w:sz w:val="20"/>
      <w:bdr w:space="0" w:sz="0" w:color="auto" w:val="none"/>
      <w:shd w:fill="FFFFCC" w:color="auto" w:val="clear"/>
      <w:lang w:val="hr-HR"/>
    </w:rPr>
  </w:style>
  <w:style w:customStyle="true" w:styleId="PozadinaSvijetloCrvena" w:type="character">
    <w:name w:val="Pozadina_SvijetloCrvena"/>
    <w:basedOn w:val="eSPISCCParagraphDefaultFont"/>
    <w:rsid w:val="003A0341"/>
    <w:rPr>
      <w:rFonts w:cs="Times New Roman" w:hAnsi="Times New Roman" w:ascii="Times New Roman"/>
      <w:color w:val="000000"/>
      <w:sz w:val="20"/>
      <w:bdr w:space="0" w:sz="0" w:color="auto" w:val="none"/>
      <w:shd w:fill="FFCCCC" w:color="auto" w:val="clear"/>
      <w:lang w:val="hr-HR"/>
    </w:rPr>
  </w:style>
  <w:style w:customStyle="true" w:styleId="PozadinaSvijetloZelena" w:type="character">
    <w:name w:val="Pozadina_SvijetloZelena"/>
    <w:basedOn w:val="eSPISCCParagraphDefaultFont"/>
    <w:rsid w:val="003A0341"/>
    <w:rPr>
      <w:rFonts w:cs="Times New Roman" w:hAnsi="Times New Roman" w:ascii="Times New Roman"/>
      <w:color w:val="000000"/>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styleId="Tijeloteksta" w:type="paragraph">
    <w:name w:val="Body Text"/>
    <w:basedOn w:val="Normal"/>
    <w:rsid w:val="003D4346"/>
    <w:pPr>
      <w:jc w:val="both"/>
    </w:pPr>
    <w:rPr>
      <w:szCs w:val="20"/>
    </w:rPr>
  </w:style>
  <w:style w:styleId="Odlomakpopisa" w:type="paragraph">
    <w:name w:val="List Paragraph"/>
    <w:basedOn w:val="Normal"/>
    <w:uiPriority w:val="34"/>
    <w:qFormat/>
    <w:rsid w:val="00BF1E9A"/>
    <w:pPr>
      <w:ind w:left="720"/>
      <w:contextualSpacing/>
    </w:pPr>
  </w:style>
  <w:style w:styleId="Tekstrezerviranogmjesta" w:type="character">
    <w:name w:val="Placeholder Text"/>
    <w:basedOn w:val="Zadanifontodlomka"/>
    <w:uiPriority w:val="99"/>
    <w:semiHidden/>
    <w:rsid w:val="003A0341"/>
    <w:rPr>
      <w:color w:val="808080"/>
      <w:bdr w:color="auto" w:space="0" w:sz="0" w:val="none"/>
      <w:shd w:color="auto" w:fill="auto" w:val="clear"/>
    </w:rPr>
  </w:style>
  <w:style w:customStyle="1" w:styleId="eSPISCCParagraphDefaultFont" w:type="character">
    <w:name w:val="eSPIS_CC_Paragraph Default Font"/>
    <w:basedOn w:val="Zadanifontodlomka"/>
    <w:rsid w:val="003A0341"/>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3A0341"/>
    <w:rPr>
      <w:color w:val="000000"/>
      <w:sz w:val="20"/>
      <w:bdr w:color="auto" w:space="0" w:sz="0" w:val="none"/>
      <w:shd w:color="auto" w:fill="FFFFCC" w:val="clear"/>
      <w:lang w:val="hr-HR"/>
    </w:rPr>
  </w:style>
  <w:style w:customStyle="1" w:styleId="PozadinaSvijetloCrvena" w:type="character">
    <w:name w:val="Pozadina_SvijetloCrvena"/>
    <w:basedOn w:val="eSPISCCParagraphDefaultFont"/>
    <w:rsid w:val="003A0341"/>
    <w:rPr>
      <w:rFonts w:ascii="Times New Roman" w:cs="Times New Roman" w:hAnsi="Times New Roman"/>
      <w:color w:val="000000"/>
      <w:sz w:val="20"/>
      <w:bdr w:color="auto" w:space="0" w:sz="0" w:val="none"/>
      <w:shd w:color="auto" w:fill="FFCCCC" w:val="clear"/>
      <w:lang w:val="hr-HR"/>
    </w:rPr>
  </w:style>
  <w:style w:customStyle="1" w:styleId="PozadinaSvijetloZelena" w:type="character">
    <w:name w:val="Pozadina_SvijetloZelena"/>
    <w:basedOn w:val="eSPISCCParagraphDefaultFont"/>
    <w:rsid w:val="003A0341"/>
    <w:rPr>
      <w:rFonts w:ascii="Times New Roman" w:cs="Times New Roman" w:hAnsi="Times New Roman"/>
      <w:color w:val="00000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940531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travnja 2017.</izvorni_sadrzaj>
    <derivirana_varijabla naziv="DomainObject.DatumDonosenjaOdluke_1">11.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949</izvorni_sadrzaj>
    <derivirana_varijabla naziv="DomainObject.Predmet.Broj_1">949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56 zaposlenika</izvorni_sadrzaj>
    <derivirana_varijabla naziv="DomainObject.Predmet.Opis_1">56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St-949/2016</izvorni_sadrzaj>
    <derivirana_varijabla naziv="DomainObject.Predmet.OznakaBroj_1">St-949/2016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GRADSKA MLJEKARA d.o.o. za proizvodnju i trgovinu</izvorni_sadrzaj>
    <derivirana_varijabla naziv="DomainObject.Predmet.ProtustrankaFormated_1">  GRADSKA MLJEKARA d.o.o. za proizvodnju i trgovinu</derivirana_varijabla>
  </DomainObject.Predmet.ProtustrankaFormated>
  <DomainObject.Predmet.ProtustrankaFormatedOIB>
    <izvorni_sadrzaj>  GRADSKA MLJEKARA d.o.o. za proizvodnju i trgovinu, OIB 39786826319</izvorni_sadrzaj>
    <derivirana_varijabla naziv="DomainObject.Predmet.ProtustrankaFormatedOIB_1">  GRADSKA MLJEKARA d.o.o. za proizvodnju i trgovinu, OIB 39786826319</derivirana_varijabla>
  </DomainObject.Predmet.ProtustrankaFormatedOIB>
  <DomainObject.Predmet.ProtustrankaFormatedWithAdress>
    <izvorni_sadrzaj> GRADSKA MLJEKARA d.o.o. za proizvodnju i trgovinu, Komulovića put 4, 21000 Split</izvorni_sadrzaj>
    <derivirana_varijabla naziv="DomainObject.Predmet.ProtustrankaFormatedWithAdress_1"> GRADSKA MLJEKARA d.o.o. za proizvodnju i trgovinu, Komulovića put 4, 21000 Split</derivirana_varijabla>
  </DomainObject.Predmet.ProtustrankaFormatedWithAdress>
  <DomainObject.Predmet.ProtustrankaFormatedWithAdressOIB>
    <izvorni_sadrzaj> GRADSKA MLJEKARA d.o.o. za proizvodnju i trgovinu, OIB 39786826319, Komulovića put 4, 21000 Split</izvorni_sadrzaj>
    <derivirana_varijabla naziv="DomainObject.Predmet.ProtustrankaFormatedWithAdressOIB_1"> GRADSKA MLJEKARA d.o.o. za proizvodnju i trgovinu, OIB 39786826319, Komulovića put 4, 21000 Split</derivirana_varijabla>
  </DomainObject.Predmet.ProtustrankaFormatedWithAdressOIB>
  <DomainObject.Predmet.ProtustrankaWithAdress>
    <izvorni_sadrzaj>GRADSKA MLJEKARA d.o.o. za proizvodnju i trgovinu Komulovića put 4, 21000 Split</izvorni_sadrzaj>
    <derivirana_varijabla naziv="DomainObject.Predmet.ProtustrankaWithAdress_1">GRADSKA MLJEKARA d.o.o. za proizvodnju i trgovinu Komulovića put 4, 21000 Split</derivirana_varijabla>
  </DomainObject.Predmet.ProtustrankaWithAdress>
  <DomainObject.Predmet.ProtustrankaWithAdressOIB>
    <izvorni_sadrzaj>GRADSKA MLJEKARA d.o.o. za proizvodnju i trgovinu, OIB 39786826319, Komulovića put 4, 21000 Split</izvorni_sadrzaj>
    <derivirana_varijabla naziv="DomainObject.Predmet.ProtustrankaWithAdressOIB_1">GRADSKA MLJEKARA d.o.o. za proizvodnju i trgovinu, OIB 39786826319, Komulovića put 4, 21000 Split</derivirana_varijabla>
  </DomainObject.Predmet.ProtustrankaWithAdressOIB>
  <DomainObject.Predmet.ProtustrankaNazivFormated>
    <izvorni_sadrzaj>GRADSKA MLJEKARA d.o.o. za proizvodnju i trgovinu</izvorni_sadrzaj>
    <derivirana_varijabla naziv="DomainObject.Predmet.ProtustrankaNazivFormated_1">GRADSKA MLJEKARA d.o.o. za proizvodnju i trgovinu</derivirana_varijabla>
  </DomainObject.Predmet.ProtustrankaNazivFormated>
  <DomainObject.Predmet.ProtustrankaNazivFormatedOIB>
    <izvorni_sadrzaj>GRADSKA MLJEKARA d.o.o. za proizvodnju i trgovinu, OIB 39786826319</izvorni_sadrzaj>
    <derivirana_varijabla naziv="DomainObject.Predmet.ProtustrankaNazivFormatedOIB_1">GRADSKA MLJEKARA d.o.o. za proizvodnju i trgovinu, OIB 39786826319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KONZUM trgovina na veliko i malo d.d.; ADRIA GRUPA društvo s ograničenom odgovornošću za trgovinu, usluge, posredovanje i putnička agencija; VIGENS d.o.o. za proizvodnju i usluge; GRAD SPLIT; Alen Ivković; Hrvatska radiotelevizija; HNK HAJDUK š.d.d; VIPLAST društvo s ograničenom odgovornošću za proizvodnju i prodaju metalnih i plastičnih proizvoda; JADRANTRANS SERVIS I TRGOVINA d. o. o. za trgovinu</izvorni_sadrzaj>
    <derivirana_varijabla naziv="DomainObject.Predmet.StrankaFormated_1">  FINANCIJSKA AGENCIJA, RC SPLIT; KONZUM trgovina na veliko i malo d.d.; ADRIA GRUPA društvo s ograničenom odgovornošću za trgovinu, usluge, posredovanje i putnička agencija; VIGENS d.o.o. za proizvodnju i usluge; GRAD SPLIT; Alen Ivković; Hrvatska radiotelevizija; HNK HAJDUK š.d.d; VIPLAST društvo s ograničenom odgovornošću za proizvodnju i prodaju metalnih i plastičnih proizvoda; JADRANTRANS SERVIS I TRGOVINA d. o. o. za trgovinu</derivirana_varijabla>
  </DomainObject.Predmet.StrankaFormated>
  <DomainObject.Predmet.StrankaFormatedOIB>
    <izvorni_sadrzaj>  FINANCIJSKA AGENCIJA, RC SPLIT, OIB 85821130368; KONZUM trgovina na veliko i malo d.d., OIB 29955634590; ADRIA GRUPA društvo s ograničenom odgovornošću za trgovinu, usluge, posredovanje i putnička agencija, OIB 06637660960; VIGENS d.o.o. za proizvodnju i usluge, OIB 11059217210; GRAD SPLIT, OIB 78755598868; Alen Ivković, OIB 63957064080; Hrvatska radiotelevizija, OIB 68419124305; HNK HAJDUK š.d.d, OIB 04785516590; VIPLAST društvo s ograničenom odgovornošću za proizvodnju i prodaju metalnih i plastičnih proizvoda, OIB 04926114228; JADRANTRANS SERVIS I TRGOVINA d. o. o. za trgovinu, OIB 25805887462</izvorni_sadrzaj>
    <derivirana_varijabla naziv="DomainObject.Predmet.StrankaFormatedOIB_1">  FINANCIJSKA AGENCIJA, RC SPLIT, OIB 85821130368; KONZUM trgovina na veliko i malo d.d., OIB 29955634590; ADRIA GRUPA društvo s ograničenom odgovornošću za trgovinu, usluge, posredovanje i putnička agencija, OIB 06637660960; VIGENS d.o.o. za proizvodnju i usluge, OIB 11059217210; GRAD SPLIT, OIB 78755598868; Alen Ivković, OIB 63957064080; Hrvatska radiotelevizija, OIB 68419124305; HNK HAJDUK š.d.d, OIB 04785516590; VIPLAST društvo s ograničenom odgovornošću za proizvodnju i prodaju metalnih i plastičnih proizvoda, OIB 04926114228; JADRANTRANS SERVIS I TRGOVINA d. o. o. za trgovinu, OIB 25805887462</derivirana_varijabla>
  </DomainObject.Predmet.StrankaFormatedOIB>
  <DomainObject.Predmet.StrankaFormatedWithAdress>
    <izvorni_sadrzaj> FINANCIJSKA AGENCIJA, RC SPLIT, Mažuranićevo šetalište 24 b, 21000 Split; KONZUM trgovina na veliko i malo d.d., Marijana Čavića 1/a, 10000 Zagreb; ADRIA GRUPA društvo s ograničenom odgovornošću za trgovinu, usluge, posredovanje i putnička agencija, Heinzelova 53/a, 10000 Zagreb; VIGENS d.o.o. za proizvodnju i usluge, Put Sv. Bartula 37, 23000 Kožino; GRAD SPLIT, Branimirova obala 17, 21000 Split; Alen Ivković, Kvarnerska Cesta 47 A, 51211 Matulji; Hrvatska radiotelevizija, Prisavlje 3, 10000 Zagreb; HNK HAJDUK š.d.d, Ulica 8 mediteranskih igara 2, 21000 Split; VIPLAST društvo s ograničenom odgovornošću za proizvodnju i prodaju metalnih i plastičnih proizvoda, Kučanska 22, 42000 Varaždin; JADRANTRANS SERVIS I TRGOVINA d. o. o. za trgovinu, Put bana 22, 21204 Dugopolje</izvorni_sadrzaj>
    <derivirana_varijabla naziv="DomainObject.Predmet.StrankaFormatedWithAdress_1"> FINANCIJSKA AGENCIJA, RC SPLIT, Mažuranićevo šetalište 24 b, 21000 Split; KONZUM trgovina na veliko i malo d.d., Marijana Čavića 1/a, 10000 Zagreb; ADRIA GRUPA društvo s ograničenom odgovornošću za trgovinu, usluge, posredovanje i putnička agencija, Heinzelova 53/a, 10000 Zagreb; VIGENS d.o.o. za proizvodnju i usluge, Put Sv. Bartula 37, 23000 Kožino; GRAD SPLIT, Branimirova obala 17, 21000 Split; Alen Ivković, Kvarnerska Cesta 47 A, 51211 Matulji; Hrvatska radiotelevizija, Prisavlje 3, 10000 Zagreb; HNK HAJDUK š.d.d, Ulica 8 mediteranskih igara 2, 21000 Split; VIPLAST društvo s ograničenom odgovornošću za proizvodnju i prodaju metalnih i plastičnih proizvoda, Kučanska 22, 42000 Varaždin; JADRANTRANS SERVIS I TRGOVINA d. o. o. za trgovinu, Put bana 22, 21204 Dugopolje</derivirana_varijabla>
  </DomainObject.Predmet.StrankaFormatedWithAdress>
  <DomainObject.Predmet.StrankaFormatedWithAdressOIB>
    <izvorni_sadrzaj> FINANCIJSKA AGENCIJA, RC SPLIT, OIB 85821130368, Mažuranićevo šetalište 24 b, 21000 Split; KONZUM trgovina na veliko i malo d.d., OIB 29955634590, Marijana Čavića 1/a, 10000 Zagreb; ADRIA GRUPA društvo s ograničenom odgovornošću za trgovinu, usluge, posredovanje i putnička agencija, OIB 06637660960, Heinzelova 53/a, 10000 Zagreb; VIGENS d.o.o. za proizvodnju i usluge, OIB 11059217210, Put Sv. Bartula 37, 23000 Kožino; GRAD SPLIT, OIB 78755598868, Branimirova obala 17, 21000 Split; Alen Ivković, OIB 63957064080, Kvarnerska Cesta 47 A, 51211 Matulji; Hrvatska radiotelevizija, OIB 68419124305, Prisavlje 3, 10000 Zagreb; HNK HAJDUK š.d.d, OIB 04785516590, Ulica 8 mediteranskih igara 2, 21000 Split; VIPLAST društvo s ograničenom odgovornošću za proizvodnju i prodaju metalnih i plastičnih proizvoda, OIB 04926114228, Kučanska 22, 42000 Varaždin; JADRANTRANS SERVIS I TRGOVINA d. o. o. za trgovinu, OIB 25805887462, Put bana 22, 21204 Dugopolje</izvorni_sadrzaj>
    <derivirana_varijabla naziv="DomainObject.Predmet.StrankaFormatedWithAdressOIB_1"> FINANCIJSKA AGENCIJA, RC SPLIT, OIB 85821130368, Mažuranićevo šetalište 24 b, 21000 Split; KONZUM trgovina na veliko i malo d.d., OIB 29955634590, Marijana Čavića 1/a, 10000 Zagreb; ADRIA GRUPA društvo s ograničenom odgovornošću za trgovinu, usluge, posredovanje i putnička agencija, OIB 06637660960, Heinzelova 53/a, 10000 Zagreb; VIGENS d.o.o. za proizvodnju i usluge, OIB 11059217210, Put Sv. Bartula 37, 23000 Kožino; GRAD SPLIT, OIB 78755598868, Branimirova obala 17, 21000 Split; Alen Ivković, OIB 63957064080, Kvarnerska Cesta 47 A, 51211 Matulji; Hrvatska radiotelevizija, OIB 68419124305, Prisavlje 3, 10000 Zagreb; HNK HAJDUK š.d.d, OIB 04785516590, Ulica 8 mediteranskih igara 2, 21000 Split; VIPLAST društvo s ograničenom odgovornošću za proizvodnju i prodaju metalnih i plastičnih proizvoda, OIB 04926114228, Kučanska 22, 42000 Varaždin; JADRANTRANS SERVIS I TRGOVINA d. o. o. za trgovinu, OIB 25805887462, Put bana 22, 21204 Dugopolje</derivirana_varijabla>
  </DomainObject.Predmet.StrankaFormatedWithAdressOIB>
  <DomainObject.Predmet.StrankaWithAdress>
    <izvorni_sadrzaj>FINANCIJSKA AGENCIJA, RC SPLIT Mažuranićevo šetalište 24 b,21000 Split,KONZUM trgovina na veliko i malo d.d. Marijana Čavića 1/a,10000 Zagreb,ADRIA GRUPA društvo s ograničenom odgovornošću za trgovinu, usluge, posredovanje i putnička agencija Heinzelova 53/a,10000 Zagreb,VIGENS d.o.o. za proizvodnju i usluge Put Sv. Bartula 37,23000 Kožino,GRAD SPLIT Branimirova obala 17,21000 Split,Alen Ivković Kvarnerska Cesta 47 A,51211 Matulji,Hrvatska radiotelevizija Prisavlje 3,10000 Zagreb,HNK HAJDUK š.d.d Ulica 8 mediteranskih igara 2,21000 Split,VIPLAST društvo s ograničenom odgovornošću za proizvodnju i prodaju metalnih i plastičnih proizvoda Kučanska 22,42000 Varaždin,JADRANTRANS SERVIS I TRGOVINA d. o. o. za trgovinu Put bana 22,21204 Dugopolje</izvorni_sadrzaj>
    <derivirana_varijabla naziv="DomainObject.Predmet.StrankaWithAdress_1">FINANCIJSKA AGENCIJA, RC SPLIT Mažuranićevo šetalište 24 b,21000 Split,KONZUM trgovina na veliko i malo d.d. Marijana Čavića 1/a,10000 Zagreb,ADRIA GRUPA društvo s ograničenom odgovornošću za trgovinu, usluge, posredovanje i putnička agencija Heinzelova 53/a,10000 Zagreb,VIGENS d.o.o. za proizvodnju i usluge Put Sv. Bartula 37,23000 Kožino,GRAD SPLIT Branimirova obala 17,21000 Split,Alen Ivković Kvarnerska Cesta 47 A,51211 Matulji,Hrvatska radiotelevizija Prisavlje 3,10000 Zagreb,HNK HAJDUK š.d.d Ulica 8 mediteranskih igara 2,21000 Split,VIPLAST društvo s ograničenom odgovornošću za proizvodnju i prodaju metalnih i plastičnih proizvoda Kučanska 22,42000 Varaždin,JADRANTRANS SERVIS I TRGOVINA d. o. o. za trgovinu Put bana 22,21204 Dugopolje</derivirana_varijabla>
  </DomainObject.Predmet.StrankaWithAdress>
  <DomainObject.Predmet.StrankaWithAdressOIB>
    <izvorni_sadrzaj>FINANCIJSKA AGENCIJA, RC SPLIT, OIB 85821130368, Mažuranićevo šetalište 24 b,21000 Split,KONZUM trgovina na veliko i malo d.d., OIB 29955634590, Marijana Čavića 1/a,10000 Zagreb,ADRIA GRUPA društvo s ograničenom odgovornošću za trgovinu, usluge, posredovanje i putnička agencija, OIB 06637660960, Heinzelova 53/a,10000 Zagreb,VIGENS d.o.o. za proizvodnju i usluge, OIB 11059217210, Put Sv. Bartula 37,23000 Kožino,GRAD SPLIT, OIB 78755598868, Branimirova obala 17,21000 Split,Alen Ivković, OIB 63957064080, Kvarnerska Cesta 47 A,51211 Matulji,Hrvatska radiotelevizija, OIB 68419124305, Prisavlje 3,10000 Zagreb,HNK HAJDUK š.d.d, OIB 04785516590, Ulica 8 mediteranskih igara 2,21000 Split,VIPLAST društvo s ograničenom odgovornošću za proizvodnju i prodaju metalnih i plastičnih proizvoda, OIB 04926114228, Kučanska 22,42000 Varaždin,JADRANTRANS SERVIS I TRGOVINA d. o. o. za trgovinu, OIB 25805887462, Put bana 22,21204 Dugopolje</izvorni_sadrzaj>
    <derivirana_varijabla naziv="DomainObject.Predmet.StrankaWithAdressOIB_1">FINANCIJSKA AGENCIJA, RC SPLIT, OIB 85821130368, Mažuranićevo šetalište 24 b,21000 Split,KONZUM trgovina na veliko i malo d.d., OIB 29955634590, Marijana Čavića 1/a,10000 Zagreb,ADRIA GRUPA društvo s ograničenom odgovornošću za trgovinu, usluge, posredovanje i putnička agencija, OIB 06637660960, Heinzelova 53/a,10000 Zagreb,VIGENS d.o.o. za proizvodnju i usluge, OIB 11059217210, Put Sv. Bartula 37,23000 Kožino,GRAD SPLIT, OIB 78755598868, Branimirova obala 17,21000 Split,Alen Ivković, OIB 63957064080, Kvarnerska Cesta 47 A,51211 Matulji,Hrvatska radiotelevizija, OIB 68419124305, Prisavlje 3,10000 Zagreb,HNK HAJDUK š.d.d, OIB 04785516590, Ulica 8 mediteranskih igara 2,21000 Split,VIPLAST društvo s ograničenom odgovornošću za proizvodnju i prodaju metalnih i plastičnih proizvoda, OIB 04926114228, Kučanska 22,42000 Varaždin,JADRANTRANS SERVIS I TRGOVINA d. o. o. za trgovinu, OIB 25805887462, Put bana 22,21204 Dugopolje</derivirana_varijabla>
  </DomainObject.Predmet.StrankaWithAdressOIB>
  <DomainObject.Predmet.StrankaNazivFormated>
    <izvorni_sadrzaj>FINANCIJSKA AGENCIJA, RC SPLIT,KONZUM trgovina na veliko i malo d.d.,ADRIA GRUPA društvo s ograničenom odgovornošću za trgovinu, usluge, posredovanje i putnička agencija,VIGENS d.o.o. za proizvodnju i usluge,GRAD SPLIT,Alen Ivković,Hrvatska radiotelevizija,HNK HAJDUK š.d.d,VIPLAST društvo s ograničenom odgovornošću za proizvodnju i prodaju metalnih i plastičnih proizvoda,JADRANTRANS SERVIS I TRGOVINA d. o. o. za trgovinu</izvorni_sadrzaj>
    <derivirana_varijabla naziv="DomainObject.Predmet.StrankaNazivFormated_1">FINANCIJSKA AGENCIJA, RC SPLIT,KONZUM trgovina na veliko i malo d.d.,ADRIA GRUPA društvo s ograničenom odgovornošću za trgovinu, usluge, posredovanje i putnička agencija,VIGENS d.o.o. za proizvodnju i usluge,GRAD SPLIT,Alen Ivković,Hrvatska radiotelevizija,HNK HAJDUK š.d.d,VIPLAST društvo s ograničenom odgovornošću za proizvodnju i prodaju metalnih i plastičnih proizvoda,JADRANTRANS SERVIS I TRGOVINA d. o. o. za trgovinu</derivirana_varijabla>
  </DomainObject.Predmet.StrankaNazivFormated>
  <DomainObject.Predmet.StrankaNazivFormatedOIB>
    <izvorni_sadrzaj>FINANCIJSKA AGENCIJA, RC SPLIT, OIB 85821130368,KONZUM trgovina na veliko i malo d.d., OIB 29955634590,ADRIA GRUPA društvo s ograničenom odgovornošću za trgovinu, usluge, posredovanje i putnička agencija, OIB 06637660960,VIGENS d.o.o. za proizvodnju i usluge, OIB 11059217210,GRAD SPLIT, OIB 78755598868,Alen Ivković, OIB 63957064080,Hrvatska radiotelevizija, OIB 68419124305,HNK HAJDUK š.d.d, OIB 04785516590,VIPLAST društvo s ograničenom odgovornošću za proizvodnju i prodaju metalnih i plastičnih proizvoda, OIB 04926114228,JADRANTRANS SERVIS I TRGOVINA d. o. o. za trgovinu, OIB 25805887462</izvorni_sadrzaj>
    <derivirana_varijabla naziv="DomainObject.Predmet.StrankaNazivFormatedOIB_1">FINANCIJSKA AGENCIJA, RC SPLIT, OIB 85821130368,KONZUM trgovina na veliko i malo d.d., OIB 29955634590,ADRIA GRUPA društvo s ograničenom odgovornošću za trgovinu, usluge, posredovanje i putnička agencija, OIB 06637660960,VIGENS d.o.o. za proizvodnju i usluge, OIB 11059217210,GRAD SPLIT, OIB 78755598868,Alen Ivković, OIB 63957064080,Hrvatska radiotelevizija, OIB 68419124305,HNK HAJDUK š.d.d, OIB 04785516590,VIPLAST društvo s ograničenom odgovornošću za proizvodnju i prodaju metalnih i plastičnih proizvoda, OIB 04926114228,JADRANTRANS SERVIS I TRGOVINA d. o. o. za trgovinu, OIB 25805887462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9790360.94</izvorni_sadrzaj>
    <derivirana_varijabla naziv="DomainObject.Predmet.TrenutnaVrijednost_1">9790360.94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tem>KONZUM trgovina na veliko i malo d.d.</item>
      <item>ADRIA GRUPA društvo s ograničenom odgovornošću za trgovinu, usluge, posredovanje i putnička agencija</item>
      <item>VIGENS d.o.o. za proizvodnju i usluge</item>
      <item>GRAD SPLIT</item>
      <item>Alen Ivković</item>
      <item>Hrvatska radiotelevizija</item>
      <item>HNK HAJDUK š.d.d</item>
      <item>VIPLAST društvo s ograničenom odgovornošću za proizvodnju i prodaju metalnih i plastičnih proizvoda</item>
      <item>JADRANTRANS SERVIS I TRGOVINA d. o. o. za trgovinu</item>
    </izvorni_sadrzaj>
    <derivirana_varijabla naziv="DomainObject.Predmet.StrankaListFormated_1">
      <item>FINANCIJSKA AGENCIJA, RC SPLIT</item>
      <item>KONZUM trgovina na veliko i malo d.d.</item>
      <item>ADRIA GRUPA društvo s ograničenom odgovornošću za trgovinu, usluge, posredovanje i putnička agencija</item>
      <item>VIGENS d.o.o. za proizvodnju i usluge</item>
      <item>GRAD SPLIT</item>
      <item>Alen Ivković</item>
      <item>Hrvatska radiotelevizija</item>
      <item>HNK HAJDUK š.d.d</item>
      <item>VIPLAST društvo s ograničenom odgovornošću za proizvodnju i prodaju metalnih i plastičnih proizvoda</item>
      <item>JADRANTRANS SERVIS I TRGOVINA d. o. o. za trgovinu</item>
    </derivirana_varijabla>
  </DomainObject.Predmet.StrankaListFormated>
  <DomainObject.Predmet.StrankaListFormatedOIB>
    <izvorni_sadrzaj>
      <item>FINANCIJSKA AGENCIJA, RC SPLIT, OIB 85821130368</item>
      <item>KONZUM trgovina na veliko i malo d.d., OIB 29955634590</item>
      <item>ADRIA GRUPA društvo s ograničenom odgovornošću za trgovinu, usluge, posredovanje i putnička agencija, OIB 06637660960</item>
      <item>VIGENS d.o.o. za proizvodnju i usluge, OIB 11059217210</item>
      <item>GRAD SPLIT, OIB 78755598868</item>
      <item>Alen Ivković, OIB 63957064080</item>
      <item>Hrvatska radiotelevizija, OIB 68419124305</item>
      <item>HNK HAJDUK š.d.d, OIB 04785516590</item>
      <item>VIPLAST društvo s ograničenom odgovornošću za proizvodnju i prodaju metalnih i plastičnih proizvoda, OIB 04926114228</item>
      <item>JADRANTRANS SERVIS I TRGOVINA d. o. o. za trgovinu, OIB 25805887462</item>
    </izvorni_sadrzaj>
    <derivirana_varijabla naziv="DomainObject.Predmet.StrankaListFormatedOIB_1">
      <item>FINANCIJSKA AGENCIJA, RC SPLIT, OIB 85821130368</item>
      <item>KONZUM trgovina na veliko i malo d.d., OIB 29955634590</item>
      <item>ADRIA GRUPA društvo s ograničenom odgovornošću za trgovinu, usluge, posredovanje i putnička agencija, OIB 06637660960</item>
      <item>VIGENS d.o.o. za proizvodnju i usluge, OIB 11059217210</item>
      <item>GRAD SPLIT, OIB 78755598868</item>
      <item>Alen Ivković, OIB 63957064080</item>
      <item>Hrvatska radiotelevizija, OIB 68419124305</item>
      <item>HNK HAJDUK š.d.d, OIB 04785516590</item>
      <item>VIPLAST društvo s ograničenom odgovornošću za proizvodnju i prodaju metalnih i plastičnih proizvoda, OIB 04926114228</item>
      <item>JADRANTRANS SERVIS I TRGOVINA d. o. o. za trgovinu, OIB 25805887462</item>
    </derivirana_varijabla>
  </DomainObject.Predmet.StrankaListFormatedOIB>
  <DomainObject.Predmet.StrankaListFormatedWithAdress>
    <izvorni_sadrzaj>
      <item>FINANCIJSKA AGENCIJA, RC SPLIT, Mažuranićevo šetalište 24 b, 21000 Split</item>
      <item>KONZUM trgovina na veliko i malo d.d., Marijana Čavića 1/a, 10000 Zagreb</item>
      <item>ADRIA GRUPA društvo s ograničenom odgovornošću za trgovinu, usluge, posredovanje i putnička agencija, Heinzelova 53/a, 10000 Zagreb</item>
      <item>VIGENS d.o.o. za proizvodnju i usluge, Put Sv. Bartula 37, 23000 Kožino</item>
      <item>GRAD SPLIT, Branimirova obala 17, 21000 Split</item>
      <item>Alen Ivković, Kvarnerska Cesta 47 A, 51211 Matulji</item>
      <item>Hrvatska radiotelevizija, Prisavlje 3, 10000 Zagreb</item>
      <item>HNK HAJDUK š.d.d, Ulica 8 mediteranskih igara 2, 21000 Split</item>
      <item>VIPLAST društvo s ograničenom odgovornošću za proizvodnju i prodaju metalnih i plastičnih proizvoda, Kučanska 22, 42000 Varaždin</item>
      <item>JADRANTRANS SERVIS I TRGOVINA d. o. o. za trgovinu, Put bana 22, 21204 Dugopolje</item>
    </izvorni_sadrzaj>
    <derivirana_varijabla naziv="DomainObject.Predmet.StrankaListFormatedWithAdress_1">
      <item>FINANCIJSKA AGENCIJA, RC SPLIT, Mažuranićevo šetalište 24 b, 21000 Split</item>
      <item>KONZUM trgovina na veliko i malo d.d., Marijana Čavića 1/a, 10000 Zagreb</item>
      <item>ADRIA GRUPA društvo s ograničenom odgovornošću za trgovinu, usluge, posredovanje i putnička agencija, Heinzelova 53/a, 10000 Zagreb</item>
      <item>VIGENS d.o.o. za proizvodnju i usluge, Put Sv. Bartula 37, 23000 Kožino</item>
      <item>GRAD SPLIT, Branimirova obala 17, 21000 Split</item>
      <item>Alen Ivković, Kvarnerska Cesta 47 A, 51211 Matulji</item>
      <item>Hrvatska radiotelevizija, Prisavlje 3, 10000 Zagreb</item>
      <item>HNK HAJDUK š.d.d, Ulica 8 mediteranskih igara 2, 21000 Split</item>
      <item>VIPLAST društvo s ograničenom odgovornošću za proizvodnju i prodaju metalnih i plastičnih proizvoda, Kučanska 22, 42000 Varaždin</item>
      <item>JADRANTRANS SERVIS I TRGOVINA d. o. o. za trgovinu, Put bana 22, 21204 Dugopolje</item>
    </derivirana_varijabla>
  </DomainObject.Predmet.StrankaListFormatedWithAdress>
  <DomainObject.Predmet.StrankaListFormatedWithAdressOIB>
    <izvorni_sadrzaj>
      <item>FINANCIJSKA AGENCIJA, RC SPLIT, OIB 85821130368, Mažuranićevo šetalište 24 b, 21000 Split</item>
      <item>KONZUM trgovina na veliko i malo d.d., OIB 29955634590, Marijana Čavića 1/a, 10000 Zagreb</item>
      <item>ADRIA GRUPA društvo s ograničenom odgovornošću za trgovinu, usluge, posredovanje i putnička agencija, OIB 06637660960, Heinzelova 53/a, 10000 Zagreb</item>
      <item>VIGENS d.o.o. za proizvodnju i usluge, OIB 11059217210, Put Sv. Bartula 37, 23000 Kožino</item>
      <item>GRAD SPLIT, OIB 78755598868, Branimirova obala 17, 21000 Split</item>
      <item>Alen Ivković, OIB 63957064080, Kvarnerska Cesta 47 A, 51211 Matulji</item>
      <item>Hrvatska radiotelevizija, OIB 68419124305, Prisavlje 3, 10000 Zagreb</item>
      <item>HNK HAJDUK š.d.d, OIB 04785516590, Ulica 8 mediteranskih igara 2, 21000 Split</item>
      <item>VIPLAST društvo s ograničenom odgovornošću za proizvodnju i prodaju metalnih i plastičnih proizvoda, OIB 04926114228, Kučanska 22, 42000 Varaždin</item>
      <item>JADRANTRANS SERVIS I TRGOVINA d. o. o. za trgovinu, OIB 25805887462, Put bana 22, 21204 Dugopolje</item>
    </izvorni_sadrzaj>
    <derivirana_varijabla naziv="DomainObject.Predmet.StrankaListFormatedWithAdressOIB_1">
      <item>FINANCIJSKA AGENCIJA, RC SPLIT, OIB 85821130368, Mažuranićevo šetalište 24 b, 21000 Split</item>
      <item>KONZUM trgovina na veliko i malo d.d., OIB 29955634590, Marijana Čavića 1/a, 10000 Zagreb</item>
      <item>ADRIA GRUPA društvo s ograničenom odgovornošću za trgovinu, usluge, posredovanje i putnička agencija, OIB 06637660960, Heinzelova 53/a, 10000 Zagreb</item>
      <item>VIGENS d.o.o. za proizvodnju i usluge, OIB 11059217210, Put Sv. Bartula 37, 23000 Kožino</item>
      <item>GRAD SPLIT, OIB 78755598868, Branimirova obala 17, 21000 Split</item>
      <item>Alen Ivković, OIB 63957064080, Kvarnerska Cesta 47 A, 51211 Matulji</item>
      <item>Hrvatska radiotelevizija, OIB 68419124305, Prisavlje 3, 10000 Zagreb</item>
      <item>HNK HAJDUK š.d.d, OIB 04785516590, Ulica 8 mediteranskih igara 2, 21000 Split</item>
      <item>VIPLAST društvo s ograničenom odgovornošću za proizvodnju i prodaju metalnih i plastičnih proizvoda, OIB 04926114228, Kučanska 22, 42000 Varaždin</item>
      <item>JADRANTRANS SERVIS I TRGOVINA d. o. o. za trgovinu, OIB 25805887462, Put bana 22, 21204 Dugopolje</item>
    </derivirana_varijabla>
  </DomainObject.Predmet.StrankaListFormatedWithAdressOIB>
  <DomainObject.Predmet.StrankaListNazivFormated>
    <izvorni_sadrzaj>
      <item>FINANCIJSKA AGENCIJA, RC SPLIT</item>
      <item>KONZUM trgovina na veliko i malo d.d.</item>
      <item>ADRIA GRUPA društvo s ograničenom odgovornošću za trgovinu, usluge, posredovanje i putnička agencija</item>
      <item>VIGENS d.o.o. za proizvodnju i usluge</item>
      <item>GRAD SPLIT</item>
      <item>Alen Ivković</item>
      <item>Hrvatska radiotelevizija</item>
      <item>HNK HAJDUK š.d.d</item>
      <item>VIPLAST društvo s ograničenom odgovornošću za proizvodnju i prodaju metalnih i plastičnih proizvoda</item>
      <item>JADRANTRANS SERVIS I TRGOVINA d. o. o. za trgovinu</item>
    </izvorni_sadrzaj>
    <derivirana_varijabla naziv="DomainObject.Predmet.StrankaListNazivFormated_1">
      <item>FINANCIJSKA AGENCIJA, RC SPLIT</item>
      <item>KONZUM trgovina na veliko i malo d.d.</item>
      <item>ADRIA GRUPA društvo s ograničenom odgovornošću za trgovinu, usluge, posredovanje i putnička agencija</item>
      <item>VIGENS d.o.o. za proizvodnju i usluge</item>
      <item>GRAD SPLIT</item>
      <item>Alen Ivković</item>
      <item>Hrvatska radiotelevizija</item>
      <item>HNK HAJDUK š.d.d</item>
      <item>VIPLAST društvo s ograničenom odgovornošću za proizvodnju i prodaju metalnih i plastičnih proizvoda</item>
      <item>JADRANTRANS SERVIS I TRGOVINA d. o. o. za trgovinu</item>
    </derivirana_varijabla>
  </DomainObject.Predmet.StrankaListNazivFormated>
  <DomainObject.Predmet.StrankaListNazivFormatedOIB>
    <izvorni_sadrzaj>
      <item>FINANCIJSKA AGENCIJA, RC SPLIT, OIB 85821130368</item>
      <item>KONZUM trgovina na veliko i malo d.d., OIB 29955634590</item>
      <item>ADRIA GRUPA društvo s ograničenom odgovornošću za trgovinu, usluge, posredovanje i putnička agencija, OIB 06637660960</item>
      <item>VIGENS d.o.o. za proizvodnju i usluge, OIB 11059217210</item>
      <item>GRAD SPLIT, OIB 78755598868</item>
      <item>Alen Ivković, OIB 63957064080</item>
      <item>Hrvatska radiotelevizija, OIB 68419124305</item>
      <item>HNK HAJDUK š.d.d, OIB 04785516590</item>
      <item>VIPLAST društvo s ograničenom odgovornošću za proizvodnju i prodaju metalnih i plastičnih proizvoda, OIB 04926114228</item>
      <item>JADRANTRANS SERVIS I TRGOVINA d. o. o. za trgovinu, OIB 25805887462</item>
    </izvorni_sadrzaj>
    <derivirana_varijabla naziv="DomainObject.Predmet.StrankaListNazivFormatedOIB_1">
      <item>FINANCIJSKA AGENCIJA, RC SPLIT, OIB 85821130368</item>
      <item>KONZUM trgovina na veliko i malo d.d., OIB 29955634590</item>
      <item>ADRIA GRUPA društvo s ograničenom odgovornošću za trgovinu, usluge, posredovanje i putnička agencija, OIB 06637660960</item>
      <item>VIGENS d.o.o. za proizvodnju i usluge, OIB 11059217210</item>
      <item>GRAD SPLIT, OIB 78755598868</item>
      <item>Alen Ivković, OIB 63957064080</item>
      <item>Hrvatska radiotelevizija, OIB 68419124305</item>
      <item>HNK HAJDUK š.d.d, OIB 04785516590</item>
      <item>VIPLAST društvo s ograničenom odgovornošću za proizvodnju i prodaju metalnih i plastičnih proizvoda, OIB 04926114228</item>
      <item>JADRANTRANS SERVIS I TRGOVINA d. o. o. za trgovinu, OIB 25805887462</item>
    </derivirana_varijabla>
  </DomainObject.Predmet.StrankaListNazivFormatedOIB>
  <DomainObject.Predmet.ProtuStrankaListFormated>
    <izvorni_sadrzaj>
      <item>GRADSKA MLJEKARA d.o.o. za proizvodnju i trgovinu</item>
    </izvorni_sadrzaj>
    <derivirana_varijabla naziv="DomainObject.Predmet.ProtuStrankaListFormated_1">
      <item>GRADSKA MLJEKARA d.o.o. za proizvodnju i trgovinu</item>
    </derivirana_varijabla>
  </DomainObject.Predmet.ProtuStrankaListFormated>
  <DomainObject.Predmet.ProtuStrankaListFormatedOIB>
    <izvorni_sadrzaj>
      <item>GRADSKA MLJEKARA d.o.o. za proizvodnju i trgovinu, OIB 39786826319</item>
    </izvorni_sadrzaj>
    <derivirana_varijabla naziv="DomainObject.Predmet.ProtuStrankaListFormatedOIB_1">
      <item>GRADSKA MLJEKARA d.o.o. za proizvodnju i trgovinu, OIB 39786826319</item>
    </derivirana_varijabla>
  </DomainObject.Predmet.ProtuStrankaListFormatedOIB>
  <DomainObject.Predmet.ProtuStrankaListFormatedWithAdress>
    <izvorni_sadrzaj>
      <item>GRADSKA MLJEKARA d.o.o. za proizvodnju i trgovinu, Komulovića put 4, 21000 Split</item>
    </izvorni_sadrzaj>
    <derivirana_varijabla naziv="DomainObject.Predmet.ProtuStrankaListFormatedWithAdress_1">
      <item>GRADSKA MLJEKARA d.o.o. za proizvodnju i trgovinu, Komulovića put 4, 21000 Split</item>
    </derivirana_varijabla>
  </DomainObject.Predmet.ProtuStrankaListFormatedWithAdress>
  <DomainObject.Predmet.ProtuStrankaListFormatedWithAdressOIB>
    <izvorni_sadrzaj>
      <item>GRADSKA MLJEKARA d.o.o. za proizvodnju i trgovinu, OIB 39786826319, Komulovića put 4, 21000 Split</item>
    </izvorni_sadrzaj>
    <derivirana_varijabla naziv="DomainObject.Predmet.ProtuStrankaListFormatedWithAdressOIB_1">
      <item>GRADSKA MLJEKARA d.o.o. za proizvodnju i trgovinu, OIB 39786826319, Komulovića put 4, 21000 Split</item>
    </derivirana_varijabla>
  </DomainObject.Predmet.ProtuStrankaListFormatedWithAdressOIB>
  <DomainObject.Predmet.ProtuStrankaListNazivFormated>
    <izvorni_sadrzaj>
      <item>GRADSKA MLJEKARA d.o.o. za proizvodnju i trgovinu</item>
    </izvorni_sadrzaj>
    <derivirana_varijabla naziv="DomainObject.Predmet.ProtuStrankaListNazivFormated_1">
      <item>GRADSKA MLJEKARA d.o.o. za proizvodnju i trgovinu</item>
    </derivirana_varijabla>
  </DomainObject.Predmet.ProtuStrankaListNazivFormated>
  <DomainObject.Predmet.ProtuStrankaListNazivFormatedOIB>
    <izvorni_sadrzaj>
      <item>GRADSKA MLJEKARA d.o.o. za proizvodnju i trgovinu, OIB 39786826319</item>
    </izvorni_sadrzaj>
    <derivirana_varijabla naziv="DomainObject.Predmet.ProtuStrankaListNazivFormatedOIB_1">
      <item>GRADSKA MLJEKARA d.o.o. za proizvodnju i trgovinu, OIB 39786826319</item>
    </derivirana_varijabla>
  </DomainObject.Predmet.ProtuStrankaListNazivFormatedOIB>
  <DomainObject.Predmet.OstaliListFormated>
    <izvorni_sadrzaj>
      <item>JADRANTRANS SERVIS I TRGOVINA d. o. o. za trgovinu</item>
    </izvorni_sadrzaj>
    <derivirana_varijabla naziv="DomainObject.Predmet.OstaliListFormated_1">
      <item>JADRANTRANS SERVIS I TRGOVINA d. o. o. za trgovinu</item>
    </derivirana_varijabla>
  </DomainObject.Predmet.OstaliListFormated>
  <DomainObject.Predmet.OstaliListFormatedOIB>
    <izvorni_sadrzaj>
      <item>JADRANTRANS SERVIS I TRGOVINA d. o. o. za trgovinu, OIB 25805887462</item>
    </izvorni_sadrzaj>
    <derivirana_varijabla naziv="DomainObject.Predmet.OstaliListFormatedOIB_1">
      <item>JADRANTRANS SERVIS I TRGOVINA d. o. o. za trgovinu, OIB 25805887462</item>
    </derivirana_varijabla>
  </DomainObject.Predmet.OstaliListFormatedOIB>
  <DomainObject.Predmet.OstaliListFormatedWithAdress>
    <izvorni_sadrzaj>
      <item>JADRANTRANS SERVIS I TRGOVINA d. o. o. za trgovinu, Put bana 22, 21204 Dugopolje</item>
    </izvorni_sadrzaj>
    <derivirana_varijabla naziv="DomainObject.Predmet.OstaliListFormatedWithAdress_1">
      <item>JADRANTRANS SERVIS I TRGOVINA d. o. o. za trgovinu, Put bana 22, 21204 Dugopolje</item>
    </derivirana_varijabla>
  </DomainObject.Predmet.OstaliListFormatedWithAdress>
  <DomainObject.Predmet.OstaliListFormatedWithAdressOIB>
    <izvorni_sadrzaj>
      <item>JADRANTRANS SERVIS I TRGOVINA d. o. o. za trgovinu, OIB 25805887462, Put bana 22, 21204 Dugopolje</item>
    </izvorni_sadrzaj>
    <derivirana_varijabla naziv="DomainObject.Predmet.OstaliListFormatedWithAdressOIB_1">
      <item>JADRANTRANS SERVIS I TRGOVINA d. o. o. za trgovinu, OIB 25805887462, Put bana 22, 21204 Dugopolje</item>
    </derivirana_varijabla>
  </DomainObject.Predmet.OstaliListFormatedWithAdressOIB>
  <DomainObject.Predmet.OstaliListNazivFormated>
    <izvorni_sadrzaj>
      <item>JADRANTRANS SERVIS I TRGOVINA d. o. o. za trgovinu</item>
    </izvorni_sadrzaj>
    <derivirana_varijabla naziv="DomainObject.Predmet.OstaliListNazivFormated_1">
      <item>JADRANTRANS SERVIS I TRGOVINA d. o. o. za trgovinu</item>
    </derivirana_varijabla>
  </DomainObject.Predmet.OstaliListNazivFormated>
  <DomainObject.Predmet.OstaliListNazivFormatedOIB>
    <izvorni_sadrzaj>
      <item>JADRANTRANS SERVIS I TRGOVINA d. o. o. za trgovinu, OIB 25805887462</item>
    </izvorni_sadrzaj>
    <derivirana_varijabla naziv="DomainObject.Predmet.OstaliListNazivFormatedOIB_1">
      <item>JADRANTRANS SERVIS I TRGOVINA d. o. o. za trgovinu, OIB 25805887462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2017.</izvorni_sadrzaj>
    <derivirana_varijabla naziv="DomainObject.Datum_1">11. travnja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GRADSKA MLJEKARA d.o.o. za proizvodnju i trgovinu</izvorni_sadrzaj>
    <derivirana_varijabla naziv="DomainObject.Predmet.ProtustrankaIDrugi_1">GRADSKA MLJEKARA d.o.o. za proizvodnju i trgovinu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GRADSKA MLJEKARA d.o.o. za proizvodnju i trgovinu, OIB 39786826319, Komulovića put 4, 21000 Split</izvorni_sadrzaj>
    <derivirana_varijabla naziv="DomainObject.Predmet.ProtustrankaIDrugiAdressOIB_1">GRADSKA MLJEKARA d.o.o. za proizvodnju i trgovinu, OIB 39786826319, Komulovića put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GRADSKA MLJEKARA d.o.o. za proizvodnju i trgovinu</item>
      <item>FINANCIJSKA AGENCIJA, RC SPLIT</item>
      <item>KONZUM trgovina na veliko i malo d.d.</item>
      <item>ADRIA GRUPA društvo s ograničenom odgovornošću za trgovinu, usluge, posredovanje i putnička agencija</item>
      <item>VIGENS d.o.o. za proizvodnju i usluge</item>
      <item>GRAD SPLIT</item>
      <item>Alen Ivković</item>
      <item>Hrvatska radiotelevizija</item>
      <item>HNK HAJDUK š.d.d</item>
      <item>VIPLAST društvo s ograničenom odgovornošću za proizvodnju i prodaju metalnih i plastičnih proizvoda</item>
      <item>JADRANTRANS SERVIS I TRGOVINA d. o. o. za trgovinu</item>
      <item>JADRANTRANS SERVIS I TRGOVINA d. o. o. za trgovinu</item>
    </izvorni_sadrzaj>
    <derivirana_varijabla naziv="DomainObject.Predmet.SudioniciListNaziv_1">
      <item>GRADSKA MLJEKARA d.o.o. za proizvodnju i trgovinu</item>
      <item>FINANCIJSKA AGENCIJA, RC SPLIT</item>
      <item>KONZUM trgovina na veliko i malo d.d.</item>
      <item>ADRIA GRUPA društvo s ograničenom odgovornošću za trgovinu, usluge, posredovanje i putnička agencija</item>
      <item>VIGENS d.o.o. za proizvodnju i usluge</item>
      <item>GRAD SPLIT</item>
      <item>Alen Ivković</item>
      <item>Hrvatska radiotelevizija</item>
      <item>HNK HAJDUK š.d.d</item>
      <item>VIPLAST društvo s ograničenom odgovornošću za proizvodnju i prodaju metalnih i plastičnih proizvoda</item>
      <item>JADRANTRANS SERVIS I TRGOVINA d. o. o. za trgovinu</item>
      <item>JADRANTRANS SERVIS I TRGOVINA d. o. o. za trgovinu</item>
    </derivirana_varijabla>
  </DomainObject.Predmet.SudioniciListNaziv>
  <DomainObject.Predmet.SudioniciListAdressOIB>
    <izvorni_sadrzaj>
      <item>GRADSKA MLJEKARA d.o.o. za proizvodnju i trgovinu, OIB 39786826319, Komulovića put 4,21000 Split</item>
      <item>FINANCIJSKA AGENCIJA, RC SPLIT, OIB 85821130368, Mažuranićevo šetalište 24 b,21000 Split</item>
      <item>KONZUM trgovina na veliko i malo d.d., OIB 29955634590, Marijana Čavića 1/a,10000 Zagreb</item>
      <item>ADRIA GRUPA društvo s ograničenom odgovornošću za trgovinu, usluge, posredovanje i putnička agencija, OIB 06637660960, Heinzelova 53/a,10000 Zagreb</item>
      <item>VIGENS d.o.o. za proizvodnju i usluge, OIB 11059217210, Put Sv. Bartula 37,23000 Kožino</item>
      <item>GRAD SPLIT, OIB 78755598868, Branimirova obala 17,21000 Split</item>
      <item>Alen Ivković, OIB 63957064080, Kvarnerska Cesta 47 A,51211 Matulji</item>
      <item>Hrvatska radiotelevizija, OIB 68419124305, Prisavlje 3,10000 Zagreb</item>
      <item>HNK HAJDUK š.d.d, OIB 04785516590, Ulica 8 mediteranskih igara 2,21000 Split</item>
      <item>VIPLAST društvo s ograničenom odgovornošću za proizvodnju i prodaju metalnih i plastičnih proizvoda, OIB 04926114228, Kučanska 22,42000 Varaždin</item>
      <item>JADRANTRANS SERVIS I TRGOVINA d. o. o. za trgovinu, OIB 25805887462, Put bana 22,21204 Dugopolje</item>
      <item>JADRANTRANS SERVIS I TRGOVINA d. o. o. za trgovinu, OIB 25805887462, Put bana 22,21204 Dugopolje</item>
    </izvorni_sadrzaj>
    <derivirana_varijabla naziv="DomainObject.Predmet.SudioniciListAdressOIB_1">
      <item>GRADSKA MLJEKARA d.o.o. za proizvodnju i trgovinu, OIB 39786826319, Komulovića put 4,21000 Split</item>
      <item>FINANCIJSKA AGENCIJA, RC SPLIT, OIB 85821130368, Mažuranićevo šetalište 24 b,21000 Split</item>
      <item>KONZUM trgovina na veliko i malo d.d., OIB 29955634590, Marijana Čavića 1/a,10000 Zagreb</item>
      <item>ADRIA GRUPA društvo s ograničenom odgovornošću za trgovinu, usluge, posredovanje i putnička agencija, OIB 06637660960, Heinzelova 53/a,10000 Zagreb</item>
      <item>VIGENS d.o.o. za proizvodnju i usluge, OIB 11059217210, Put Sv. Bartula 37,23000 Kožino</item>
      <item>GRAD SPLIT, OIB 78755598868, Branimirova obala 17,21000 Split</item>
      <item>Alen Ivković, OIB 63957064080, Kvarnerska Cesta 47 A,51211 Matulji</item>
      <item>Hrvatska radiotelevizija, OIB 68419124305, Prisavlje 3,10000 Zagreb</item>
      <item>HNK HAJDUK š.d.d, OIB 04785516590, Ulica 8 mediteranskih igara 2,21000 Split</item>
      <item>VIPLAST društvo s ograničenom odgovornošću za proizvodnju i prodaju metalnih i plastičnih proizvoda, OIB 04926114228, Kučanska 22,42000 Varaždin</item>
      <item>JADRANTRANS SERVIS I TRGOVINA d. o. o. za trgovinu, OIB 25805887462, Put bana 22,21204 Dugopolje</item>
      <item>JADRANTRANS SERVIS I TRGOVINA d. o. o. za trgovinu, OIB 25805887462, Put bana 22,21204 Dugopolje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39786826319</item>
      <item>, OIB 85821130368</item>
      <item>, OIB 29955634590</item>
      <item>, OIB 06637660960</item>
      <item>, OIB 11059217210</item>
      <item>, OIB 78755598868</item>
      <item>, OIB 63957064080</item>
      <item>, OIB 68419124305</item>
      <item>, OIB 04785516590</item>
      <item>, OIB 04926114228</item>
      <item>, OIB 25805887462</item>
      <item>, OIB 25805887462</item>
    </izvorni_sadrzaj>
    <derivirana_varijabla naziv="DomainObject.Predmet.SudioniciListNazivOIB_1">
      <item>, OIB 39786826319</item>
      <item>, OIB 85821130368</item>
      <item>, OIB 29955634590</item>
      <item>, OIB 06637660960</item>
      <item>, OIB 11059217210</item>
      <item>, OIB 78755598868</item>
      <item>, OIB 63957064080</item>
      <item>, OIB 68419124305</item>
      <item>, OIB 04785516590</item>
      <item>, OIB 04926114228</item>
      <item>, OIB 25805887462</item>
      <item>, OIB 25805887462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465</properties:Words>
  <properties:Characters>2435</properties:Characters>
  <properties:Lines>71</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2942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2017-04-11T11:10:00Z</dcterms:created>
  <dc:creator>Srđan Gavranić</dc:creator>
  <cp:lastModifiedBy>Srđan Gavranić</cp:lastModifiedBy>
  <cp:lastPrinted>2017-02-03T08:58:00Z</cp:lastPrinted>
  <dcterms:modified xmlns:xsi="http://www.w3.org/2001/XMLSchema-instance" xsi:type="dcterms:W3CDTF">2017-04-11T11:12:00Z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