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7623" w14:paraId="9657623" w:rsidRDefault="004F3563" w:rsidP="004F3563" w:rsidR="004F3563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F3563" w:rsidP="004F3563" w:rsidR="004F3563" w:rsidRPr="00AE3F9A">
      <w:pPr>
        <w:spacing w:lineRule="auto" w:line="276" w:after="200"/>
        <w:ind w:firstLine="708"/>
        <w:jc w:val="both"/>
        <w:rPr>
          <w:bCs/>
        </w:rPr>
      </w:pPr>
      <w:r>
        <w:rPr>
          <w:noProof/>
          <w:lang w:eastAsia="hr-HR"/>
        </w:rPr>
        <w:t xml:space="preserve">     </w:t>
      </w:r>
      <w:r w:rsidR="002E0753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563" w:rsidP="004F3563" w:rsidR="004F3563" w:rsidRPr="00920ED0">
      <w:pPr>
        <w:jc w:val="both"/>
        <w:rPr>
          <w:rFonts w:hAnsi="Times New Roman" w:ascii="Times New Roman"/>
          <w:bCs/>
        </w:rPr>
      </w:pPr>
      <w:r>
        <w:rPr>
          <w:rFonts w:eastAsia="MS Mincho" w:hAnsi="Times New Roman" w:ascii="Times New Roman"/>
          <w:bCs/>
        </w:rPr>
        <w:t xml:space="preserve">  </w:t>
      </w:r>
      <w:r w:rsidRPr="00920ED0">
        <w:rPr>
          <w:rFonts w:eastAsia="MS Mincho" w:hAnsi="Times New Roman" w:ascii="Times New Roman"/>
          <w:bCs/>
        </w:rPr>
        <w:t>REPUBLIKA HRVATSKA</w:t>
      </w:r>
    </w:p>
    <w:p w:rsidRDefault="004F3563" w:rsidP="004F3563" w:rsidR="004F3563" w:rsidRPr="00920ED0">
      <w:pPr>
        <w:jc w:val="both"/>
        <w:rPr>
          <w:rFonts w:hAnsi="Times New Roman" w:ascii="Times New Roman"/>
          <w:bCs/>
        </w:rPr>
      </w:pPr>
      <w:r w:rsidRPr="00920ED0">
        <w:rPr>
          <w:rFonts w:eastAsia="MS Mincho" w:hAnsi="Times New Roman" w:ascii="Times New Roman"/>
          <w:bCs/>
        </w:rPr>
        <w:t>TRGOVAČKI SUD U RIJECI</w:t>
      </w:r>
    </w:p>
    <w:p w:rsidRDefault="004F3563" w:rsidP="004F3563" w:rsidR="004F3563" w:rsidRPr="00920ED0">
      <w:pPr>
        <w:jc w:val="both"/>
        <w:rPr>
          <w:rFonts w:hAnsi="Times New Roman" w:ascii="Times New Roman"/>
          <w:bCs/>
        </w:rPr>
      </w:pPr>
      <w:r w:rsidRPr="00920ED0">
        <w:rPr>
          <w:rFonts w:eastAsia="MS Mincho" w:hAnsi="Times New Roman" w:ascii="Times New Roman"/>
          <w:bCs/>
        </w:rPr>
        <w:t xml:space="preserve">      Rijeka, Zadarska 1 i 3</w:t>
      </w:r>
    </w:p>
    <w:p w:rsidRDefault="004F3563" w:rsidP="004F3563" w:rsidR="004F3563" w:rsidRPr="00920ED0">
      <w:pPr>
        <w:ind w:hanging="2880" w:left="2880"/>
        <w:jc w:val="center"/>
        <w:rPr>
          <w:rFonts w:hAnsi="Times New Roman" w:ascii="Times New Roman"/>
        </w:rPr>
      </w:pPr>
    </w:p>
    <w:p w:rsidRDefault="003B5DE4" w:rsidP="003B5DE4" w:rsidR="003B5DE4" w:rsidRPr="00F572AE">
      <w:pPr>
        <w:jc w:val="both"/>
        <w:rPr>
          <w:rFonts w:hAnsi="Times New Roman" w:ascii="Times New Roman"/>
        </w:rPr>
      </w:pPr>
    </w:p>
    <w:p w:rsidRDefault="003B5DE4" w:rsidP="003B5DE4" w:rsidR="003B5DE4" w:rsidRPr="00F572AE">
      <w:pPr>
        <w:jc w:val="both"/>
        <w:rPr>
          <w:rFonts w:hAnsi="Times New Roman" w:ascii="Times New Roman"/>
        </w:rPr>
      </w:pPr>
    </w:p>
    <w:p w:rsidRDefault="003B5DE4" w:rsidP="003B5DE4" w:rsidR="003B5DE4" w:rsidRPr="00F572AE">
      <w:pPr>
        <w:jc w:val="both"/>
        <w:rPr>
          <w:rFonts w:hAnsi="Times New Roman" w:ascii="Times New Roman"/>
        </w:rPr>
      </w:pPr>
    </w:p>
    <w:p w:rsidRDefault="001F3E78" w:rsidP="0072382A" w:rsidR="003B5DE4" w:rsidRPr="00F572AE">
      <w:pPr>
        <w:ind w:firstLine="708"/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  <w:lang w:val="de-DE"/>
        </w:rPr>
        <w:t xml:space="preserve">Trgovački sud u Rijeci, </w:t>
      </w:r>
      <w:r w:rsidR="00182A48" w:rsidRPr="00F572AE">
        <w:rPr>
          <w:rFonts w:hAnsi="Times New Roman" w:ascii="Times New Roman"/>
          <w:lang w:val="de-DE"/>
        </w:rPr>
        <w:t xml:space="preserve">na osnovu </w:t>
      </w:r>
      <w:r w:rsidR="00B0403F" w:rsidRPr="00F572AE">
        <w:rPr>
          <w:rFonts w:hAnsi="Times New Roman" w:ascii="Times New Roman"/>
          <w:lang w:val="de-DE"/>
        </w:rPr>
        <w:t xml:space="preserve">ovosudnog </w:t>
      </w:r>
      <w:r w:rsidR="00182A48" w:rsidRPr="00F572AE">
        <w:rPr>
          <w:rFonts w:hAnsi="Times New Roman" w:ascii="Times New Roman"/>
          <w:lang w:val="de-DE"/>
        </w:rPr>
        <w:t>zaključka posl. br.</w:t>
      </w:r>
      <w:r w:rsidR="00A65B00" w:rsidRPr="00372311">
        <w:rPr>
          <w:rFonts w:hAnsi="Times New Roman" w:ascii="Times New Roman"/>
        </w:rPr>
        <w:t xml:space="preserve"> 7 Stpn-</w:t>
      </w:r>
      <w:r w:rsidR="0022775F">
        <w:rPr>
          <w:rFonts w:hAnsi="Times New Roman" w:ascii="Times New Roman"/>
        </w:rPr>
        <w:t>13</w:t>
      </w:r>
      <w:r w:rsidR="00A65B00" w:rsidRPr="00372311">
        <w:rPr>
          <w:rFonts w:hAnsi="Times New Roman" w:ascii="Times New Roman"/>
        </w:rPr>
        <w:t>/1</w:t>
      </w:r>
      <w:r w:rsidR="00A46436">
        <w:rPr>
          <w:rFonts w:hAnsi="Times New Roman" w:ascii="Times New Roman"/>
        </w:rPr>
        <w:t>6</w:t>
      </w:r>
      <w:r w:rsidR="004E54FD">
        <w:rPr>
          <w:rFonts w:hAnsi="Times New Roman" w:ascii="Times New Roman"/>
        </w:rPr>
        <w:t>-</w:t>
      </w:r>
      <w:r w:rsidR="00A46436">
        <w:rPr>
          <w:rFonts w:hAnsi="Times New Roman" w:ascii="Times New Roman"/>
        </w:rPr>
        <w:t>4</w:t>
      </w:r>
      <w:r w:rsidR="00A65B00">
        <w:rPr>
          <w:rFonts w:hAnsi="Times New Roman" w:ascii="Times New Roman"/>
        </w:rPr>
        <w:t xml:space="preserve"> </w:t>
      </w:r>
      <w:r w:rsidR="00182A48" w:rsidRPr="00F572AE">
        <w:rPr>
          <w:rFonts w:hAnsi="Times New Roman" w:ascii="Times New Roman"/>
          <w:lang w:val="de-DE"/>
        </w:rPr>
        <w:t xml:space="preserve">od </w:t>
      </w:r>
      <w:r w:rsidR="0022775F">
        <w:rPr>
          <w:rFonts w:hAnsi="Times New Roman" w:ascii="Times New Roman"/>
        </w:rPr>
        <w:t xml:space="preserve">16. ožujka </w:t>
      </w:r>
      <w:r w:rsidR="0022775F" w:rsidRPr="00003CE7">
        <w:rPr>
          <w:rFonts w:hAnsi="Times New Roman" w:ascii="Times New Roman"/>
        </w:rPr>
        <w:t>2016</w:t>
      </w:r>
      <w:r w:rsidR="00182A48" w:rsidRPr="00F572AE">
        <w:rPr>
          <w:rFonts w:hAnsi="Times New Roman" w:ascii="Times New Roman"/>
          <w:lang w:val="de-DE"/>
        </w:rPr>
        <w:t xml:space="preserve">. </w:t>
      </w:r>
      <w:r w:rsidRPr="00F572AE">
        <w:rPr>
          <w:rFonts w:hAnsi="Times New Roman" w:ascii="Times New Roman"/>
        </w:rPr>
        <w:t xml:space="preserve">u postupku sklapanja predstečajne nagodbe </w:t>
      </w:r>
      <w:r w:rsidR="00F572AE" w:rsidRPr="003436B3">
        <w:rPr>
          <w:rFonts w:hAnsi="Times New Roman" w:ascii="Times New Roman"/>
        </w:rPr>
        <w:t>dužnik</w:t>
      </w:r>
      <w:r w:rsidR="00E555CD">
        <w:rPr>
          <w:rFonts w:hAnsi="Times New Roman" w:ascii="Times New Roman"/>
        </w:rPr>
        <w:t xml:space="preserve">a </w:t>
      </w:r>
      <w:r w:rsidR="0022775F" w:rsidRPr="002048C6">
        <w:rPr>
          <w:rFonts w:hAnsi="Times New Roman" w:ascii="Times New Roman"/>
        </w:rPr>
        <w:t>K. N. POSLOVODSTVO d. o. o. za usluge  Viškovo, Vozišće 5 ( MBS 040246668  -  OIB 38146456522  )</w:t>
      </w:r>
      <w:r w:rsidR="0022775F">
        <w:rPr>
          <w:rFonts w:hAnsi="Times New Roman" w:ascii="Times New Roman"/>
        </w:rPr>
        <w:t xml:space="preserve"> </w:t>
      </w:r>
      <w:r w:rsidR="00E555CD">
        <w:rPr>
          <w:rFonts w:hAnsi="Times New Roman" w:ascii="Times New Roman"/>
        </w:rPr>
        <w:t xml:space="preserve"> i njegovih vjerovnika </w:t>
      </w:r>
      <w:r w:rsidR="00A65B00">
        <w:rPr>
          <w:rFonts w:hAnsi="Times New Roman" w:ascii="Times New Roman"/>
        </w:rPr>
        <w:t xml:space="preserve"> </w:t>
      </w:r>
      <w:r w:rsidR="003B5DE4" w:rsidRPr="00F572AE">
        <w:rPr>
          <w:rFonts w:hAnsi="Times New Roman" w:ascii="Times New Roman"/>
        </w:rPr>
        <w:t xml:space="preserve">temeljem </w:t>
      </w:r>
      <w:r w:rsidRPr="00F572AE">
        <w:rPr>
          <w:rFonts w:hAnsi="Times New Roman" w:ascii="Times New Roman"/>
        </w:rPr>
        <w:t xml:space="preserve">odredbe </w:t>
      </w:r>
      <w:r w:rsidR="003B5DE4" w:rsidRPr="00F572AE">
        <w:rPr>
          <w:rFonts w:hAnsi="Times New Roman" w:ascii="Times New Roman"/>
        </w:rPr>
        <w:t>čl</w:t>
      </w:r>
      <w:r w:rsidRPr="00F572AE">
        <w:rPr>
          <w:rFonts w:hAnsi="Times New Roman" w:ascii="Times New Roman"/>
        </w:rPr>
        <w:t xml:space="preserve">anka </w:t>
      </w:r>
      <w:r w:rsidR="003B5DE4" w:rsidRPr="00F572AE">
        <w:rPr>
          <w:rFonts w:hAnsi="Times New Roman" w:ascii="Times New Roman"/>
        </w:rPr>
        <w:t xml:space="preserve"> 66. st</w:t>
      </w:r>
      <w:r w:rsidRPr="00F572AE">
        <w:rPr>
          <w:rFonts w:hAnsi="Times New Roman" w:ascii="Times New Roman"/>
        </w:rPr>
        <w:t xml:space="preserve">avak </w:t>
      </w:r>
      <w:r w:rsidR="003B5DE4" w:rsidRPr="00F572AE">
        <w:rPr>
          <w:rFonts w:hAnsi="Times New Roman" w:ascii="Times New Roman"/>
        </w:rPr>
        <w:t xml:space="preserve"> </w:t>
      </w:r>
      <w:r w:rsidR="00B0403F" w:rsidRPr="00F572AE">
        <w:rPr>
          <w:rFonts w:hAnsi="Times New Roman" w:ascii="Times New Roman"/>
        </w:rPr>
        <w:t>6</w:t>
      </w:r>
      <w:r w:rsidR="003B5DE4" w:rsidRPr="00F572AE">
        <w:rPr>
          <w:rFonts w:hAnsi="Times New Roman" w:ascii="Times New Roman"/>
        </w:rPr>
        <w:t xml:space="preserve">. </w:t>
      </w:r>
      <w:r w:rsidR="00B0403F" w:rsidRPr="00F572AE">
        <w:rPr>
          <w:rFonts w:hAnsi="Times New Roman" w:ascii="Times New Roman"/>
        </w:rPr>
        <w:t>i 7</w:t>
      </w:r>
      <w:r w:rsidR="003B5DE4" w:rsidRPr="00F572AE">
        <w:rPr>
          <w:rFonts w:hAnsi="Times New Roman" w:ascii="Times New Roman"/>
        </w:rPr>
        <w:t xml:space="preserve">. Zakona o financijskom poslovanju i predstečajnoj nagodbi </w:t>
      </w:r>
      <w:r w:rsidR="00F572AE" w:rsidRPr="003436B3">
        <w:rPr>
          <w:rFonts w:hAnsi="Times New Roman" w:ascii="Times New Roman"/>
        </w:rPr>
        <w:t xml:space="preserve">(„Narodne novine“ broj  </w:t>
      </w:r>
      <w:hyperlink r:id="rId10" w:history="true">
        <w:r w:rsidR="00F572AE" w:rsidRPr="003436B3">
          <w:rPr>
            <w:rFonts w:hAnsi="Times New Roman" w:ascii="Times New Roman"/>
            <w:bCs/>
            <w:lang w:eastAsia="hr-HR"/>
          </w:rPr>
          <w:t>108/12</w:t>
        </w:r>
      </w:hyperlink>
      <w:r w:rsidR="00F572AE" w:rsidRPr="003436B3">
        <w:rPr>
          <w:rFonts w:hAnsi="Times New Roman" w:ascii="Times New Roman"/>
          <w:lang w:eastAsia="hr-HR"/>
        </w:rPr>
        <w:t xml:space="preserve">, </w:t>
      </w:r>
      <w:hyperlink r:id="rId11" w:history="true">
        <w:r w:rsidR="00F572AE" w:rsidRPr="003436B3">
          <w:rPr>
            <w:rFonts w:hAnsi="Times New Roman" w:ascii="Times New Roman"/>
            <w:bCs/>
            <w:lang w:eastAsia="hr-HR"/>
          </w:rPr>
          <w:t>144/12</w:t>
        </w:r>
      </w:hyperlink>
      <w:r w:rsidR="00F572AE" w:rsidRPr="003436B3">
        <w:rPr>
          <w:rFonts w:hAnsi="Times New Roman" w:ascii="Times New Roman"/>
          <w:bCs/>
          <w:lang w:eastAsia="hr-HR"/>
        </w:rPr>
        <w:t xml:space="preserve">, 81/13 i 112/13 </w:t>
      </w:r>
      <w:r w:rsidR="00F572AE" w:rsidRPr="003436B3">
        <w:rPr>
          <w:rFonts w:hAnsi="Times New Roman" w:ascii="Times New Roman"/>
        </w:rPr>
        <w:t>)</w:t>
      </w:r>
      <w:r w:rsidR="003B5DE4" w:rsidRPr="00F572AE">
        <w:rPr>
          <w:rFonts w:hAnsi="Times New Roman" w:ascii="Times New Roman"/>
        </w:rPr>
        <w:t xml:space="preserve"> </w:t>
      </w:r>
      <w:r w:rsidR="00182A48" w:rsidRPr="00F572AE">
        <w:rPr>
          <w:rFonts w:hAnsi="Times New Roman" w:ascii="Times New Roman"/>
        </w:rPr>
        <w:t xml:space="preserve">objavljuje </w:t>
      </w:r>
    </w:p>
    <w:p w:rsidRDefault="00BB7AB4" w:rsidR="00BB7AB4" w:rsidRPr="00F572AE">
      <w:pPr>
        <w:rPr>
          <w:rFonts w:hAnsi="Times New Roman" w:ascii="Times New Roman"/>
        </w:rPr>
      </w:pPr>
    </w:p>
    <w:p w:rsidRDefault="003B5DE4" w:rsidR="003B5DE4" w:rsidRPr="00F572AE">
      <w:pPr>
        <w:rPr>
          <w:rFonts w:hAnsi="Times New Roman" w:ascii="Times New Roman"/>
        </w:rPr>
      </w:pPr>
    </w:p>
    <w:p w:rsidRDefault="00182A48" w:rsidP="003B5DE4" w:rsidR="003B5DE4" w:rsidRPr="00F572AE">
      <w:pPr>
        <w:jc w:val="center"/>
        <w:rPr>
          <w:rFonts w:hAnsi="Times New Roman" w:ascii="Times New Roman"/>
        </w:rPr>
      </w:pPr>
      <w:r w:rsidRPr="00F572AE">
        <w:rPr>
          <w:rFonts w:hAnsi="Times New Roman" w:ascii="Times New Roman"/>
        </w:rPr>
        <w:t xml:space="preserve"> O G L A S </w:t>
      </w:r>
    </w:p>
    <w:p w:rsidRDefault="003B5DE4" w:rsidP="003B5DE4" w:rsidR="003B5DE4" w:rsidRPr="00F572AE">
      <w:pPr>
        <w:jc w:val="center"/>
        <w:rPr>
          <w:rFonts w:hAnsi="Times New Roman" w:ascii="Times New Roman"/>
        </w:rPr>
      </w:pPr>
    </w:p>
    <w:p w:rsidRDefault="003B5DE4" w:rsidP="003B5DE4" w:rsidR="003B5DE4" w:rsidRPr="00F572AE">
      <w:pPr>
        <w:jc w:val="center"/>
        <w:rPr>
          <w:rFonts w:hAnsi="Times New Roman" w:ascii="Times New Roman"/>
        </w:rPr>
      </w:pPr>
    </w:p>
    <w:p w:rsidRDefault="00AC4D8F" w:rsidP="00AC4D8F" w:rsidR="00AC4D8F" w:rsidRPr="00AB746D">
      <w:pPr>
        <w:jc w:val="center"/>
        <w:rPr>
          <w:rFonts w:hAnsi="Times New Roman" w:ascii="Times New Roman"/>
        </w:rPr>
      </w:pPr>
    </w:p>
    <w:p w:rsidRDefault="00AC4D8F" w:rsidP="0022775F" w:rsidR="0022775F" w:rsidRPr="00D36B64">
      <w:pPr>
        <w:jc w:val="both"/>
        <w:rPr>
          <w:rFonts w:hAnsi="Times New Roman" w:ascii="Times New Roman"/>
        </w:rPr>
      </w:pPr>
      <w:r w:rsidRPr="00AB746D">
        <w:rPr>
          <w:rFonts w:hAnsi="Times New Roman" w:ascii="Times New Roman"/>
        </w:rPr>
        <w:tab/>
      </w:r>
      <w:r w:rsidR="0022775F" w:rsidRPr="00AB746D">
        <w:rPr>
          <w:rFonts w:hAnsi="Times New Roman" w:ascii="Times New Roman"/>
        </w:rPr>
        <w:t xml:space="preserve">Ročište radi sklapanja predstečajne nagodbe dužnika </w:t>
      </w:r>
      <w:r w:rsidR="0022775F" w:rsidRPr="002048C6">
        <w:rPr>
          <w:rFonts w:hAnsi="Times New Roman" w:ascii="Times New Roman"/>
        </w:rPr>
        <w:t>K. N. POSLOVODSTVO d. o. o. za usluge  Viškovo, Vozišće 5 ( MBS 040246668  -  OIB 38146456522  )</w:t>
      </w:r>
      <w:r w:rsidR="0022775F" w:rsidRPr="00AB746D">
        <w:rPr>
          <w:rFonts w:hAnsi="Times New Roman" w:ascii="Times New Roman"/>
        </w:rPr>
        <w:t xml:space="preserve"> i njegovih vjerovnika koji su prihvatili plan financijskog restrukturiranja zakazuje se za dan</w:t>
      </w:r>
    </w:p>
    <w:p w:rsidRDefault="0022775F" w:rsidP="0022775F" w:rsidR="0022775F" w:rsidRPr="00D36B64">
      <w:pPr>
        <w:jc w:val="both"/>
        <w:rPr>
          <w:rFonts w:hAnsi="Times New Roman" w:ascii="Times New Roman"/>
        </w:rPr>
      </w:pPr>
    </w:p>
    <w:p w:rsidRDefault="0022775F" w:rsidP="0022775F" w:rsidR="0022775F" w:rsidRPr="00D36B6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lang w:eastAsia="hr-HR"/>
        </w:rPr>
        <w:t>11. svibnja 2016</w:t>
      </w:r>
      <w:r w:rsidRPr="00D36B64">
        <w:rPr>
          <w:rFonts w:hAnsi="Times New Roman" w:ascii="Times New Roman"/>
          <w:lang w:eastAsia="hr-HR"/>
        </w:rPr>
        <w:t xml:space="preserve">. u </w:t>
      </w:r>
      <w:r>
        <w:rPr>
          <w:rFonts w:hAnsi="Times New Roman" w:ascii="Times New Roman"/>
          <w:lang w:eastAsia="hr-HR"/>
        </w:rPr>
        <w:t>11</w:t>
      </w:r>
      <w:r w:rsidRPr="00D36B64">
        <w:rPr>
          <w:rFonts w:hAnsi="Times New Roman" w:ascii="Times New Roman"/>
        </w:rPr>
        <w:t>,00 sati</w:t>
      </w:r>
    </w:p>
    <w:p w:rsidRDefault="0022775F" w:rsidP="0022775F" w:rsidR="0022775F" w:rsidRPr="00D36B64">
      <w:pPr>
        <w:jc w:val="center"/>
        <w:rPr>
          <w:rFonts w:hAnsi="Times New Roman" w:ascii="Times New Roman"/>
        </w:rPr>
      </w:pPr>
      <w:r w:rsidRPr="00D36B64">
        <w:rPr>
          <w:rFonts w:hAnsi="Times New Roman" w:ascii="Times New Roman"/>
        </w:rPr>
        <w:t>kod Trgovačkog suda u Rijeci, Zadarska 1 i 3</w:t>
      </w:r>
    </w:p>
    <w:p w:rsidRDefault="0022775F" w:rsidP="0022775F" w:rsidR="0022775F" w:rsidRPr="00D36B64">
      <w:pPr>
        <w:jc w:val="center"/>
        <w:rPr>
          <w:rFonts w:hAnsi="Times New Roman" w:ascii="Times New Roman"/>
        </w:rPr>
      </w:pPr>
      <w:r w:rsidRPr="00D36B64">
        <w:rPr>
          <w:rFonts w:hAnsi="Times New Roman" w:ascii="Times New Roman"/>
        </w:rPr>
        <w:t>sudnica 11. I. kat</w:t>
      </w:r>
    </w:p>
    <w:p w:rsidRDefault="0022775F" w:rsidP="0022775F" w:rsidR="0022775F" w:rsidRPr="00D36B64">
      <w:pPr>
        <w:jc w:val="center"/>
        <w:rPr>
          <w:rFonts w:hAnsi="Times New Roman" w:ascii="Times New Roman"/>
        </w:rPr>
      </w:pPr>
    </w:p>
    <w:p w:rsidRDefault="0022775F" w:rsidP="0022775F" w:rsidR="0022775F" w:rsidRPr="00D36B64">
      <w:pPr>
        <w:jc w:val="center"/>
        <w:rPr>
          <w:rFonts w:hAnsi="Times New Roman" w:ascii="Times New Roman"/>
        </w:rPr>
      </w:pPr>
    </w:p>
    <w:p w:rsidRDefault="0022775F" w:rsidP="0022775F" w:rsidR="0022775F" w:rsidRPr="00D36B64">
      <w:pPr>
        <w:ind w:firstLine="708"/>
        <w:jc w:val="both"/>
        <w:rPr>
          <w:rFonts w:hAnsi="Times New Roman" w:ascii="Times New Roman"/>
        </w:rPr>
      </w:pPr>
      <w:r w:rsidRPr="00D36B64">
        <w:rPr>
          <w:rFonts w:hAnsi="Times New Roman" w:ascii="Times New Roman"/>
        </w:rPr>
        <w:t xml:space="preserve">O ročištu se dužnik i svi vjerovnici koji su prihvatili plan financijskog restrukturiranja obavještavaju oglasom koji se objavljuje na </w:t>
      </w:r>
      <w:r>
        <w:rPr>
          <w:rFonts w:hAnsi="Times New Roman" w:ascii="Times New Roman"/>
        </w:rPr>
        <w:t xml:space="preserve">mrežnoj stranici e-oglasne ploče suda </w:t>
      </w:r>
      <w:r w:rsidRPr="00D36B64">
        <w:rPr>
          <w:rFonts w:hAnsi="Times New Roman" w:ascii="Times New Roman"/>
        </w:rPr>
        <w:t xml:space="preserve"> i objavom na web-stranici Financijske agencije najkasnije 8 dana prije održavanja ročišta.</w:t>
      </w:r>
    </w:p>
    <w:p w:rsidRDefault="00F94803" w:rsidP="0022775F" w:rsidR="00F94803">
      <w:pPr>
        <w:jc w:val="both"/>
        <w:rPr>
          <w:rFonts w:hAnsi="Times New Roman" w:ascii="Times New Roman"/>
        </w:rPr>
      </w:pPr>
    </w:p>
    <w:p w:rsidRDefault="00F94803" w:rsidP="00F94803" w:rsidR="00F94803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>
      <w:pPr>
        <w:ind w:left="708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Sudac </w:t>
      </w:r>
    </w:p>
    <w:p w:rsidRDefault="00182A48" w:rsidP="00F94803" w:rsidR="00B75DE6" w:rsidRPr="00F572AE">
      <w:pPr>
        <w:ind w:left="7080"/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Liljana Ugrin</w:t>
      </w:r>
    </w:p>
    <w:p w:rsidRDefault="00B75DE6" w:rsidP="00B75DE6" w:rsidR="00B75DE6" w:rsidRPr="00F572AE">
      <w:pPr>
        <w:rPr>
          <w:rFonts w:hAnsi="Times New Roman" w:ascii="Times New Roman"/>
          <w:b/>
        </w:rPr>
      </w:pP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</w:p>
    <w:p w:rsidRDefault="00B75DE6" w:rsidP="00B75DE6" w:rsidR="00B75DE6" w:rsidRPr="00F572AE">
      <w:pPr>
        <w:rPr>
          <w:rFonts w:hAnsi="Times New Roman" w:ascii="Times New Roman"/>
          <w:b/>
        </w:rPr>
      </w:pPr>
    </w:p>
    <w:p w:rsidRDefault="00182A48" w:rsidP="004F3563" w:rsidR="00C66D14" w:rsidRPr="00F572AE">
      <w:pPr>
        <w:rPr>
          <w:rFonts w:hAnsi="Times New Roman" w:ascii="Times New Roman"/>
        </w:rPr>
      </w:pPr>
      <w:r w:rsidRPr="00F572AE">
        <w:rPr>
          <w:rFonts w:hAnsi="Times New Roman" w:ascii="Times New Roman"/>
          <w:b/>
        </w:rPr>
        <w:t xml:space="preserve"> </w:t>
      </w:r>
      <w:r w:rsidR="00C66D14" w:rsidRPr="00F572AE">
        <w:rPr>
          <w:rFonts w:hAnsi="Times New Roman" w:ascii="Times New Roman"/>
        </w:rPr>
        <w:t>DNA</w:t>
      </w:r>
    </w:p>
    <w:p w:rsidRDefault="00C66D14" w:rsidP="00517E07" w:rsidR="00C66D14" w:rsidRPr="00F572AE">
      <w:pPr>
        <w:jc w:val="both"/>
        <w:rPr>
          <w:rFonts w:hAnsi="Times New Roman" w:ascii="Times New Roman"/>
        </w:rPr>
      </w:pPr>
    </w:p>
    <w:p w:rsidRDefault="00C66D14" w:rsidP="00C66D14" w:rsidR="00C66D14" w:rsidRPr="00F572AE">
      <w:pPr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-</w:t>
      </w:r>
      <w:r w:rsidRPr="00F572AE">
        <w:rPr>
          <w:rFonts w:hAnsi="Times New Roman" w:ascii="Times New Roman"/>
        </w:rPr>
        <w:tab/>
        <w:t>Oglas objaviti na</w:t>
      </w:r>
      <w:r w:rsidR="00E555CD">
        <w:rPr>
          <w:rFonts w:hAnsi="Times New Roman" w:ascii="Times New Roman"/>
        </w:rPr>
        <w:t xml:space="preserve"> mrežnoj stranici e-oglasne ploče suda </w:t>
      </w:r>
      <w:r w:rsidRPr="00F572AE">
        <w:rPr>
          <w:rFonts w:hAnsi="Times New Roman" w:ascii="Times New Roman"/>
        </w:rPr>
        <w:t xml:space="preserve"> </w:t>
      </w:r>
    </w:p>
    <w:p w:rsidRDefault="00C66D14" w:rsidP="00C66D14" w:rsidR="00C66D14" w:rsidRPr="00F572AE">
      <w:pPr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-</w:t>
      </w:r>
      <w:r w:rsidRPr="00F572AE">
        <w:rPr>
          <w:rFonts w:hAnsi="Times New Roman" w:ascii="Times New Roman"/>
        </w:rPr>
        <w:tab/>
        <w:t>Oglas dostaviti  FINI radi objave oglasa na web-stranici Fine</w:t>
      </w:r>
    </w:p>
    <w:p w:rsidRDefault="00B75DE6" w:rsidP="00C66D14" w:rsidR="00B75DE6" w:rsidRPr="00F572AE">
      <w:pPr>
        <w:jc w:val="both"/>
        <w:rPr>
          <w:rFonts w:hAnsi="Times New Roman" w:ascii="Times New Roman"/>
        </w:rPr>
      </w:pPr>
    </w:p>
    <w:p w:rsidRDefault="00C66D14" w:rsidP="004E7799" w:rsidR="00C66D14" w:rsidRPr="00F572AE">
      <w:pPr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U Rijeci</w:t>
      </w:r>
      <w:r w:rsidR="00371B91">
        <w:rPr>
          <w:rFonts w:hAnsi="Times New Roman" w:ascii="Times New Roman"/>
        </w:rPr>
        <w:t>,</w:t>
      </w:r>
      <w:r w:rsidRPr="00F572AE">
        <w:rPr>
          <w:rFonts w:hAnsi="Times New Roman" w:ascii="Times New Roman"/>
        </w:rPr>
        <w:t xml:space="preserve"> </w:t>
      </w:r>
      <w:r w:rsidR="0022775F">
        <w:rPr>
          <w:rFonts w:hAnsi="Times New Roman" w:ascii="Times New Roman"/>
        </w:rPr>
        <w:t xml:space="preserve">16. ožujka </w:t>
      </w:r>
      <w:r w:rsidR="0022775F" w:rsidRPr="00003CE7">
        <w:rPr>
          <w:rFonts w:hAnsi="Times New Roman" w:ascii="Times New Roman"/>
        </w:rPr>
        <w:t>2016</w:t>
      </w:r>
      <w:r w:rsidRPr="00F572AE">
        <w:rPr>
          <w:rFonts w:hAnsi="Times New Roman" w:ascii="Times New Roman"/>
        </w:rPr>
        <w:t xml:space="preserve">. </w:t>
      </w:r>
    </w:p>
    <w:sectPr w:rsidR="00C66D14" w:rsidRPr="00F572AE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71B0" w:rsidR="00AA71B0">
      <w:r>
        <w:separator/>
      </w:r>
    </w:p>
  </w:endnote>
  <w:endnote w:id="0" w:type="continuationSeparator">
    <w:p w:rsidRDefault="00AA71B0" w:rsidR="00AA7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720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71B0" w:rsidR="00AA71B0">
      <w:r>
        <w:separator/>
      </w:r>
    </w:p>
  </w:footnote>
  <w:footnote w:id="0" w:type="continuationSeparator">
    <w:p w:rsidRDefault="00AA71B0" w:rsidR="00AA7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DB281C" w:rsidR="0072382A" w:rsidRPr="00F572AE">
    <w:pPr>
      <w:pStyle w:val="Zaglavlje"/>
      <w:jc w:val="both"/>
      <w:rPr>
        <w:rFonts w:hAnsi="Times New Roman" w:ascii="Times New Roman"/>
      </w:rPr>
    </w:pPr>
    <w:r w:rsidRPr="00F572AE">
      <w:rPr>
        <w:rFonts w:hAnsi="Times New Roman" w:ascii="Times New Roman"/>
      </w:rPr>
      <w:tab/>
      <w:t xml:space="preserve">                                                                                                  </w:t>
    </w:r>
    <w:r w:rsidR="00DB281C">
      <w:rPr>
        <w:rFonts w:hAnsi="Times New Roman" w:ascii="Times New Roman"/>
      </w:rPr>
      <w:t xml:space="preserve">          </w:t>
    </w:r>
    <w:r w:rsidRPr="00F572AE">
      <w:rPr>
        <w:rFonts w:hAnsi="Times New Roman" w:ascii="Times New Roman"/>
      </w:rPr>
      <w:t>Posl. br. 7 Stpn-</w:t>
    </w:r>
    <w:r w:rsidR="0022775F">
      <w:rPr>
        <w:rFonts w:hAnsi="Times New Roman" w:ascii="Times New Roman"/>
      </w:rPr>
      <w:t>13</w:t>
    </w:r>
    <w:r w:rsidRPr="00F572AE">
      <w:rPr>
        <w:rFonts w:hAnsi="Times New Roman" w:ascii="Times New Roman"/>
      </w:rPr>
      <w:t>/1</w:t>
    </w:r>
    <w:r w:rsidR="00A46436">
      <w:rPr>
        <w:rFonts w:hAnsi="Times New Roman" w:ascii="Times New Roman"/>
      </w:rPr>
      <w:t>6</w:t>
    </w:r>
    <w:r w:rsidRPr="00F572AE">
      <w:rPr>
        <w:rFonts w:hAnsi="Times New Roman" w:ascii="Times New Roman"/>
      </w:rPr>
      <w:t>-</w:t>
    </w:r>
    <w:r w:rsidR="00397031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332C"/>
    <w:rsid w:val="00012D3D"/>
    <w:rsid w:val="00015161"/>
    <w:rsid w:val="00027AAE"/>
    <w:rsid w:val="00045AA6"/>
    <w:rsid w:val="000760DB"/>
    <w:rsid w:val="00083680"/>
    <w:rsid w:val="0008615D"/>
    <w:rsid w:val="000B4649"/>
    <w:rsid w:val="00116E2B"/>
    <w:rsid w:val="00120114"/>
    <w:rsid w:val="00136880"/>
    <w:rsid w:val="00164BC6"/>
    <w:rsid w:val="00182A48"/>
    <w:rsid w:val="001B3F74"/>
    <w:rsid w:val="001C7DCD"/>
    <w:rsid w:val="001D7484"/>
    <w:rsid w:val="001E448C"/>
    <w:rsid w:val="001F20CD"/>
    <w:rsid w:val="001F3E78"/>
    <w:rsid w:val="0022775F"/>
    <w:rsid w:val="00253BFF"/>
    <w:rsid w:val="00257065"/>
    <w:rsid w:val="0026374B"/>
    <w:rsid w:val="0029482D"/>
    <w:rsid w:val="002C3500"/>
    <w:rsid w:val="002E0753"/>
    <w:rsid w:val="003356D7"/>
    <w:rsid w:val="00351875"/>
    <w:rsid w:val="003527B5"/>
    <w:rsid w:val="003539C4"/>
    <w:rsid w:val="00371B91"/>
    <w:rsid w:val="003823C1"/>
    <w:rsid w:val="00391298"/>
    <w:rsid w:val="00397031"/>
    <w:rsid w:val="003B5DE4"/>
    <w:rsid w:val="003E5973"/>
    <w:rsid w:val="004236CE"/>
    <w:rsid w:val="00467477"/>
    <w:rsid w:val="004A5ABB"/>
    <w:rsid w:val="004E54FD"/>
    <w:rsid w:val="004E7799"/>
    <w:rsid w:val="004F3563"/>
    <w:rsid w:val="0050299E"/>
    <w:rsid w:val="00517E07"/>
    <w:rsid w:val="00547536"/>
    <w:rsid w:val="00566624"/>
    <w:rsid w:val="00576233"/>
    <w:rsid w:val="00577E52"/>
    <w:rsid w:val="005A5CD8"/>
    <w:rsid w:val="005D7928"/>
    <w:rsid w:val="005F39D6"/>
    <w:rsid w:val="00623D06"/>
    <w:rsid w:val="00627AC3"/>
    <w:rsid w:val="00630CEB"/>
    <w:rsid w:val="00636069"/>
    <w:rsid w:val="006751B7"/>
    <w:rsid w:val="006811D7"/>
    <w:rsid w:val="00685333"/>
    <w:rsid w:val="0068667B"/>
    <w:rsid w:val="006A7A44"/>
    <w:rsid w:val="006B18C4"/>
    <w:rsid w:val="006E77E8"/>
    <w:rsid w:val="0072382A"/>
    <w:rsid w:val="007244ED"/>
    <w:rsid w:val="0075472C"/>
    <w:rsid w:val="00757420"/>
    <w:rsid w:val="007A6FB5"/>
    <w:rsid w:val="007D36CA"/>
    <w:rsid w:val="00813049"/>
    <w:rsid w:val="008718B4"/>
    <w:rsid w:val="008C0670"/>
    <w:rsid w:val="008D61AE"/>
    <w:rsid w:val="00931BFC"/>
    <w:rsid w:val="0093453D"/>
    <w:rsid w:val="00951FDE"/>
    <w:rsid w:val="0095701E"/>
    <w:rsid w:val="00977F58"/>
    <w:rsid w:val="009B048D"/>
    <w:rsid w:val="009B183D"/>
    <w:rsid w:val="009C47F4"/>
    <w:rsid w:val="009D3A53"/>
    <w:rsid w:val="00A15315"/>
    <w:rsid w:val="00A17513"/>
    <w:rsid w:val="00A43E41"/>
    <w:rsid w:val="00A46436"/>
    <w:rsid w:val="00A65B00"/>
    <w:rsid w:val="00A717C4"/>
    <w:rsid w:val="00A94AD7"/>
    <w:rsid w:val="00A97205"/>
    <w:rsid w:val="00AA4274"/>
    <w:rsid w:val="00AA71B0"/>
    <w:rsid w:val="00AC212B"/>
    <w:rsid w:val="00AC4D8F"/>
    <w:rsid w:val="00AE1D40"/>
    <w:rsid w:val="00B0403F"/>
    <w:rsid w:val="00B611DD"/>
    <w:rsid w:val="00B75DE6"/>
    <w:rsid w:val="00B76DD7"/>
    <w:rsid w:val="00B97754"/>
    <w:rsid w:val="00BB7AB4"/>
    <w:rsid w:val="00BC5C1C"/>
    <w:rsid w:val="00BD475F"/>
    <w:rsid w:val="00BF484E"/>
    <w:rsid w:val="00C16905"/>
    <w:rsid w:val="00C3449C"/>
    <w:rsid w:val="00C66D14"/>
    <w:rsid w:val="00C70104"/>
    <w:rsid w:val="00C76773"/>
    <w:rsid w:val="00CA226F"/>
    <w:rsid w:val="00CB02B2"/>
    <w:rsid w:val="00CE708F"/>
    <w:rsid w:val="00D64011"/>
    <w:rsid w:val="00D85AD8"/>
    <w:rsid w:val="00DB281C"/>
    <w:rsid w:val="00DC5306"/>
    <w:rsid w:val="00DF26FD"/>
    <w:rsid w:val="00E37493"/>
    <w:rsid w:val="00E507FF"/>
    <w:rsid w:val="00E50C5B"/>
    <w:rsid w:val="00E555CD"/>
    <w:rsid w:val="00E9129E"/>
    <w:rsid w:val="00EB7E4E"/>
    <w:rsid w:val="00EE7A46"/>
    <w:rsid w:val="00F14512"/>
    <w:rsid w:val="00F2483B"/>
    <w:rsid w:val="00F356F9"/>
    <w:rsid w:val="00F411E0"/>
    <w:rsid w:val="00F55DE2"/>
    <w:rsid w:val="00F572AE"/>
    <w:rsid w:val="00F740D8"/>
    <w:rsid w:val="00F94803"/>
    <w:rsid w:val="00FC3CA5"/>
    <w:rsid w:val="00FC5835"/>
    <w:rsid w:val="00FE03B7"/>
    <w:rsid w:val="00FE1D3C"/>
    <w:rsid w:val="00F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54F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72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72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20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2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2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54F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72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72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20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2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2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66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27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Stpn-13/2016</izvorni_sadrzaj>
    <derivirana_varijabla naziv="DomainObject.Predmet.OznakaBroj_1">Stpn-13/2016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K.N. POSLOVODSTVO d.o.o.  Rijeka</izvorni_sadrzaj>
    <derivirana_varijabla naziv="DomainObject.Predmet.StrankaFormated_1">  K.N. POSLOVODSTVO d.o.o.  Rijeka</derivirana_varijabla>
  </DomainObject.Predmet.StrankaFormated>
  <DomainObject.Predmet.StrankaFormatedOIB>
    <izvorni_sadrzaj>  K.N. POSLOVODSTVO d.o.o.  Rijeka, OIB 38146456522</izvorni_sadrzaj>
    <derivirana_varijabla naziv="DomainObject.Predmet.StrankaFormatedOIB_1">  K.N. POSLOVODSTVO d.o.o.  Rijeka, OIB 38146456522</derivirana_varijabla>
  </DomainObject.Predmet.StrankaFormatedOIB>
  <DomainObject.Predmet.StrankaFormatedWithAdress>
    <izvorni_sadrzaj> K.N. POSLOVODSTVO d.o.o.  Rijeka, Bok 4, 51000 Rijeka</izvorni_sadrzaj>
    <derivirana_varijabla naziv="DomainObject.Predmet.StrankaFormatedWithAdress_1"> K.N. POSLOVODSTVO d.o.o.  Rijeka, Bok 4, 51000 Rijeka</derivirana_varijabla>
  </DomainObject.Predmet.StrankaFormatedWithAdress>
  <DomainObject.Predmet.StrankaFormatedWithAdressOIB>
    <izvorni_sadrzaj> K.N. POSLOVODSTVO d.o.o.  Rijeka, OIB 38146456522, Bok 4, 51000 Rijeka</izvorni_sadrzaj>
    <derivirana_varijabla naziv="DomainObject.Predmet.StrankaFormatedWithAdressOIB_1"> K.N. POSLOVODSTVO d.o.o.  Rijeka, OIB 38146456522, Bok 4, 51000 Rijeka</derivirana_varijabla>
  </DomainObject.Predmet.StrankaFormatedWithAdressOIB>
  <DomainObject.Predmet.StrankaWithAdress>
    <izvorni_sadrzaj>K.N. POSLOVODSTVO d.o.o.  Rijeka Bok 4,51000 Rijeka</izvorni_sadrzaj>
    <derivirana_varijabla naziv="DomainObject.Predmet.StrankaWithAdress_1">K.N. POSLOVODSTVO d.o.o.  Rijeka Bok 4,51000 Rijeka</derivirana_varijabla>
  </DomainObject.Predmet.StrankaWithAdress>
  <DomainObject.Predmet.StrankaWithAdressOIB>
    <izvorni_sadrzaj>K.N. POSLOVODSTVO d.o.o.  Rijeka, OIB 38146456522, Bok 4,51000 Rijeka</izvorni_sadrzaj>
    <derivirana_varijabla naziv="DomainObject.Predmet.StrankaWithAdressOIB_1">K.N. POSLOVODSTVO d.o.o.  Rijeka, OIB 38146456522, Bok 4,51000 Rijeka</derivirana_varijabla>
  </DomainObject.Predmet.StrankaWithAdressOIB>
  <DomainObject.Predmet.StrankaNazivFormated>
    <izvorni_sadrzaj>K.N. POSLOVODSTVO d.o.o.  Rijeka</izvorni_sadrzaj>
    <derivirana_varijabla naziv="DomainObject.Predmet.StrankaNazivFormated_1">K.N. POSLOVODSTVO d.o.o.  Rijeka</derivirana_varijabla>
  </DomainObject.Predmet.StrankaNazivFormated>
  <DomainObject.Predmet.StrankaNazivFormatedOIB>
    <izvorni_sadrzaj>K.N. POSLOVODSTVO d.o.o.  Rijeka, OIB 38146456522</izvorni_sadrzaj>
    <derivirana_varijabla naziv="DomainObject.Predmet.StrankaNazivFormatedOIB_1">K.N. POSLOVODSTVO d.o.o.  Rijeka, OIB 38146456522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K.N. POSLOVODSTVO d.o.o.  Rijeka</item>
    </izvorni_sadrzaj>
    <derivirana_varijabla naziv="DomainObject.Predmet.StrankaListFormated_1">
      <item>K.N. POSLOVODSTVO d.o.o.  Rijeka</item>
    </derivirana_varijabla>
  </DomainObject.Predmet.StrankaListFormated>
  <DomainObject.Predmet.StrankaListFormatedOIB>
    <izvorni_sadrzaj>
      <item>K.N. POSLOVODSTVO d.o.o.  Rijeka, OIB 38146456522</item>
    </izvorni_sadrzaj>
    <derivirana_varijabla naziv="DomainObject.Predmet.StrankaListFormatedOIB_1">
      <item>K.N. POSLOVODSTVO d.o.o.  Rijeka, OIB 38146456522</item>
    </derivirana_varijabla>
  </DomainObject.Predmet.StrankaListFormatedOIB>
  <DomainObject.Predmet.StrankaListFormatedWithAdress>
    <izvorni_sadrzaj>
      <item>K.N. POSLOVODSTVO d.o.o.  Rijeka, Bok 4, 51000 Rijeka</item>
    </izvorni_sadrzaj>
    <derivirana_varijabla naziv="DomainObject.Predmet.StrankaListFormatedWithAdress_1">
      <item>K.N. POSLOVODSTVO d.o.o.  Rijeka, Bok 4, 51000 Rijeka</item>
    </derivirana_varijabla>
  </DomainObject.Predmet.StrankaListFormatedWithAdress>
  <DomainObject.Predmet.StrankaListFormatedWithAdressOIB>
    <izvorni_sadrzaj>
      <item>K.N. POSLOVODSTVO d.o.o.  Rijeka, OIB 38146456522, Bok 4, 51000 Rijeka</item>
    </izvorni_sadrzaj>
    <derivirana_varijabla naziv="DomainObject.Predmet.StrankaListFormatedWithAdressOIB_1">
      <item>K.N. POSLOVODSTVO d.o.o.  Rijeka, OIB 38146456522, Bok 4, 51000 Rijeka</item>
    </derivirana_varijabla>
  </DomainObject.Predmet.StrankaListFormatedWithAdressOIB>
  <DomainObject.Predmet.StrankaListNazivFormated>
    <izvorni_sadrzaj>
      <item>K.N. POSLOVODSTVO d.o.o.  Rijeka</item>
    </izvorni_sadrzaj>
    <derivirana_varijabla naziv="DomainObject.Predmet.StrankaListNazivFormated_1">
      <item>K.N. POSLOVODSTVO d.o.o.  Rijeka</item>
    </derivirana_varijabla>
  </DomainObject.Predmet.StrankaListNazivFormated>
  <DomainObject.Predmet.StrankaListNazivFormatedOIB>
    <izvorni_sadrzaj>
      <item>K.N. POSLOVODSTVO d.o.o.  Rijeka, OIB 38146456522</item>
    </izvorni_sadrzaj>
    <derivirana_varijabla naziv="DomainObject.Predmet.StrankaListNazivFormatedOIB_1">
      <item>K.N. POSLOVODSTVO d.o.o.  Rijeka, OIB 38146456522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K.N. POSLOVODSTVO d.o.o.  Rijeka</izvorni_sadrzaj>
    <derivirana_varijabla naziv="DomainObject.Predmet.StrankaIDrugi_1">K.N. POSLOVODSTVO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K.N. POSLOVODSTVO d.o.o.  Rijeka, OIB 38146456522, Bok 4, 51000 Rijeka</izvorni_sadrzaj>
    <derivirana_varijabla naziv="DomainObject.Predmet.StrankaIDrugiAdressOIB_1">K.N. POSLOVODSTVO d.o.o.  Rijeka, OIB 38146456522, Bok 4,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K.N. POSLOVODSTVO d.o.o.  Rijeka</item>
    </izvorni_sadrzaj>
    <derivirana_varijabla naziv="DomainObject.Predmet.SudioniciListNaziv_1">
      <item>K.N. POSLOVODSTVO d.o.o.  Rijeka</item>
    </derivirana_varijabla>
  </DomainObject.Predmet.SudioniciListNaziv>
  <DomainObject.Predmet.SudioniciListAdressOIB>
    <izvorni_sadrzaj>
      <item>K.N. POSLOVODSTVO d.o.o.  Rijeka, OIB 38146456522, Bok 4,51000 Rijeka</item>
    </izvorni_sadrzaj>
    <derivirana_varijabla naziv="DomainObject.Predmet.SudioniciListAdressOIB_1">
      <item>K.N. POSLOVODSTVO d.o.o.  Rijeka, OIB 38146456522, Bok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38146456522</item>
    </izvorni_sadrzaj>
    <derivirana_varijabla naziv="DomainObject.Predmet.SudioniciListNazivOIB_1">
      <item>, OIB 38146456522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1073</properties:Characters>
  <properties:Lines>45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1308</properties:CharactersWithSpaces>
  <properties:SharedDoc>false</properties:SharedDoc>
  <properties:HLinks>
    <vt:vector size="12" baseType="variant">
      <vt:variant>
        <vt:i4>7995508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2016-03-17T09:40:00Z</dcterms:created>
  <dc:creator>ksarlija</dc:creator>
  <cp:lastModifiedBy>Tanja Fidel</cp:lastModifiedBy>
  <cp:lastPrinted>2016-03-17T10:04:00Z</cp:lastPrinted>
  <dcterms:modified xmlns:xsi="http://www.w3.org/2001/XMLSchema-instance" xsi:type="dcterms:W3CDTF">2016-03-17T10:12:00Z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