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0fad" w14:paraId="5450fad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4A5EDF">
        <w:t>DRAGAN JOVANOVIĆ j.d.o.o</w:t>
      </w:r>
      <w:r w:rsidR="004A5EDF" w:rsidRPr="005747CA">
        <w:t>.</w:t>
      </w:r>
      <w:r w:rsidR="004A5EDF">
        <w:t xml:space="preserve"> </w:t>
      </w:r>
      <w:r w:rsidR="004A5EDF" w:rsidRPr="004A5EDF">
        <w:t>Banjole</w:t>
      </w:r>
      <w:r w:rsidRPr="006945A2">
        <w:t xml:space="preserve">, </w:t>
      </w:r>
      <w:r w:rsidR="004A5EDF" w:rsidRPr="004A5EDF">
        <w:t>Dračice 28</w:t>
      </w:r>
      <w:r w:rsidRPr="006945A2">
        <w:t xml:space="preserve">, OIB: </w:t>
      </w:r>
      <w:r w:rsidR="004A5EDF" w:rsidRPr="004A5EDF">
        <w:t>99591997279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12578E">
      <w:pPr>
        <w:ind w:firstLine="720"/>
        <w:jc w:val="both"/>
      </w:pPr>
      <w:r w:rsidRPr="006945A2">
        <w:t xml:space="preserve">I. Otvara se stečajni postupak nad dužnikom </w:t>
      </w:r>
      <w:r w:rsidR="004A5EDF">
        <w:t>DRAGAN JOVANOVIĆ j.d.o.o</w:t>
      </w:r>
      <w:r w:rsidR="004A5EDF" w:rsidRPr="005747CA">
        <w:t>.</w:t>
      </w:r>
      <w:r w:rsidR="004A5EDF">
        <w:t xml:space="preserve"> </w:t>
      </w:r>
      <w:r w:rsidR="004A5EDF" w:rsidRPr="004A5EDF">
        <w:t>Banjole</w:t>
      </w:r>
      <w:r w:rsidR="004A5EDF" w:rsidRPr="006945A2">
        <w:t xml:space="preserve">, </w:t>
      </w:r>
      <w:r w:rsidR="004A5EDF" w:rsidRPr="004A5EDF">
        <w:t>Dračice 28</w:t>
      </w:r>
      <w:r w:rsidR="004A5EDF" w:rsidRPr="006945A2">
        <w:t xml:space="preserve">, OIB: </w:t>
      </w:r>
      <w:r w:rsidR="004A5EDF" w:rsidRPr="004A5EDF">
        <w:t>99591997279</w:t>
      </w:r>
      <w:r w:rsidR="004A5EDF">
        <w:t>.</w:t>
      </w:r>
    </w:p>
    <w:p w:rsidRDefault="004A5EDF" w:rsidP="00F66FE4" w:rsidR="004A5EDF" w:rsidRPr="006945A2">
      <w:pPr>
        <w:ind w:firstLine="720"/>
        <w:jc w:val="both"/>
      </w:pPr>
    </w:p>
    <w:p w:rsidRDefault="005D6592" w:rsidP="004A5EDF" w:rsidR="004A5EDF">
      <w:pPr>
        <w:ind w:firstLine="720"/>
        <w:jc w:val="both"/>
      </w:pPr>
      <w:r w:rsidRPr="006945A2">
        <w:t xml:space="preserve">II. Za stečajnog upravitelja imenuje se </w:t>
      </w:r>
      <w:r w:rsidR="004A5EDF">
        <w:t>Nikola Delić, Pula, Kranjčevićeva 16, OIB: 58474163165.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4A5EDF">
        <w:t>721</w:t>
      </w:r>
      <w:r w:rsidR="006945A2" w:rsidRPr="00F92A06">
        <w:t>-16</w:t>
      </w:r>
      <w:r w:rsidRPr="00F92A06">
        <w:t xml:space="preserve">, te da nastavi sa daljnjom pljenidbom do iznosa od </w:t>
      </w:r>
      <w:r w:rsidR="004A5EDF">
        <w:t>3</w:t>
      </w:r>
      <w:r w:rsidRPr="00F92A06">
        <w:t>.000,00 kn prema rješenju ovog suda posl. broj: 1 St-</w:t>
      </w:r>
      <w:r w:rsidR="004A5EDF">
        <w:t>721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4A5EDF">
        <w:t>13</w:t>
      </w:r>
      <w:r w:rsidR="00F92A06" w:rsidRPr="00F92A06">
        <w:t xml:space="preserve">. </w:t>
      </w:r>
      <w:r w:rsidR="004A5EDF">
        <w:t>svibnja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4A5EDF" w:rsidR="004A5EDF">
      <w:pPr>
        <w:ind w:firstLine="720"/>
        <w:jc w:val="both"/>
      </w:pPr>
      <w:r>
        <w:t xml:space="preserve">IV. Zaključuje se stečajni postupak nad dužnikom </w:t>
      </w:r>
      <w:r w:rsidR="004A5EDF">
        <w:t>DRAGAN JOVANOVIĆ j.d.o.o</w:t>
      </w:r>
      <w:r w:rsidR="004A5EDF" w:rsidRPr="005747CA">
        <w:t>.</w:t>
      </w:r>
      <w:r w:rsidR="004A5EDF">
        <w:t xml:space="preserve"> </w:t>
      </w:r>
      <w:r w:rsidR="004A5EDF" w:rsidRPr="004A5EDF">
        <w:t>Banjole</w:t>
      </w:r>
      <w:r w:rsidR="004A5EDF" w:rsidRPr="006945A2">
        <w:t xml:space="preserve">, </w:t>
      </w:r>
      <w:r w:rsidR="004A5EDF" w:rsidRPr="004A5EDF">
        <w:t>Dračice 28</w:t>
      </w:r>
      <w:r w:rsidR="004A5EDF" w:rsidRPr="006945A2">
        <w:t xml:space="preserve">, OIB: </w:t>
      </w:r>
      <w:r w:rsidR="004A5EDF" w:rsidRPr="004A5EDF">
        <w:t>99591997279</w:t>
      </w:r>
      <w:r w:rsidR="004A5EDF">
        <w:t>.</w:t>
      </w:r>
    </w:p>
    <w:p w:rsidRDefault="0012578E" w:rsidP="00B7595F" w:rsidR="0012578E">
      <w:pPr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4A5EDF">
        <w:t>721</w:t>
      </w:r>
      <w:r w:rsidR="006945A2">
        <w:t>/16</w:t>
      </w:r>
      <w:r>
        <w:t>-</w:t>
      </w:r>
      <w:r w:rsidR="00BF5C86">
        <w:t>4</w:t>
      </w:r>
      <w:r w:rsidRPr="001B1D09">
        <w:t xml:space="preserve"> od </w:t>
      </w:r>
      <w:r w:rsidR="004A5EDF">
        <w:t>13</w:t>
      </w:r>
      <w:r w:rsidR="006945A2">
        <w:t xml:space="preserve">. </w:t>
      </w:r>
      <w:r w:rsidR="004A5EDF">
        <w:t>svibnja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12578E">
        <w:t xml:space="preserve">              </w:t>
      </w:r>
      <w:r w:rsidR="004A5EDF">
        <w:t>13</w:t>
      </w:r>
      <w:r w:rsidRPr="00F92A06">
        <w:t xml:space="preserve">. </w:t>
      </w:r>
      <w:r w:rsidR="004A5EDF">
        <w:t>svibnja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4A5EDF">
        <w:t>721/16-8</w:t>
      </w:r>
      <w:r w:rsidRPr="00F92A06">
        <w:t xml:space="preserve"> od </w:t>
      </w:r>
      <w:r w:rsidR="004A5EDF">
        <w:t>20</w:t>
      </w:r>
      <w:r w:rsidR="00F92A06" w:rsidRPr="00F92A06">
        <w:t xml:space="preserve">. </w:t>
      </w:r>
      <w:r w:rsidR="00717458">
        <w:t>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4A5EDF">
        <w:t>20</w:t>
      </w:r>
      <w:r w:rsidRPr="00CB7466">
        <w:t xml:space="preserve">. </w:t>
      </w:r>
      <w:r w:rsidR="00717458">
        <w:t>lipnja</w:t>
      </w:r>
      <w:r w:rsidRPr="00CB7466">
        <w:t xml:space="preserve"> 2016. godine, a skinuto je sa oglasne </w:t>
      </w:r>
      <w:r w:rsidR="004A5EDF">
        <w:t>27</w:t>
      </w:r>
      <w:r w:rsidRPr="00CB7466">
        <w:t xml:space="preserve">. </w:t>
      </w:r>
      <w:r w:rsidR="00717458">
        <w:t>lipnja</w:t>
      </w:r>
      <w:r w:rsidRPr="00CB7466">
        <w:t xml:space="preserve"> 2016. godine. U roku od 15 dana, koji rok je istekao </w:t>
      </w:r>
      <w:r w:rsidR="004A5EDF">
        <w:t>12</w:t>
      </w:r>
      <w:r w:rsidRPr="00CB7466">
        <w:t xml:space="preserve">. </w:t>
      </w:r>
      <w:r w:rsidR="00A916A7">
        <w:t>srpnja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9A0019">
        <w:t>22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4A5EDF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>
        <w:t>DRAGAN JOVANOVIĆ j.d.o.o</w:t>
      </w:r>
      <w:r w:rsidRPr="005747CA">
        <w:t>.</w:t>
      </w:r>
      <w:r>
        <w:t xml:space="preserve"> </w:t>
      </w:r>
      <w:r w:rsidRPr="004A5EDF">
        <w:t>Banjole</w:t>
      </w:r>
      <w:r w:rsidRPr="006945A2">
        <w:t xml:space="preserve">, </w:t>
      </w:r>
      <w:r w:rsidRPr="004A5EDF">
        <w:t>Dračice 28</w:t>
      </w:r>
    </w:p>
    <w:p w:rsidRDefault="004A5EDF" w:rsidP="004A5EDF" w:rsidR="005D6592" w:rsidRPr="001158E5">
      <w:pPr>
        <w:jc w:val="both"/>
      </w:pPr>
      <w:r>
        <w:t xml:space="preserve">            </w:t>
      </w:r>
      <w:r w:rsidR="005D6592">
        <w:t>- predlagatelju</w:t>
      </w:r>
      <w:r w:rsidR="00CB7466">
        <w:t xml:space="preserve"> FINANCIJSKA</w:t>
      </w:r>
      <w:r w:rsidR="00A916A7">
        <w:t xml:space="preserve"> AGENCIJA</w:t>
      </w:r>
      <w:r w:rsidR="00621F87">
        <w:t xml:space="preserve"> - Podružnica Pula, Giardini 5, Pula</w:t>
      </w:r>
    </w:p>
    <w:p w:rsidRDefault="005D6592" w:rsidP="005D6592" w:rsidR="00B7595F">
      <w:pPr>
        <w:ind w:firstLine="720"/>
        <w:jc w:val="both"/>
      </w:pPr>
      <w:r>
        <w:t xml:space="preserve">- </w:t>
      </w:r>
      <w:r w:rsidRPr="001158E5">
        <w:t>stečajn</w:t>
      </w:r>
      <w:r w:rsidR="00397CB5">
        <w:t xml:space="preserve">om </w:t>
      </w:r>
      <w:r w:rsidRPr="001158E5">
        <w:t>upravitelj</w:t>
      </w:r>
      <w:r w:rsidR="00397CB5">
        <w:t>u</w:t>
      </w:r>
      <w:r w:rsidR="00621F87" w:rsidRPr="00621F87">
        <w:t xml:space="preserve"> </w:t>
      </w:r>
      <w:r w:rsidR="004A5EDF">
        <w:t>Nikola Delić, Pula, Kranjčevićeva 16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25B" w:rsidR="0059525B">
      <w:r>
        <w:separator/>
      </w:r>
    </w:p>
  </w:endnote>
  <w:endnote w:id="0" w:type="continuationSeparator">
    <w:p w:rsidRDefault="0059525B" w:rsidR="00595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25B" w:rsidR="0059525B">
      <w:r>
        <w:separator/>
      </w:r>
    </w:p>
  </w:footnote>
  <w:footnote w:id="0" w:type="continuationSeparator">
    <w:p w:rsidRDefault="0059525B" w:rsidR="00595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25B" w:rsidP="007926B9" w:rsidR="005952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525B" w:rsidR="005952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25B" w:rsidP="007926B9" w:rsidR="005952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106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9525B" w:rsidP="007926B9" w:rsidR="0059525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4A5EDF">
      <w:rPr>
        <w:sz w:val="23"/>
        <w:szCs w:val="23"/>
      </w:rPr>
      <w:t>721/16-9</w:t>
    </w:r>
  </w:p>
  <w:p w:rsidRDefault="0059525B" w:rsidP="007926B9" w:rsidR="0059525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25B" w:rsidR="004A5EDF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4A5EDF">
      <w:rPr>
        <w:sz w:val="23"/>
        <w:szCs w:val="23"/>
      </w:rPr>
      <w:t>721/16-9</w:t>
    </w:r>
  </w:p>
  <w:p w:rsidRDefault="0059525B" w:rsidR="0059525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12578E"/>
    <w:rsid w:val="0023106D"/>
    <w:rsid w:val="00237525"/>
    <w:rsid w:val="00352582"/>
    <w:rsid w:val="00397CB5"/>
    <w:rsid w:val="003B5C56"/>
    <w:rsid w:val="003F7798"/>
    <w:rsid w:val="00460740"/>
    <w:rsid w:val="004A5EDF"/>
    <w:rsid w:val="004D7B47"/>
    <w:rsid w:val="005747CA"/>
    <w:rsid w:val="00585A21"/>
    <w:rsid w:val="0059525B"/>
    <w:rsid w:val="005D6592"/>
    <w:rsid w:val="00621F87"/>
    <w:rsid w:val="006945A2"/>
    <w:rsid w:val="006B422D"/>
    <w:rsid w:val="006C0A2B"/>
    <w:rsid w:val="00717458"/>
    <w:rsid w:val="0076431D"/>
    <w:rsid w:val="00766400"/>
    <w:rsid w:val="007926B9"/>
    <w:rsid w:val="00864E52"/>
    <w:rsid w:val="008D2FD3"/>
    <w:rsid w:val="009A0019"/>
    <w:rsid w:val="009B2C8A"/>
    <w:rsid w:val="009C424D"/>
    <w:rsid w:val="00A56A06"/>
    <w:rsid w:val="00A75990"/>
    <w:rsid w:val="00A916A7"/>
    <w:rsid w:val="00AC15FC"/>
    <w:rsid w:val="00B03A3A"/>
    <w:rsid w:val="00B13AEF"/>
    <w:rsid w:val="00B7595F"/>
    <w:rsid w:val="00BF5C86"/>
    <w:rsid w:val="00C9622A"/>
    <w:rsid w:val="00CB7466"/>
    <w:rsid w:val="00CE6590"/>
    <w:rsid w:val="00DF5E63"/>
    <w:rsid w:val="00DF63FE"/>
    <w:rsid w:val="00EB7A58"/>
    <w:rsid w:val="00EC0D58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1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06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06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06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06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1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06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06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06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06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DRAGAN JOVANOVIĆ j.d.o.o. BANJOLE</izvorni_sadrzaj>
    <derivirana_varijabla naziv="DomainObject.Predmet.ProtustrankaFormated_1">  DRAGAN JOVANOVIĆ j.d.o.o. BANJOLE</derivirana_varijabla>
  </DomainObject.Predmet.ProtustrankaFormated>
  <DomainObject.Predmet.ProtustrankaFormatedOIB>
    <izvorni_sadrzaj>  DRAGAN JOVANOVIĆ j.d.o.o. BANJOLE, OIB 99591997279</izvorni_sadrzaj>
    <derivirana_varijabla naziv="DomainObject.Predmet.ProtustrankaFormatedOIB_1">  DRAGAN JOVANOVIĆ j.d.o.o. BANJOLE, OIB 99591997279</derivirana_varijabla>
  </DomainObject.Predmet.ProtustrankaFormatedOIB>
  <DomainObject.Predmet.ProtustrankaFormatedWithAdress>
    <izvorni_sadrzaj> DRAGAN JOVANOVIĆ j.d.o.o. BANJOLE, Dračice 28, 52100 Banjole</izvorni_sadrzaj>
    <derivirana_varijabla naziv="DomainObject.Predmet.ProtustrankaFormatedWithAdress_1"> DRAGAN JOVANOVIĆ j.d.o.o. BANJOLE, Dračice 28, 52100 Banjole</derivirana_varijabla>
  </DomainObject.Predmet.ProtustrankaFormatedWithAdress>
  <DomainObject.Predmet.ProtustrankaFormatedWithAdressOIB>
    <izvorni_sadrzaj> DRAGAN JOVANOVIĆ j.d.o.o. BANJOLE, OIB 99591997279, Dračice 28, 52100 Banjole</izvorni_sadrzaj>
    <derivirana_varijabla naziv="DomainObject.Predmet.ProtustrankaFormatedWithAdressOIB_1"> DRAGAN JOVANOVIĆ j.d.o.o. BANJOLE, OIB 99591997279, Dračice 28, 52100 Banjole</derivirana_varijabla>
  </DomainObject.Predmet.ProtustrankaFormatedWithAdressOIB>
  <DomainObject.Predmet.ProtustrankaWithAdress>
    <izvorni_sadrzaj>DRAGAN JOVANOVIĆ j.d.o.o. BANJOLE Dračice 28, 52100 Banjole</izvorni_sadrzaj>
    <derivirana_varijabla naziv="DomainObject.Predmet.ProtustrankaWithAdress_1">DRAGAN JOVANOVIĆ j.d.o.o. BANJOLE Dračice 28, 52100 Banjole</derivirana_varijabla>
  </DomainObject.Predmet.ProtustrankaWithAdress>
  <DomainObject.Predmet.ProtustrankaWithAdressOIB>
    <izvorni_sadrzaj>DRAGAN JOVANOVIĆ j.d.o.o. BANJOLE, OIB 99591997279, Dračice 28, 52100 Banjole</izvorni_sadrzaj>
    <derivirana_varijabla naziv="DomainObject.Predmet.ProtustrankaWithAdressOIB_1">DRAGAN JOVANOVIĆ j.d.o.o. BANJOLE, OIB 99591997279, Dračice 28, 52100 Banjole</derivirana_varijabla>
  </DomainObject.Predmet.ProtustrankaWithAdressOIB>
  <DomainObject.Predmet.ProtustrankaNazivFormated>
    <izvorni_sadrzaj>DRAGAN JOVANOVIĆ j.d.o.o. BANJOLE</izvorni_sadrzaj>
    <derivirana_varijabla naziv="DomainObject.Predmet.ProtustrankaNazivFormated_1">DRAGAN JOVANOVIĆ j.d.o.o. BANJOLE</derivirana_varijabla>
  </DomainObject.Predmet.ProtustrankaNazivFormated>
  <DomainObject.Predmet.ProtustrankaNazivFormatedOIB>
    <izvorni_sadrzaj>DRAGAN JOVANOVIĆ j.d.o.o. BANJOLE, OIB 99591997279</izvorni_sadrzaj>
    <derivirana_varijabla naziv="DomainObject.Predmet.ProtustrankaNazivFormatedOIB_1">DRAGAN JOVANOVIĆ j.d.o.o. BANJOLE, OIB 99591997279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44648.37</izvorni_sadrzaj>
    <derivirana_varijabla naziv="DomainObject.Predmet.TrenutnaVrijednost_1">44648.37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DRAGAN JOVANOVIĆ j.d.o.o. BANJOLE</item>
    </izvorni_sadrzaj>
    <derivirana_varijabla naziv="DomainObject.Predmet.ProtuStrankaListFormated_1">
      <item>DRAGAN JOVANOVIĆ j.d.o.o. BANJOLE</item>
    </derivirana_varijabla>
  </DomainObject.Predmet.ProtuStrankaListFormated>
  <DomainObject.Predmet.ProtuStrankaListFormatedOIB>
    <izvorni_sadrzaj>
      <item>DRAGAN JOVANOVIĆ j.d.o.o. BANJOLE, OIB 99591997279</item>
    </izvorni_sadrzaj>
    <derivirana_varijabla naziv="DomainObject.Predmet.ProtuStrankaListFormatedOIB_1">
      <item>DRAGAN JOVANOVIĆ j.d.o.o. BANJOLE, OIB 99591997279</item>
    </derivirana_varijabla>
  </DomainObject.Predmet.ProtuStrankaListFormatedOIB>
  <DomainObject.Predmet.ProtuStrankaListFormatedWithAdress>
    <izvorni_sadrzaj>
      <item>DRAGAN JOVANOVIĆ j.d.o.o. BANJOLE, Dračice 28, 52100 Banjole</item>
    </izvorni_sadrzaj>
    <derivirana_varijabla naziv="DomainObject.Predmet.ProtuStrankaListFormatedWithAdress_1">
      <item>DRAGAN JOVANOVIĆ j.d.o.o. BANJOLE, Dračice 28, 52100 Banjole</item>
    </derivirana_varijabla>
  </DomainObject.Predmet.ProtuStrankaListFormatedWithAdress>
  <DomainObject.Predmet.ProtuStrankaListFormatedWithAdressOIB>
    <izvorni_sadrzaj>
      <item>DRAGAN JOVANOVIĆ j.d.o.o. BANJOLE, OIB 99591997279, Dračice 28, 52100 Banjole</item>
    </izvorni_sadrzaj>
    <derivirana_varijabla naziv="DomainObject.Predmet.ProtuStrankaListFormatedWithAdressOIB_1">
      <item>DRAGAN JOVANOVIĆ j.d.o.o. BANJOLE, OIB 99591997279, Dračice 28, 52100 Banjole</item>
    </derivirana_varijabla>
  </DomainObject.Predmet.ProtuStrankaListFormatedWithAdressOIB>
  <DomainObject.Predmet.ProtuStrankaListNazivFormated>
    <izvorni_sadrzaj>
      <item>DRAGAN JOVANOVIĆ j.d.o.o. BANJOLE</item>
    </izvorni_sadrzaj>
    <derivirana_varijabla naziv="DomainObject.Predmet.ProtuStrankaListNazivFormated_1">
      <item>DRAGAN JOVANOVIĆ j.d.o.o. BANJOLE</item>
    </derivirana_varijabla>
  </DomainObject.Predmet.ProtuStrankaListNazivFormated>
  <DomainObject.Predmet.ProtuStrankaListNazivFormatedOIB>
    <izvorni_sadrzaj>
      <item>DRAGAN JOVANOVIĆ j.d.o.o. BANJOLE, OIB 99591997279</item>
    </izvorni_sadrzaj>
    <derivirana_varijabla naziv="DomainObject.Predmet.ProtuStrankaListNazivFormatedOIB_1">
      <item>DRAGAN JOVANOVIĆ j.d.o.o. BANJOLE, OIB 99591997279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DRAGAN JOVANOVIĆ j.d.o.o. BANJOLE</izvorni_sadrzaj>
    <derivirana_varijabla naziv="DomainObject.Predmet.ProtustrankaIDrugi_1">DRAGAN JOVANOVIĆ j.d.o.o. BANJOLE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DRAGAN JOVANOVIĆ j.d.o.o. BANJOLE, OIB 99591997279, Dračice 28, 52100 Banjole</izvorni_sadrzaj>
    <derivirana_varijabla naziv="DomainObject.Predmet.ProtustrankaIDrugiAdressOIB_1">DRAGAN JOVANOVIĆ j.d.o.o. BANJOLE, OIB 99591997279, Dračice 28,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DRAGAN JOVANOVIĆ j.d.o.o. BANJOLE</item>
    </izvorni_sadrzaj>
    <derivirana_varijabla naziv="DomainObject.Predmet.SudioniciListNaziv_1">
      <item>FINANCIJSKA AGENCIJA, RC RIJEKA, PODRUŽNICA PULA, PULA</item>
      <item>DRAGAN JOVANOVIĆ j.d.o.o. BANJOLE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DRAGAN JOVANOVIĆ j.d.o.o. BANJOLE, OIB 99591997279, Dračice 28,52100 Banjole</item>
    </izvorni_sadrzaj>
    <derivirana_varijabla naziv="DomainObject.Predmet.SudioniciListAdressOIB_1">
      <item>FINANCIJSKA AGENCIJA, RC RIJEKA, PODRUŽNICA PULA, PULA, OIB 85821130368, Ulica grada Vukovara 70,10000 Zagreb</item>
      <item>DRAGAN JOVANOVIĆ j.d.o.o. BANJOLE, OIB 99591997279, Dračice 28,52100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99591997279</item>
    </izvorni_sadrzaj>
    <derivirana_varijabla naziv="DomainObject.Predmet.SudioniciListNazivOIB_1">
      <item>, OIB 85821130368</item>
      <item>, OIB 99591997279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403CB-269F-482F-8552-0D30E9E8D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3362</properties:Characters>
  <properties:Lines>90</properties:Lines>
  <properties:Paragraphs>33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2016-07-22T10:30:00Z</cp:lastPrinted>
  <dcterms:modified xmlns:xsi="http://www.w3.org/2001/XMLSchema-instance" xsi:type="dcterms:W3CDTF">2016-07-22T11:18:00Z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