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c4e9" w14:paraId="3b9c4e9" w:rsidRDefault="00CB0EA4" w:rsidP="00B76F3C" w:rsidR="00CB0EA4">
      <w:pPr>
        <w:pStyle w:val="Naslovdokumenta"/>
        <w15:collapsed w:val="false"/>
      </w:pPr>
    </w:p>
    <w:p w:rsidRDefault="0071688E" w:rsidP="00A21F0D" w:rsidR="0071688E">
      <w:pPr>
        <w:pStyle w:val="Poetniodjeljak"/>
      </w:pP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A7204A">
        <w:rPr>
          <w:rFonts w:cs="Times New Roman" w:eastAsia="Times New Roman"/>
          <w:lang w:eastAsia="hr-HR"/>
        </w:rPr>
        <w:t>TRGOVAČKI SUD U BJELOVARU                                 Broj: 5 St-488/2015</w:t>
      </w: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A7204A">
        <w:rPr>
          <w:rFonts w:cs="Times New Roman" w:eastAsia="Times New Roman"/>
          <w:lang w:eastAsia="hr-HR"/>
        </w:rPr>
        <w:t xml:space="preserve">Bjelovar, Šetalište dr. </w:t>
      </w:r>
      <w:proofErr w:type="spellStart"/>
      <w:r w:rsidRPr="00A7204A">
        <w:rPr>
          <w:rFonts w:cs="Times New Roman" w:eastAsia="Times New Roman"/>
          <w:lang w:eastAsia="hr-HR"/>
        </w:rPr>
        <w:t>Ivše</w:t>
      </w:r>
      <w:proofErr w:type="spellEnd"/>
      <w:r w:rsidRPr="00A7204A">
        <w:rPr>
          <w:rFonts w:cs="Times New Roman" w:eastAsia="Times New Roman"/>
          <w:lang w:eastAsia="hr-HR"/>
        </w:rPr>
        <w:t xml:space="preserve"> </w:t>
      </w:r>
      <w:proofErr w:type="spellStart"/>
      <w:r w:rsidRPr="00A7204A">
        <w:rPr>
          <w:rFonts w:cs="Times New Roman" w:eastAsia="Times New Roman"/>
          <w:lang w:eastAsia="hr-HR"/>
        </w:rPr>
        <w:t>Lebovića</w:t>
      </w:r>
      <w:proofErr w:type="spellEnd"/>
      <w:r w:rsidRPr="00A7204A">
        <w:rPr>
          <w:rFonts w:cs="Times New Roman" w:eastAsia="Times New Roman"/>
          <w:lang w:eastAsia="hr-HR"/>
        </w:rPr>
        <w:t xml:space="preserve"> 42                                          </w:t>
      </w: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  <w:r w:rsidRPr="00A7204A">
        <w:rPr>
          <w:rFonts w:cs="Times New Roman" w:eastAsia="Times New Roman"/>
          <w:b/>
          <w:lang w:eastAsia="hr-HR"/>
        </w:rPr>
        <w:t>POZIV ZA ROČIŠTE</w:t>
      </w: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  <w:r w:rsidRPr="00A7204A">
        <w:rPr>
          <w:rFonts w:cs="Times New Roman" w:eastAsia="Times New Roman"/>
          <w:b/>
          <w:lang w:eastAsia="hr-HR"/>
        </w:rPr>
        <w:t xml:space="preserve">POVODOM PRIJEDLOGA ZA </w:t>
      </w: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  <w:r w:rsidRPr="00A7204A">
        <w:rPr>
          <w:rFonts w:cs="Times New Roman" w:eastAsia="Times New Roman"/>
          <w:b/>
          <w:lang w:eastAsia="hr-HR"/>
        </w:rPr>
        <w:t xml:space="preserve">POVRAT U PRIJAŠNJE STANJE   </w:t>
      </w: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u w:val="single"/>
          <w:lang w:eastAsia="hr-HR"/>
        </w:rPr>
      </w:pPr>
      <w:r w:rsidRPr="00A7204A">
        <w:rPr>
          <w:rFonts w:cs="Times New Roman" w:eastAsia="Times New Roman"/>
          <w:b/>
          <w:lang w:eastAsia="hr-HR"/>
        </w:rPr>
        <w:t xml:space="preserve">                                                                    </w:t>
      </w:r>
      <w:r w:rsidRPr="00A7204A">
        <w:rPr>
          <w:rFonts w:cs="Times New Roman" w:eastAsia="Times New Roman"/>
          <w:u w:val="single"/>
          <w:lang w:eastAsia="hr-HR"/>
        </w:rPr>
        <w:t>Pravna stvar:</w:t>
      </w: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  <w:r w:rsidRPr="00A7204A">
        <w:rPr>
          <w:rFonts w:cs="Times New Roman" w:eastAsia="Times New Roman"/>
          <w:b/>
          <w:lang w:eastAsia="hr-HR"/>
        </w:rPr>
        <w:t>ROČIŠTE:8.6.2016.</w:t>
      </w: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A7204A">
        <w:rPr>
          <w:rFonts w:cs="Times New Roman" w:eastAsia="Times New Roman"/>
          <w:lang w:eastAsia="hr-HR"/>
        </w:rPr>
        <w:t xml:space="preserve">                                                      Predlagatelj:FINA, RC ZAGREB, Podružnica Bjelovar</w:t>
      </w: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A7204A">
        <w:rPr>
          <w:rFonts w:cs="Times New Roman" w:eastAsia="Times New Roman"/>
          <w:lang w:eastAsia="hr-HR"/>
        </w:rPr>
        <w:t xml:space="preserve">                                                      Dužnik:MOIRA d.o.o. </w:t>
      </w:r>
      <w:proofErr w:type="spellStart"/>
      <w:r w:rsidRPr="00A7204A">
        <w:rPr>
          <w:rFonts w:cs="Times New Roman" w:eastAsia="Times New Roman"/>
          <w:lang w:eastAsia="hr-HR"/>
        </w:rPr>
        <w:t>Budakovac</w:t>
      </w:r>
      <w:proofErr w:type="spellEnd"/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A7204A">
        <w:rPr>
          <w:rFonts w:cs="Times New Roman" w:eastAsia="Times New Roman"/>
          <w:lang w:eastAsia="hr-HR"/>
        </w:rPr>
        <w:t xml:space="preserve">                                                      Radi:skraćenog stečajnog postupka</w:t>
      </w: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A7204A">
        <w:rPr>
          <w:rFonts w:cs="Times New Roman" w:eastAsia="Times New Roman"/>
          <w:lang w:eastAsia="hr-HR"/>
        </w:rPr>
        <w:t xml:space="preserve">                                                </w:t>
      </w: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A7204A">
        <w:rPr>
          <w:rFonts w:cs="Times New Roman" w:eastAsia="Times New Roman"/>
          <w:lang w:eastAsia="hr-HR"/>
        </w:rPr>
        <w:t xml:space="preserve">                            </w:t>
      </w: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u w:val="single"/>
          <w:lang w:eastAsia="hr-HR"/>
        </w:rPr>
      </w:pPr>
      <w:r w:rsidRPr="00A7204A">
        <w:rPr>
          <w:rFonts w:cs="Times New Roman" w:eastAsia="Times New Roman"/>
          <w:u w:val="single"/>
          <w:lang w:eastAsia="hr-HR"/>
        </w:rPr>
        <w:t xml:space="preserve">FINA, RC ZAGREB    </w:t>
      </w: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u w:val="single"/>
          <w:lang w:eastAsia="hr-HR"/>
        </w:rPr>
      </w:pPr>
      <w:r w:rsidRPr="00A7204A">
        <w:rPr>
          <w:rFonts w:cs="Times New Roman" w:eastAsia="Times New Roman"/>
          <w:u w:val="single"/>
          <w:lang w:eastAsia="hr-HR"/>
        </w:rPr>
        <w:t xml:space="preserve">Podružnica Bjelovar     </w:t>
      </w: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7204A">
        <w:rPr>
          <w:rFonts w:cs="Times New Roman" w:eastAsia="Times New Roman"/>
          <w:lang w:eastAsia="hr-HR"/>
        </w:rPr>
        <w:tab/>
        <w:t xml:space="preserve">Pozivate se na ročište u gornjem predmetu kao stranka na dan </w:t>
      </w:r>
      <w:r w:rsidRPr="00A7204A">
        <w:rPr>
          <w:rFonts w:cs="Times New Roman" w:eastAsia="Times New Roman"/>
          <w:b/>
          <w:lang w:eastAsia="hr-HR"/>
        </w:rPr>
        <w:t>8. lipnja 2016. u 11,20 sati</w:t>
      </w:r>
      <w:r w:rsidRPr="00A7204A">
        <w:rPr>
          <w:rFonts w:cs="Times New Roman" w:eastAsia="Times New Roman"/>
          <w:lang w:eastAsia="hr-HR"/>
        </w:rPr>
        <w:t>, u ovaj sud soba br. 1.</w:t>
      </w: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7204A">
        <w:rPr>
          <w:rFonts w:cs="Times New Roman" w:eastAsia="Times New Roman"/>
          <w:lang w:eastAsia="hr-HR"/>
        </w:rPr>
        <w:t xml:space="preserve">Dana, 10. svibnja 2016. </w:t>
      </w: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7204A">
        <w:rPr>
          <w:rFonts w:cs="Times New Roman" w:eastAsia="Times New Roman"/>
          <w:lang w:eastAsia="hr-HR"/>
        </w:rPr>
        <w:t xml:space="preserve">                                                             Sudac: MARIJA PETRINA KUBICA, v.r.</w:t>
      </w: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A7204A">
        <w:rPr>
          <w:rFonts w:cs="Times New Roman" w:eastAsia="Times New Roman"/>
          <w:lang w:eastAsia="hr-HR"/>
        </w:rPr>
        <w:t xml:space="preserve">                                                                  Za točnost </w:t>
      </w:r>
      <w:proofErr w:type="spellStart"/>
      <w:r w:rsidRPr="00A7204A">
        <w:rPr>
          <w:rFonts w:cs="Times New Roman" w:eastAsia="Times New Roman"/>
          <w:lang w:eastAsia="hr-HR"/>
        </w:rPr>
        <w:t>otpravka</w:t>
      </w:r>
      <w:proofErr w:type="spellEnd"/>
      <w:r w:rsidRPr="00A7204A">
        <w:rPr>
          <w:rFonts w:cs="Times New Roman" w:eastAsia="Times New Roman"/>
          <w:lang w:eastAsia="hr-HR"/>
        </w:rPr>
        <w:t xml:space="preserve">: ________________                    </w:t>
      </w: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7204A" w:rsidP="00A7204A" w:rsidR="00A7204A" w:rsidRPr="00A720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u w:val="single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04A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92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Bjelovar</izvorni_sadrzaj>
    <derivirana_varijabla naziv="DomainObject.UcesnikSudskeRadnje.Adresa.Naselje_1">Bjelovar</derivirana_varijabla>
  </DomainObject.UcesnikSudskeRadnje.Adresa.Naselje>
  <DomainObject.UcesnikSudskeRadnje.Adresa.PostBroj>
    <izvorni_sadrzaj>43000</izvorni_sadrzaj>
    <derivirana_varijabla naziv="DomainObject.UcesnikSudskeRadnje.Adresa.PostBroj_1">43000</derivirana_varijabla>
  </DomainObject.UcesnikSudskeRadnje.Adresa.PostBroj>
  <DomainObject.UcesnikSudskeRadnje.Adresa.UlicaIKBR>
    <izvorni_sadrzaj>F. Supila 4</izvorni_sadrzaj>
    <derivirana_varijabla naziv="DomainObject.UcesnikSudskeRadnje.Adresa.UlicaIKBR_1">F. Supila 4</derivirana_varijabla>
  </DomainObject.UcesnikSudskeRadnje.Adresa.UlicaIKBR>
  <DomainObject.UcesnikSudskeRadnje.Naziv>
    <izvorni_sadrzaj>FINA, RC ZAGREB, Podružnica Bjelovar</izvorni_sadrzaj>
    <derivirana_varijabla naziv="DomainObject.UcesnikSudskeRadnje.Naziv_1">FINA, RC ZAGREB, Podružnica Bjelovar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8. lipnja 2016.</izvorni_sadrzaj>
    <derivirana_varijabla naziv="DomainObject.UcesnikSudskeRadnje.SudskaRadnja.PlaniraniZavrsetakDatum_1">8. lipnja 2016.</derivirana_varijabla>
  </DomainObject.UcesnikSudskeRadnje.SudskaRadnja.PlaniraniZavrsetakDatum>
  <DomainObject.UcesnikSudskeRadnje.SudskaRadnja.PlaniraniPocetakDatum>
    <izvorni_sadrzaj>8. lipnja 2016.</izvorni_sadrzaj>
    <derivirana_varijabla naziv="DomainObject.UcesnikSudskeRadnje.SudskaRadnja.PlaniraniPocetakDatum_1">8. lipnja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11:40</izvorni_sadrzaj>
    <derivirana_varijabla naziv="DomainObject.UcesnikSudskeRadnje.SudskaRadnja.PlaniraniZavrsetakVrijeme_1">11:40</derivirana_varijabla>
  </DomainObject.UcesnikSudskeRadnje.SudskaRadnja.PlaniraniZavrsetakVrijeme>
  <DomainObject.UcesnikSudskeRadnje.SudskaRadnja.PlaniraniPocetakVrijeme>
    <izvorni_sadrzaj>11:20</izvorni_sadrzaj>
    <derivirana_varijabla naziv="DomainObject.UcesnikSudskeRadnje.SudskaRadnja.PlaniraniPocetakVrijeme_1">11:20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2016.</izvorni_sadrzaj>
    <derivirana_varijabla naziv="DomainObject.Predmet.DatumRjesavanja_1">25.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St-488/2015</izvorni_sadrzaj>
    <derivirana_varijabla naziv="DomainObject.Predmet.OznakaBroj_1">St-488/2015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MOIRA drušvo s ograničenom odgovornošću za poljoprivredu, trgovinu i usluge, Budakovac zastupanog po punomoćniku Milan Jasika; JUGOSLAV PURAN, odvj.</izvorni_sadrzaj>
    <derivirana_varijabla naziv="DomainObject.Predmet.ProtustrankaFormated_1">  MOIRA drušvo s ograničenom odgovornošću za poljoprivredu, trgovinu i usluge, Budakovac zastupanog po punomoćniku Milan Jasika; JUGOSLAV PURAN, odvj.</derivirana_varijabla>
  </DomainObject.Predmet.ProtustrankaFormated>
  <DomainObject.Predmet.ProtustrankaFormatedOIB>
    <izvorni_sadrzaj>  MOIRA drušvo s ograničenom odgovornošću za poljoprivredu, trgovinu i usluge, Budakovac, OIB 75079408537 zastupanog po punomoćniku Milan Jasika; JUGOSLAV PURAN, odvj.</izvorni_sadrzaj>
    <derivirana_varijabla naziv="DomainObject.Predmet.ProtustrankaFormatedOIB_1">  MOIRA drušvo s ograničenom odgovornošću za poljoprivredu, trgovinu i usluge, Budakovac, OIB 75079408537 zastupanog po punomoćniku Milan Jasika; JUGOSLAV PURAN, odvj.</derivirana_varijabla>
  </DomainObject.Predmet.ProtustrankaFormatedOIB>
  <DomainObject.Predmet.ProtustrankaFormatedWithAdress>
    <izvorni_sadrzaj> MOIRA drušvo s ograničenom odgovornošću za poljoprivredu, trgovinu i usluge, Budakovac, Novi Budakovac 1/A, 33411 Budakovac zastupanog po punomoćniku Milan Jasika; JUGOSLAV PURAN, odvj.</izvorni_sadrzaj>
    <derivirana_varijabla naziv="DomainObject.Predmet.ProtustrankaFormatedWithAdress_1"> MOIRA drušvo s ograničenom odgovornošću za poljoprivredu, trgovinu i usluge, Budakovac, Novi Budakovac 1/A, 33411 Budakovac zastupanog po punomoćniku Milan Jasika; JUGOSLAV PURAN, odvj.</derivirana_varijabla>
  </DomainObject.Predmet.ProtustrankaFormatedWithAdress>
  <DomainObject.Predmet.ProtustrankaFormatedWithAdressOIB>
    <izvorni_sadrzaj> MOIRA drušvo s ograničenom odgovornošću za poljoprivredu, trgovinu i usluge, Budakovac, OIB 75079408537, Novi Budakovac 1/A, 33411 Budakovac zastupanog po punomoćniku Milan Jasika; JUGOSLAV PURAN, odvj.</izvorni_sadrzaj>
    <derivirana_varijabla naziv="DomainObject.Predmet.ProtustrankaFormatedWithAdressOIB_1"> MOIRA drušvo s ograničenom odgovornošću za poljoprivredu, trgovinu i usluge, Budakovac, OIB 75079408537, Novi Budakovac 1/A, 33411 Budakovac zastupanog po punomoćniku Milan Jasika; JUGOSLAV PURAN, odvj.</derivirana_varijabla>
  </DomainObject.Predmet.ProtustrankaFormatedWithAdressOIB>
  <DomainObject.Predmet.ProtustrankaWithAdress>
    <izvorni_sadrzaj>MOIRA drušvo s ograničenom odgovornošću za poljoprivredu, trgovinu i usluge, Budakovac Novi Budakovac 1/A, 33411 Budakovac</izvorni_sadrzaj>
    <derivirana_varijabla naziv="DomainObject.Predmet.ProtustrankaWithAdress_1">MOIRA drušvo s ograničenom odgovornošću za poljoprivredu, trgovinu i usluge, Budakovac Novi Budakovac 1/A, 33411 Budakovac</derivirana_varijabla>
  </DomainObject.Predmet.ProtustrankaWithAdress>
  <DomainObject.Predmet.ProtustrankaWithAdressOIB>
    <izvorni_sadrzaj>MOIRA drušvo s ograničenom odgovornošću za poljoprivredu, trgovinu i usluge, Budakovac, OIB 75079408537, Novi Budakovac 1/A, 33411 Budakovac</izvorni_sadrzaj>
    <derivirana_varijabla naziv="DomainObject.Predmet.ProtustrankaWithAdressOIB_1">MOIRA drušvo s ograničenom odgovornošću za poljoprivredu, trgovinu i usluge, Budakovac, OIB 75079408537, Novi Budakovac 1/A, 33411 Budakovac</derivirana_varijabla>
  </DomainObject.Predmet.ProtustrankaWithAdressOIB>
  <DomainObject.Predmet.ProtustrankaNazivFormated>
    <izvorni_sadrzaj>MOIRA drušvo s ograničenom odgovornošću za poljoprivredu, trgovinu i usluge, Budakovac</izvorni_sadrzaj>
    <derivirana_varijabla naziv="DomainObject.Predmet.ProtustrankaNazivFormated_1">MOIRA drušvo s ograničenom odgovornošću za poljoprivredu, trgovinu i usluge, Budakovac</derivirana_varijabla>
  </DomainObject.Predmet.ProtustrankaNazivFormated>
  <DomainObject.Predmet.ProtustrankaNazivFormatedOIB>
    <izvorni_sadrzaj>MOIRA drušvo s ograničenom odgovornošću za poljoprivredu, trgovinu i usluge, Budakovac, OIB 75079408537</izvorni_sadrzaj>
    <derivirana_varijabla naziv="DomainObject.Predmet.ProtustrankaNazivFormatedOIB_1">MOIRA drušvo s ograničenom odgovornošću za poljoprivredu, trgovinu i usluge, Budakovac, OIB 75079408537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MOIRA drušvo s ograničenom odgovornošću za poljoprivredu, trgovinu i usluge, Budakovac zastupanog po punomoćniku Milan Jasika; JUGOSLAV PURAN, odvj.</item>
    </izvorni_sadrzaj>
    <derivirana_varijabla naziv="DomainObject.Predmet.ProtuStrankaListFormated_1">
      <item>MOIRA drušvo s ograničenom odgovornošću za poljoprivredu, trgovinu i usluge, Budakovac zastupanog po punomoćniku Milan Jasika; JUGOSLAV PURAN, odvj.</item>
    </derivirana_varijabla>
  </DomainObject.Predmet.ProtuStrankaListFormated>
  <DomainObject.Predmet.ProtuStrankaListFormatedOIB>
    <izvorni_sadrzaj>
      <item>MOIRA drušvo s ograničenom odgovornošću za poljoprivredu, trgovinu i usluge, Budakovac, OIB 75079408537 zastupanog po punomoćniku Milan Jasika; JUGOSLAV PURAN, odvj.</item>
    </izvorni_sadrzaj>
    <derivirana_varijabla naziv="DomainObject.Predmet.ProtuStrankaListFormatedOIB_1">
      <item>MOIRA drušvo s ograničenom odgovornošću za poljoprivredu, trgovinu i usluge, Budakovac, OIB 75079408537 zastupanog po punomoćniku Milan Jasika; JUGOSLAV PURAN, odvj.</item>
    </derivirana_varijabla>
  </DomainObject.Predmet.ProtuStrankaListFormatedOIB>
  <DomainObject.Predmet.ProtuStrankaListFormatedWithAdress>
    <izvorni_sadrzaj>
      <item>MOIRA drušvo s ograničenom odgovornošću za poljoprivredu, trgovinu i usluge, Budakovac, Novi Budakovac 1/A, 33411 Budakovac zastupanog po punomoćniku Milan Jasika; JUGOSLAV PURAN, odvj.</item>
    </izvorni_sadrzaj>
    <derivirana_varijabla naziv="DomainObject.Predmet.ProtuStrankaListFormatedWithAdress_1">
      <item>MOIRA drušvo s ograničenom odgovornošću za poljoprivredu, trgovinu i usluge, Budakovac, Novi Budakovac 1/A, 33411 Budakovac zastupanog po punomoćniku Milan Jasika; JUGOSLAV PURAN, odvj.</item>
    </derivirana_varijabla>
  </DomainObject.Predmet.ProtuStrankaListFormatedWithAdress>
  <DomainObject.Predmet.ProtuStrankaListFormatedWithAdressOIB>
    <izvorni_sadrzaj>
      <item>MOIRA drušvo s ograničenom odgovornošću za poljoprivredu, trgovinu i usluge, Budakovac, OIB 75079408537, Novi Budakovac 1/A, 33411 Budakovac zastupanog po punomoćniku Milan Jasika; JUGOSLAV PURAN, odvj.</item>
    </izvorni_sadrzaj>
    <derivirana_varijabla naziv="DomainObject.Predmet.ProtuStrankaListFormatedWithAdressOIB_1">
      <item>MOIRA drušvo s ograničenom odgovornošću za poljoprivredu, trgovinu i usluge, Budakovac, OIB 75079408537, Novi Budakovac 1/A, 33411 Budakovac zastupanog po punomoćniku Milan Jasika; JUGOSLAV PURAN, odvj.</item>
    </derivirana_varijabla>
  </DomainObject.Predmet.ProtuStrankaListFormatedWithAdressOIB>
  <DomainObject.Predmet.ProtuStrankaListNazivFormated>
    <izvorni_sadrzaj>
      <item>MOIRA drušvo s ograničenom odgovornošću za poljoprivredu, trgovinu i usluge, Budakovac</item>
    </izvorni_sadrzaj>
    <derivirana_varijabla naziv="DomainObject.Predmet.ProtuStrankaListNazivFormated_1">
      <item>MOIRA drušvo s ograničenom odgovornošću za poljoprivredu, trgovinu i usluge, Budakovac</item>
    </derivirana_varijabla>
  </DomainObject.Predmet.ProtuStrankaListNazivFormated>
  <DomainObject.Predmet.ProtuStrankaListNazivFormatedOIB>
    <izvorni_sadrzaj>
      <item>MOIRA drušvo s ograničenom odgovornošću za poljoprivredu, trgovinu i usluge, Budakovac, OIB 75079408537</item>
    </izvorni_sadrzaj>
    <derivirana_varijabla naziv="DomainObject.Predmet.ProtuStrankaListNazivFormatedOIB_1">
      <item>MOIRA drušvo s ograničenom odgovornošću za poljoprivredu, trgovinu i usluge, Budakovac, OIB 75079408537</item>
    </derivirana_varijabla>
  </DomainObject.Predmet.ProtuStrankaListNazivFormatedOIB>
  <DomainObject.Predmet.OstaliListFormated>
    <izvorni_sadrzaj>
      <item>Milan Jasika punomoćnik sudionika u postupku MOIRA drušvo s ograničenom odgovornošću za poljoprivredu, trgovinu i usluge, Budakovac</item>
      <item>JUGOSLAV PURAN, odvj. punomoćnik sudionika u postupku MOIRA drušvo s ograničenom odgovornošću za poljoprivredu, trgovinu i usluge, Budakovac</item>
    </izvorni_sadrzaj>
    <derivirana_varijabla naziv="DomainObject.Predmet.OstaliListFormated_1">
      <item>Milan Jasika punomoćnik sudionika u postupku MOIRA drušvo s ograničenom odgovornošću za poljoprivredu, trgovinu i usluge, Budakovac</item>
      <item>JUGOSLAV PURAN, odvj. punomoćnik sudionika u postupku MOIRA drušvo s ograničenom odgovornošću za poljoprivredu, trgovinu i usluge, Budakovac</item>
    </derivirana_varijabla>
  </DomainObject.Predmet.OstaliListFormated>
  <DomainObject.Predmet.OstaliListFormatedOIB>
    <izvorni_sadrzaj>
      <item>Milan Jasika, OIB 80012819109 punomoćnik sudionika u postupku MOIRA drušvo s ograničenom odgovornošću za poljoprivredu, trgovinu i usluge, Budakovac</item>
      <item>JUGOSLAV PURAN, odvj. punomoćnik sudionika u postupku MOIRA drušvo s ograničenom odgovornošću za poljoprivredu, trgovinu i usluge, Budakovac</item>
    </izvorni_sadrzaj>
    <derivirana_varijabla naziv="DomainObject.Predmet.OstaliListFormatedOIB_1">
      <item>Milan Jasika, OIB 80012819109 punomoćnik sudionika u postupku MOIRA drušvo s ograničenom odgovornošću za poljoprivredu, trgovinu i usluge, Budakovac</item>
      <item>JUGOSLAV PURAN, odvj. punomoćnik sudionika u postupku MOIRA drušvo s ograničenom odgovornošću za poljoprivredu, trgovinu i usluge, Budakovac</item>
    </derivirana_varijabla>
  </DomainObject.Predmet.OstaliListFormatedOIB>
  <DomainObject.Predmet.OstaliListFormatedWithAdress>
    <izvorni_sadrzaj>
      <item>Milan Jasika, Novi Budakovac 1/A, 33411 Budakovac punomoćnik sudionika u postupku MOIRA drušvo s ograničenom odgovornošću za poljoprivredu, trgovinu i usluge, Budakovac</item>
      <item>JUGOSLAV PURAN, odvj., J. Jelačića 12, 43000 Bjelovar punomoćnik sudionika u postupku MOIRA drušvo s ograničenom odgovornošću za poljoprivredu, trgovinu i usluge, Budakovac</item>
    </izvorni_sadrzaj>
    <derivirana_varijabla naziv="DomainObject.Predmet.OstaliListFormatedWithAdress_1">
      <item>Milan Jasika, Novi Budakovac 1/A, 33411 Budakovac punomoćnik sudionika u postupku MOIRA drušvo s ograničenom odgovornošću za poljoprivredu, trgovinu i usluge, Budakovac</item>
      <item>JUGOSLAV PURAN, odvj., J. Jelačića 12, 43000 Bjelovar punomoćnik sudionika u postupku MOIRA drušvo s ograničenom odgovornošću za poljoprivredu, trgovinu i usluge, Budakovac</item>
    </derivirana_varijabla>
  </DomainObject.Predmet.OstaliListFormatedWithAdress>
  <DomainObject.Predmet.OstaliListFormatedWithAdressOIB>
    <izvorni_sadrzaj>
      <item>Milan Jasika, OIB 80012819109, Novi Budakovac 1/A, 33411 Budakovac punomoćnik sudionika u postupku MOIRA drušvo s ograničenom odgovornošću za poljoprivredu, trgovinu i usluge, Budakovac</item>
      <item>JUGOSLAV PURAN, odvj., J. Jelačića 12, 43000 Bjelovar punomoćnik sudionika u postupku MOIRA drušvo s ograničenom odgovornošću za poljoprivredu, trgovinu i usluge, Budakovac</item>
    </izvorni_sadrzaj>
    <derivirana_varijabla naziv="DomainObject.Predmet.OstaliListFormatedWithAdressOIB_1">
      <item>Milan Jasika, OIB 80012819109, Novi Budakovac 1/A, 33411 Budakovac punomoćnik sudionika u postupku MOIRA drušvo s ograničenom odgovornošću za poljoprivredu, trgovinu i usluge, Budakovac</item>
      <item>JUGOSLAV PURAN, odvj., J. Jelačića 12, 43000 Bjelovar punomoćnik sudionika u postupku MOIRA drušvo s ograničenom odgovornošću za poljoprivredu, trgovinu i usluge, Budakovac</item>
    </derivirana_varijabla>
  </DomainObject.Predmet.OstaliListFormatedWithAdressOIB>
  <DomainObject.Predmet.OstaliListNazivFormated>
    <izvorni_sadrzaj>
      <item>Milan Jasika</item>
      <item>JUGOSLAV PURAN, odvj.</item>
    </izvorni_sadrzaj>
    <derivirana_varijabla naziv="DomainObject.Predmet.OstaliListNazivFormated_1">
      <item>Milan Jasika</item>
      <item>JUGOSLAV PURAN, odvj.</item>
    </derivirana_varijabla>
  </DomainObject.Predmet.OstaliListNazivFormated>
  <DomainObject.Predmet.OstaliListNazivFormatedOIB>
    <izvorni_sadrzaj>
      <item>Milan Jasika, OIB 80012819109</item>
      <item>JUGOSLAV PURAN, odvj.</item>
    </izvorni_sadrzaj>
    <derivirana_varijabla naziv="DomainObject.Predmet.OstaliListNazivFormatedOIB_1">
      <item>Milan Jasika, OIB 80012819109</item>
      <item>JUGOSLAV PURAN,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MOIRA drušvo s ograničenom odgovornošću za poljoprivredu, trgovinu i usluge, Budakovac</izvorni_sadrzaj>
    <derivirana_varijabla naziv="DomainObject.Predmet.ProtustrankaIDrugi_1">MOIRA drušvo s ograničenom odgovornošću za poljoprivredu, trgovinu i usluge, Budakovac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MOIRA drušvo s ograničenom odgovornošću za poljoprivredu, trgovinu i usluge, Budakovac, OIB 75079408537, Novi Budakovac 1/A, 33411 Budakovac</izvorni_sadrzaj>
    <derivirana_varijabla naziv="DomainObject.Predmet.ProtustrankaIDrugiAdressOIB_1">MOIRA drušvo s ograničenom odgovornošću za poljoprivredu, trgovinu i usluge, Budakovac, OIB 75079408537, Novi Budakovac 1/A, 33411 Budakovac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2016.</izvorni_sadrzaj>
    <derivirana_varijabla naziv="DomainObject.Predmet.OdlukaRjesenje.DatumDonosenjaOdluke_1">22.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St-488/2015-3</izvorni_sadrzaj>
    <derivirana_varijabla naziv="DomainObject.Predmet.OdlukaRjesenje.Oznaka_1">St-488/2015-3</derivirana_varijabla>
  </DomainObject.Predmet.OdlukaRjesenje.Oznaka>
  <DomainObject.Predmet.SudioniciListNaziv>
    <izvorni_sadrzaj>
      <item>FINA, RC ZAGREB, Podružnica Bjelovar</item>
      <item>MOIRA drušvo s ograničenom odgovornošću za poljoprivredu, trgovinu i usluge, Budakovac</item>
      <item>Milan Jasika</item>
      <item>JUGOSLAV PURAN, odvj.</item>
    </izvorni_sadrzaj>
    <derivirana_varijabla naziv="DomainObject.Predmet.SudioniciListNaziv_1">
      <item>FINA, RC ZAGREB, Podružnica Bjelovar</item>
      <item>MOIRA drušvo s ograničenom odgovornošću za poljoprivredu, trgovinu i usluge, Budakovac</item>
      <item>Milan Jasika</item>
      <item>JUGOSLAV PURAN, odvj.</item>
    </derivirana_varijabla>
  </DomainObject.Predmet.SudioniciListNaziv>
  <DomainObject.Predmet.SudioniciListAdressOIB>
    <izvorni_sadrzaj>
      <item>FINA, RC ZAGREB, Podružnica Bjelovar, OIB 85821130368, F. Supila 4,43000 Bjelovar</item>
      <item>MOIRA drušvo s ograničenom odgovornošću za poljoprivredu, trgovinu i usluge, Budakovac, OIB 75079408537, Novi Budakovac 1/A,33411 Budakovac</item>
      <item>Milan Jasika, OIB 80012819109, Novi Budakovac 1/A,33411 Budakovac</item>
      <item>JUGOSLAV PURAN, odvj., J. Jelačića 12,43000 Bjelovar</item>
    </izvorni_sadrzaj>
    <derivirana_varijabla naziv="DomainObject.Predmet.SudioniciListAdressOIB_1">
      <item>FINA, RC ZAGREB, Podružnica Bjelovar, OIB 85821130368, F. Supila 4,43000 Bjelovar</item>
      <item>MOIRA drušvo s ograničenom odgovornošću za poljoprivredu, trgovinu i usluge, Budakovac, OIB 75079408537, Novi Budakovac 1/A,33411 Budakovac</item>
      <item>Milan Jasika, OIB 80012819109, Novi Budakovac 1/A,33411 Budakovac</item>
      <item>JUGOSLAV PURAN, odvj., J. Jelačića 12,43000 Bjelovar</item>
    </derivirana_varijabla>
  </DomainObject.Predmet.SudioniciListAdressOIB>
  <DomainObject.UcesnikSudskeRadnje.NazivFormated>
    <izvorni_sadrzaj>FINA, RC ZAGREB, Podružnica Bjelovar, OIB 85821130368, F. Supila 4,43000 Bjelovar</izvorni_sadrzaj>
    <derivirana_varijabla naziv="DomainObject.UcesnikSudskeRadnje.NazivFormated_1">FINA, RC ZAGREB, Podružnica Bjelovar, OIB 85821130368, F. Supila 4,43000 Bjelovar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3D04AB-366C-4292-9579-CA31D4808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</properties:Words>
  <properties:Characters>467</properties:Characters>
  <properties:Lines>46</properties:Lines>
  <properties:Paragraphs>16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2016-05-10T10:16:00Z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FINA, RC ZAGREB, Podružnica Bjelovar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