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7987" w14:paraId="57d7987" w:rsidRDefault="00ED00EF" w:rsidP="00ED00EF" w:rsidR="00ED00EF" w:rsidRPr="00E60C1F">
      <w:pPr>
        <w15:collapsed w:val="false"/>
        <w:rPr>
          <w:sz w:val="24"/>
          <w:szCs w:val="24"/>
        </w:rPr>
      </w:pPr>
    </w:p>
    <w:p w:rsidRDefault="00ED00EF" w:rsidP="00ED00EF" w:rsidR="00ED00EF" w:rsidRPr="00E60C1F">
      <w:pPr>
        <w:rPr>
          <w:sz w:val="24"/>
          <w:szCs w:val="24"/>
        </w:rPr>
      </w:pPr>
    </w:p>
    <w:p w:rsidRDefault="00ED00EF" w:rsidP="00ED00EF" w:rsidR="00ED00EF" w:rsidRPr="00E60C1F">
      <w:pPr>
        <w:rPr>
          <w:sz w:val="24"/>
          <w:szCs w:val="24"/>
        </w:rPr>
      </w:pPr>
    </w:p>
    <w:p w:rsidRDefault="00ED00EF" w:rsidP="00ED00EF" w:rsidR="00ED00EF" w:rsidRPr="00E60C1F">
      <w:r w:rsidRPr="00E60C1F"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00EF" w:rsidP="00ED00EF" w:rsidR="00ED00EF" w:rsidRPr="00E60C1F">
      <w:pPr>
        <w:rPr>
          <w:sz w:val="24"/>
          <w:szCs w:val="24"/>
        </w:rPr>
      </w:pPr>
      <w:r w:rsidRPr="00E60C1F">
        <w:rPr>
          <w:sz w:val="24"/>
          <w:szCs w:val="24"/>
        </w:rPr>
        <w:t>REPUBLIKA HRVATSKA</w:t>
      </w:r>
    </w:p>
    <w:p w:rsidRDefault="00ED00EF" w:rsidP="00ED00EF" w:rsidR="00ED00EF" w:rsidRPr="00E60C1F">
      <w:pPr>
        <w:rPr>
          <w:sz w:val="24"/>
          <w:szCs w:val="24"/>
        </w:rPr>
      </w:pPr>
      <w:r w:rsidRPr="00E60C1F">
        <w:rPr>
          <w:sz w:val="24"/>
          <w:szCs w:val="24"/>
        </w:rPr>
        <w:t xml:space="preserve">  Trgovački sud u Zagrebu</w:t>
      </w:r>
    </w:p>
    <w:p w:rsidRDefault="00ED00EF" w:rsidP="00ED00EF" w:rsidR="00ED00EF" w:rsidRPr="00E60C1F">
      <w:pPr>
        <w:rPr>
          <w:sz w:val="24"/>
          <w:szCs w:val="24"/>
        </w:rPr>
      </w:pPr>
      <w:r w:rsidRPr="00E60C1F">
        <w:rPr>
          <w:sz w:val="24"/>
          <w:szCs w:val="24"/>
        </w:rPr>
        <w:t xml:space="preserve">   Zagreb, </w:t>
      </w:r>
      <w:proofErr w:type="spellStart"/>
      <w:r w:rsidRPr="00E60C1F">
        <w:rPr>
          <w:sz w:val="24"/>
          <w:szCs w:val="24"/>
        </w:rPr>
        <w:t>Amruševa</w:t>
      </w:r>
      <w:proofErr w:type="spellEnd"/>
      <w:r w:rsidRPr="00E60C1F">
        <w:rPr>
          <w:sz w:val="24"/>
          <w:szCs w:val="24"/>
        </w:rPr>
        <w:t xml:space="preserve"> 2/II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E60C1F">
          <w:rPr>
            <w:sz w:val="24"/>
            <w:szCs w:val="24"/>
          </w:rPr>
          <w:t>72 St</w:t>
        </w:r>
      </w:smartTag>
      <w:r w:rsidRPr="00E60C1F">
        <w:rPr>
          <w:sz w:val="24"/>
          <w:szCs w:val="24"/>
        </w:rPr>
        <w:t xml:space="preserve"> -246/2015</w:t>
      </w:r>
      <w:r w:rsidR="000D5E53">
        <w:rPr>
          <w:sz w:val="24"/>
          <w:szCs w:val="24"/>
        </w:rPr>
        <w:t>-65</w:t>
      </w:r>
    </w:p>
    <w:p w:rsidRDefault="00ED00EF" w:rsidP="00ED00EF" w:rsidR="00ED00EF" w:rsidRPr="00E60C1F">
      <w:pPr>
        <w:jc w:val="center"/>
        <w:rPr>
          <w:sz w:val="24"/>
          <w:szCs w:val="24"/>
        </w:rPr>
      </w:pPr>
      <w:r w:rsidRPr="00E60C1F">
        <w:rPr>
          <w:sz w:val="24"/>
          <w:szCs w:val="24"/>
        </w:rPr>
        <w:t>REPUBLIKA HRVATSKA</w:t>
      </w:r>
    </w:p>
    <w:p w:rsidRDefault="00ED00EF" w:rsidP="00ED00EF" w:rsidR="00ED00EF" w:rsidRPr="00E60C1F">
      <w:pPr>
        <w:jc w:val="center"/>
        <w:rPr>
          <w:sz w:val="24"/>
          <w:szCs w:val="24"/>
        </w:rPr>
      </w:pPr>
      <w:r w:rsidRPr="00E60C1F">
        <w:rPr>
          <w:sz w:val="24"/>
          <w:szCs w:val="24"/>
        </w:rPr>
        <w:t>R J E Š E N J E</w:t>
      </w:r>
    </w:p>
    <w:p w:rsidRDefault="00ED00EF" w:rsidP="00ED00EF" w:rsidR="00ED00EF" w:rsidRPr="00E60C1F">
      <w:pPr>
        <w:jc w:val="center"/>
        <w:rPr>
          <w:sz w:val="24"/>
          <w:szCs w:val="24"/>
        </w:rPr>
      </w:pPr>
    </w:p>
    <w:p w:rsidRDefault="00ED00EF" w:rsidP="00EC1843" w:rsidR="00ED00EF" w:rsidRPr="00E60C1F">
      <w:pPr>
        <w:jc w:val="both"/>
        <w:rPr>
          <w:sz w:val="24"/>
          <w:szCs w:val="24"/>
        </w:rPr>
      </w:pPr>
      <w:r w:rsidRPr="00E60C1F">
        <w:rPr>
          <w:sz w:val="24"/>
          <w:szCs w:val="24"/>
          <w:lang w:val="pt-BR"/>
        </w:rPr>
        <w:t xml:space="preserve">Trgovački sud u Zagrebu, po sucu pojedincu Nikoli Ribariću, kao stečajnom sucu, u stečajnom predmetu nad stečajnim dužnikom </w:t>
      </w:r>
      <w:r w:rsidRPr="00E60C1F">
        <w:rPr>
          <w:sz w:val="24"/>
          <w:szCs w:val="24"/>
        </w:rPr>
        <w:t xml:space="preserve">MERKUR-HRVATSKA d.o.o. – u stečaju, Sesvete (Grad Zagreb), Ivana </w:t>
      </w:r>
      <w:proofErr w:type="spellStart"/>
      <w:r w:rsidRPr="00E60C1F">
        <w:rPr>
          <w:sz w:val="24"/>
          <w:szCs w:val="24"/>
        </w:rPr>
        <w:t>Keleka</w:t>
      </w:r>
      <w:proofErr w:type="spellEnd"/>
      <w:r w:rsidRPr="00E60C1F">
        <w:rPr>
          <w:sz w:val="24"/>
          <w:szCs w:val="24"/>
        </w:rPr>
        <w:t xml:space="preserve"> 18/A, OIB: 22660999705, MBS: 080111925, </w:t>
      </w:r>
      <w:r w:rsidRPr="00E60C1F">
        <w:rPr>
          <w:sz w:val="24"/>
          <w:szCs w:val="24"/>
          <w:lang w:val="pt-BR"/>
        </w:rPr>
        <w:t>dana 14. siječnja 2016.,</w:t>
      </w:r>
      <w:r w:rsidRPr="00E60C1F">
        <w:rPr>
          <w:sz w:val="24"/>
          <w:szCs w:val="24"/>
        </w:rPr>
        <w:t xml:space="preserve">   </w:t>
      </w:r>
    </w:p>
    <w:p w:rsidRDefault="00ED00EF" w:rsidP="00ED00EF" w:rsidR="00ED00EF" w:rsidRPr="00E60C1F">
      <w:pPr>
        <w:jc w:val="center"/>
        <w:rPr>
          <w:sz w:val="24"/>
          <w:szCs w:val="24"/>
        </w:rPr>
      </w:pPr>
      <w:r w:rsidRPr="00E60C1F">
        <w:rPr>
          <w:sz w:val="24"/>
          <w:szCs w:val="24"/>
        </w:rPr>
        <w:t>r i j e š i o  j e</w:t>
      </w:r>
    </w:p>
    <w:p w:rsidRDefault="00ED00EF" w:rsidP="00ED00EF" w:rsidR="00ED00EF" w:rsidRPr="00E60C1F">
      <w:pPr>
        <w:jc w:val="center"/>
        <w:rPr>
          <w:sz w:val="24"/>
          <w:szCs w:val="24"/>
        </w:rPr>
      </w:pPr>
    </w:p>
    <w:p w:rsidRDefault="00ED00EF" w:rsidP="00ED00EF" w:rsidR="00ED00EF" w:rsidRPr="00E60C1F">
      <w:pPr>
        <w:ind w:firstLine="720"/>
        <w:jc w:val="both"/>
        <w:rPr>
          <w:sz w:val="24"/>
          <w:szCs w:val="24"/>
        </w:rPr>
      </w:pPr>
      <w:r w:rsidRPr="00E60C1F">
        <w:rPr>
          <w:sz w:val="24"/>
          <w:szCs w:val="24"/>
        </w:rPr>
        <w:t xml:space="preserve"> Ispravljaju se tablice stečajnog suca te se utvrđuje da je u prvom višem isplatnom redu tražbina vjerovnika, i to:</w:t>
      </w:r>
    </w:p>
    <w:p w:rsidRDefault="00ED00EF" w:rsidP="00ED00EF" w:rsidR="00ED00EF" w:rsidRPr="00E60C1F">
      <w:pPr>
        <w:ind w:firstLine="720"/>
        <w:jc w:val="both"/>
        <w:rPr>
          <w:sz w:val="24"/>
          <w:szCs w:val="24"/>
        </w:rPr>
      </w:pPr>
    </w:p>
    <w:p w:rsidRDefault="00ED00EF" w:rsidP="00ED00EF" w:rsidR="00ED00EF" w:rsidRPr="00E60C1F">
      <w:pPr>
        <w:ind w:firstLine="720"/>
        <w:jc w:val="both"/>
        <w:rPr>
          <w:sz w:val="24"/>
          <w:szCs w:val="24"/>
        </w:rPr>
      </w:pPr>
      <w:r w:rsidRPr="00E60C1F">
        <w:rPr>
          <w:sz w:val="24"/>
          <w:szCs w:val="24"/>
        </w:rPr>
        <w:t xml:space="preserve">      ime i prezime vjerovnika                       preneseni iznos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96"/>
        <w:gridCol w:w="3897"/>
        <w:gridCol w:w="1656"/>
      </w:tblGrid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TOPOLOVAC SANJA, JASENOVAČKA 16, ZAGREB, OIB: 17828081305, IBAN: HR2224020063206204070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7.551,66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2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STOPIĆ KATARINA, ROBERTA MOČILJANINA 5, ZAGREB, OIB: 94703442362, IBAN: HR2123600003220812048</w:t>
            </w:r>
          </w:p>
        </w:tc>
        <w:tc>
          <w:tcPr>
            <w:tcW w:type="dxa" w:w="1656"/>
            <w:hideMark/>
          </w:tcPr>
          <w:p w:rsidRDefault="003644BE" w:rsidP="003644BE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9.570,23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35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3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KUČKO SANJA, PODJEZERSKA 10, PLANINA GORNJA, KAŠINA, OIB: 15425862399, IBAN: HR8423400093213388430 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10.766,91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4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BRZUHALSKI HORVAT IVANA, KOLODVORSKA 3, ČAKOVEC, OIB: 50477233891, IBAN: HR2723400093223166668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6.006,05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5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PASANEC IGNAC, HRVATSKOG PROLJEĆA 43, ZAGREB, OIB: 79941318248, IBAN: </w:t>
            </w:r>
            <w:r w:rsidRPr="00E60C1F">
              <w:rPr>
                <w:sz w:val="24"/>
                <w:szCs w:val="24"/>
              </w:rPr>
              <w:lastRenderedPageBreak/>
              <w:t>HR5223600003215009726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lastRenderedPageBreak/>
              <w:t>19.086,81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CETINA DALIBOR, MONTE PARADISO 30, PULA, OIB: 73880626571, IBAN: HR8524840083209216853</w:t>
            </w:r>
          </w:p>
        </w:tc>
        <w:tc>
          <w:tcPr>
            <w:tcW w:type="dxa" w:w="1656"/>
            <w:hideMark/>
          </w:tcPr>
          <w:p w:rsidRDefault="00A11DFB" w:rsidP="00A11DFB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7.401,54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7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FANUKO TATJANA, BUNARSKA CESTA 13, PULA, OIB: 54926042404, IBAN: HR9224070003210016584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6.247,31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FERČEC DESTRI, VINTIJAN 59, VINTIJAN, PULA, OIB: 39938997806, IBAN:HR3124070003212739793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7.533,99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FRANČULA KRISTIAN,GALIŽANSKA CESTA 29, FAŽANA, OIB: 45761795345, IBAN: HR5724070003202768210 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6.261,79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10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KOLENC GOTAL ALJA, PADULJSKI PUT 19, PULA, OIB: 39976783875, IBAN: HR4423400093211406664</w:t>
            </w:r>
          </w:p>
        </w:tc>
        <w:tc>
          <w:tcPr>
            <w:tcW w:type="dxa" w:w="1656"/>
            <w:hideMark/>
          </w:tcPr>
          <w:p w:rsidRDefault="00A11DFB" w:rsidP="00A11DFB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5.562,48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11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PAVLIĆEVIĆ TIHANA, CARLIJEVA 39, PULA, OIB: 41561020384, IBAN: HR5324840083214276561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6.005,17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12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KOCIJAN DARKO, SAVSKA 25, SOP, SESVETE-KRALJEVEC, OIB: 97814362165, IBAN: HR3624840083232051244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9.018,10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35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13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BAJZEK DARIO, IVANA PLEMENITOG ZAJCA 15, ČAKOVEC, OIB: 25524436666, IBAN:HR1624840083218559486 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8.820,20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14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BABIĆ IVANA, VRBOVEČKA 17B, SESVETE, OIB:67972693640, IBAN: HR7524840083217902704 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9.546,16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BABIĆ STJEPAN, SESVETSKA 37, PLANINA GORNJA, KAŠINA, OIB: 74653121129, IBAN: HR6224840083218798636 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21.613,74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16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BAKOVIĆ BLANKA, STJEPANA HORVATIĆA 1, IVANJA REKA, OIB: 11411617851, IBAN: HR7723600003210605088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13.941,27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17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BAKOVIĆ KRUNOSLAV, CVJETNA 8, PARUŽEVINA, KAŠINA, OIB: 38645116874, IBAN: HR5724840083211742558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13.804,41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18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BAKOVIĆ ŽELJKO, JOSIPA KOZARCA 100, LIPOVLJANI, OIB: 81336576091, IBAN: HR2024840083229975247 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14.320,11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19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ČIŽMEŠIJA KRISTINA, ĆIRILOMETODSKA 22, SAMOBOR, OIB: 17047869769, IBAN: HR0524840083222791406 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13.583,04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35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20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DUJMENOVIĆ BLAŽENKO, IVANA VONČINE 6, PETRINJA, OIB: 46532858248, IBAN:HR3424840083218148852 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33.166,53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21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JEMBRIH DAMIR, MRNJAKI 3, ZAGREB, OIB: 61657373337, IBAN: HR5423600003210302280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12.733,47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22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KARAGIĆ KRUNOSLAV, OMLADINSKA 10, BREZJE, SVETA NEDJELJA, OIB: 58289148235, IBAN: HR5423400093206881046</w:t>
            </w:r>
          </w:p>
        </w:tc>
        <w:tc>
          <w:tcPr>
            <w:tcW w:type="dxa" w:w="1656"/>
            <w:hideMark/>
          </w:tcPr>
          <w:p w:rsidRDefault="00A11DFB" w:rsidP="00A11DFB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11.195,84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23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KEZIĆ VLASTA, N. ROJC 8, SESVETE, OIB: 30386304648, IBAN: HR8124020063200828529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19.711,17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24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MAŽAR MARKO, SVETOG MARTINA 12, CERJE, SESVETE-KRALJEVEC, OIB: 56986372324, IBAN: </w:t>
            </w:r>
            <w:r w:rsidRPr="00E60C1F">
              <w:rPr>
                <w:sz w:val="24"/>
                <w:szCs w:val="24"/>
              </w:rPr>
              <w:lastRenderedPageBreak/>
              <w:t>HR0924070003205613987</w:t>
            </w:r>
          </w:p>
        </w:tc>
        <w:tc>
          <w:tcPr>
            <w:tcW w:type="dxa" w:w="1656"/>
            <w:hideMark/>
          </w:tcPr>
          <w:p w:rsidRDefault="003644BE" w:rsidP="003644BE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lastRenderedPageBreak/>
              <w:t>8.480,09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35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NOVAK ŽELJKA, SELNICA PSARJEVAČKA 4, SELNICA PSARJEVAČKA, SV. IVAN ZELINA, OIB:52655461765, IBAN: HR0924840083215176834 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11.528,86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26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ŠARAC ZDENKICA, GORNJOPOLJSKA 18, SESVETE, OIB: 41089133299, IBAN: HR0923600003216413896</w:t>
            </w:r>
          </w:p>
        </w:tc>
        <w:tc>
          <w:tcPr>
            <w:tcW w:type="dxa" w:w="1656"/>
            <w:hideMark/>
          </w:tcPr>
          <w:p w:rsidRDefault="003644BE" w:rsidP="003644BE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7.387,50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35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27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ZMIŠA DAMIR, DONJA DRENOVA 8, DONJA DRENOVA, DONJA ZELINA, OIB: 78601511691, IBAN: HR2124020063204039921 </w:t>
            </w:r>
          </w:p>
        </w:tc>
        <w:tc>
          <w:tcPr>
            <w:tcW w:type="dxa" w:w="1656"/>
            <w:hideMark/>
          </w:tcPr>
          <w:p w:rsidRDefault="003644BE" w:rsidP="003644BE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11.177,86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35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28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ŽMAUC KARLO, BULVANOVA 20, ZAGREB, OIB: 75397611238, IBAN:HR5723600003217773166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11.910,63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29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PAPEŽ DARIO, VAROŠ 8, STRUŽEC, POPOVAČA, OIB: 87554271709, IBAN: HR5424020063205564070 </w:t>
            </w:r>
          </w:p>
        </w:tc>
        <w:tc>
          <w:tcPr>
            <w:tcW w:type="dxa" w:w="1656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13.061,61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30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BUVA JERE, GRUBIŠIĆI 70, BILICE, ŠIBENIK, OIB: 19426496399, IBAN: HR3124110063200225566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5.728,47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31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FURČIĆ ROBERT, PUT TANAJE 3, ŠIBENIK, OIB: 92325681628, IBAN: HR2324110063202378528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13.130,55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32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GRUBIŠIĆ  MILAN, TRG ANDRIJE HEBRANGA 8, ŠIBENIK, OIB:66038764118, IBAN: HR3223600003221385411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8.269,46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33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GRUJA IVICA, IVANA MEŠTROVIĆA 26, ŠIBENIK, OIB: 54304438796, IBAN: HR3524110063204347800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6.656,84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KARDUM KREŠIMIR, ISTARSKA 56, ŠIBENIK, OIB:26551982890, IBAN: HR4324020063202950991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9.561,86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350"/>
        </w:trPr>
        <w:tc>
          <w:tcPr>
            <w:tcW w:type="dxa" w:w="996"/>
            <w:noWrap/>
            <w:hideMark/>
          </w:tcPr>
          <w:p w:rsidRDefault="00E60C1F" w:rsidP="00E60C1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35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KRNIĆ BRANKA, GORNJI KRNIĆI 25, KONJEVRATE, LOZOVAC, OIB: 83032193276, IBAN:HR3124840083215733800 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7.676,75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35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36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MALENICA NATALIJA, CESTA ŠIBENIK-PERKOVIĆ 20, DANILO BIRANJ, ŠIBENIK, OIB: 4702376116, IBAN: HR5324020063206960112 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5.632,25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37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MATIĆ KREŠIMIR, KORNATSKA 58, ŠIBENIK, OIB: 30408348779, IBAN: HR1824020063207122247</w:t>
            </w:r>
          </w:p>
        </w:tc>
        <w:tc>
          <w:tcPr>
            <w:tcW w:type="dxa" w:w="1656"/>
            <w:hideMark/>
          </w:tcPr>
          <w:p w:rsidRDefault="003644BE" w:rsidP="003644BE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9.093,36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38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PERAN MIRJANA, GREBAŠTICA DONJA 30,GREBAŠTICA, ŠIBENIK, OIB: 56388151112, IBAN: HR5224110063204367670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8.257,30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35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39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RELJANOVIĆ MILI, 1. ŠIBENSKOG PARTIZANSKOG ODREDA 28, ŠIBENIK, OIB: 43832522963, IBAN: HR8624110063201459580</w:t>
            </w:r>
          </w:p>
        </w:tc>
        <w:tc>
          <w:tcPr>
            <w:tcW w:type="dxa" w:w="1656"/>
            <w:hideMark/>
          </w:tcPr>
          <w:p w:rsidRDefault="00A11DFB" w:rsidP="00A11DFB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9.647,46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40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SLAVICA DIANA, SLAVICE 19, BILICE, ŠIBENIK, OIB: 99631166350, IBAN: HR6724110063210066053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8.544,61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41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STANČIĆ ANA, 8.DALMATINSKE UDARNE BRIGADE 24, ŠIBENIK, OIB: 48317679304, IBAN: HR1424110063221000944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5.482,29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42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ŠARIĆ DAMIR, TRTARSKA 15A, ŠIBENIK, OIB: 81308793429, IBAN: HR2323600003221384603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13.242,81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43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ŠUMEČKI IGOR, BANA JOSIPA JELAČIĆA 13F, ŠIBENIK, OIB: 11025003521, IBAN: HR6324840083220732992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9.463,81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35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BEROVIĆ BOJANA, JASENOVO IZNAD MAGISTRALE 23, ŽABORIĆ, ŠIBENIK, OIB: 53764597143, IBAN: HR8223600003221383444 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10.095,77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45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DUBRAVICA MARIJANA, STANKOVCI 32, STANKOVCI, OIB:60534598981, IBAN: HR6523600003221385399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8.517,87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46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DUJIĆ IVANA, PROKLJANSKA 55, ŠIBENIK, OIB:84954170536, IBAN: HR5623400093209760746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7.622,44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47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LIVAIĆ ANA, ANTE ŠPANJE 36 A, VODICE, OIB: 1415070404, IBAN: HR7424110063291361433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7.736,75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48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NADOVEZA BORIS, IVANA MEŠTROVIĆA 62, ŠIBENIK, OIB: 81693393209, IBAN: HR8323400093209188639 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25.644,02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49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RADOVČIĆ JAGODA, ZADARSKA 32, ŠIBENIK, OIB: 26077765854, IBAN: HR8624020063203049739 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8.874,52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50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SVIRČIĆ JADRANKA, REŠAČKA 8, ŠIBENIK, OIB: 71616377641, IBAN: HR6124110063201475065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8.600,42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51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ŠARIĆ PERICA, GRUBIŠIĆI 75,BILICE, ŠIBENIK, OIB: 29293868352, IBAN: HR7624020063203006754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10.296,82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52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ŠUPERBA MARIO, CESTA ŠIBENIK-SPLIT 82, DONJE POLJE, ŠIBENIK, OIB: 29638747290, IBAN: HR7224110063201459153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8.541,42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53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LOFFLER KREŠIMIR, SELČINSKA 28A, SESVETE, OIB: 93986888774, IBAN: HR1524020063200828553</w:t>
            </w:r>
          </w:p>
        </w:tc>
        <w:tc>
          <w:tcPr>
            <w:tcW w:type="dxa" w:w="1656"/>
            <w:hideMark/>
          </w:tcPr>
          <w:p w:rsidRDefault="003644BE" w:rsidP="003644BE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35.258,65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35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BEHTAN KRISTINA, SUHODOL ZELINSKI 18A, SUHODOL ZELINSKI, DONJA ZELINA, OIB: 4405906497, IBAN: HR4324840083231603851 </w:t>
            </w:r>
          </w:p>
        </w:tc>
        <w:tc>
          <w:tcPr>
            <w:tcW w:type="dxa" w:w="1656"/>
            <w:hideMark/>
          </w:tcPr>
          <w:p w:rsidRDefault="003644BE" w:rsidP="003644BE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8.398,66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60C1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55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BAKRAN SNJEŽANA, STJEPANA RADIĆA 11, DONJA ZELINA, OIB: 35374129674, IBAN: HR8024020063203111345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8.141,81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56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FRANČIĆ DANIJELA, NIKOLE TESLE 7, ŠTEFANEC, ČAKOVEC, OIB: 44973410322, IBAN: HR9223400093222745779 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9.230,58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57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GERENČER NIVES, IVANA PLEMENITOG ZAJCA 33, ČAKOVEC, OIB: 60185202321, IBAN: HR6125000093210380123 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9.969,23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58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HERMAN NATALIJA, VUČETINEC 173, VUČETINEC, LOPATINEC, OIB: 99700303319, IBAN: HR3324020063200682341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9.990,39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59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KOLAC BRANKA, VALENTA MORANDINIJA 3, ČAKOVEC, OIB:33596323687, IBAN: HR9123400093224456974</w:t>
            </w:r>
          </w:p>
        </w:tc>
        <w:tc>
          <w:tcPr>
            <w:tcW w:type="dxa" w:w="1656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9.957,49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60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LABAZAN JOSIP, ANTUNA MIHANOVIĆA 2 A, PRIBISLAVEC, ČAKOVEC, OIB: 21192864979, IBAN: HR9324020063205521949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9.119,63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61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LESJAK SLAĐANA, OTONA ŽUPANČIĆA 5, ČAKOVEC, OIB: 70104536720, IBAN: HR9825000093210291575 </w:t>
            </w:r>
          </w:p>
        </w:tc>
        <w:tc>
          <w:tcPr>
            <w:tcW w:type="dxa" w:w="1656"/>
            <w:hideMark/>
          </w:tcPr>
          <w:p w:rsidRDefault="003644BE" w:rsidP="003644BE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8.793,79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62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MISLOVIĆ SANDRA, DOMOVINSKIH ŽRTAVA 28, ČAKOVEC, OIB: 43944122813, IBAN: HR2623400093222512809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8.960,84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SOBOČAN DRAŽENKA, IVANA PLEMENITOG ZAJCA 45, ČAKOVEC, OIB:7961858494, IBAN: HR7124840083235274409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11.355,64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35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64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ŠIMEK MARINA, VARAŽDINSKA 69,TUŽNO, RADOVAN, OIB: 20435397641, IBAN:HR8923600003200489421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10.154,39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65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TROJOK MARKO, SLAKOVEC 84, SLAKOVEC,NEDELIŠĆE, OIB: 98023919165, IBAN: HR7524840083217041538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9.727,83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66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VOLF TOMISLAV, KALNIČKA 29, ČAKOVEC, OIB: 16251663522, IBAN: HR1124840083209246800 </w:t>
            </w:r>
          </w:p>
        </w:tc>
        <w:tc>
          <w:tcPr>
            <w:tcW w:type="dxa" w:w="1656"/>
            <w:hideMark/>
          </w:tcPr>
          <w:p w:rsidRDefault="003644BE" w:rsidP="003644BE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9.938,09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67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ŽIŽEK VANJA, </w:t>
            </w:r>
            <w:proofErr w:type="spellStart"/>
            <w:r w:rsidRPr="00E60C1F">
              <w:rPr>
                <w:sz w:val="24"/>
                <w:szCs w:val="24"/>
              </w:rPr>
              <w:t>DR.VLATKA</w:t>
            </w:r>
            <w:proofErr w:type="spellEnd"/>
            <w:r w:rsidRPr="00E60C1F">
              <w:rPr>
                <w:sz w:val="24"/>
                <w:szCs w:val="24"/>
              </w:rPr>
              <w:t xml:space="preserve"> MAČEKA 33, Čakovec, OIB: 00122728377, IBAN: HR2225000093210216507 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8.923,09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05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68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BILIĆ ALENKA, BORIK 27, PULA, OIB: 12386032769, IBAN: HR0824070003213355963 </w:t>
            </w:r>
          </w:p>
        </w:tc>
        <w:tc>
          <w:tcPr>
            <w:tcW w:type="dxa" w:w="1656"/>
            <w:noWrap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12.004,80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26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69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BOLKOVIĆ MORIS, DALMATINSKA 57, RAKALJ, KRNICA, OIB: 99497381506, IBAN: HR6724020063204055583 </w:t>
            </w:r>
          </w:p>
        </w:tc>
        <w:tc>
          <w:tcPr>
            <w:tcW w:type="dxa" w:w="1656"/>
            <w:hideMark/>
          </w:tcPr>
          <w:p w:rsidRDefault="00A11DFB" w:rsidP="00A11DFB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8.608,35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87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70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BUCIĆ FRANKA, OSJEČKA ULICA 22, PULA, OIB: 59533335171, IBAN: HR3024020063203495686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14.119,25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26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71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GERMAN ZLATKO, STUDENČEVA ULICA  26, PULA, OIB: 40185730303, IBAN: HR4924070003210047428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9.863,25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6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72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KOLIĆ SANDRA, GLAVANI 29, GLAVANI, BARBAN, OIB:55395915057, IBAN: HR2424840083221687883 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9.875,25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lastRenderedPageBreak/>
              <w:t>73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KOMPARIĆ SABINA, PALISINA 13, PULA, OIB: 90708921779, IBAN: HR6424840083206000614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10.213,00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06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74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MARASOVIĆ MERI, OSJEČKA ULICA 11, PULA, OIB:2684557197, IBAN:HR3723600003221449438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10.960,60 </w:t>
            </w:r>
            <w:r w:rsidR="00ED00EF" w:rsidRPr="00E60C1F">
              <w:rPr>
                <w:sz w:val="24"/>
                <w:szCs w:val="24"/>
              </w:rPr>
              <w:t>kn</w:t>
            </w:r>
          </w:p>
        </w:tc>
      </w:tr>
      <w:tr w:rsidTr="00E60C1F" w:rsidR="00A11DFB" w:rsidRPr="00E60C1F">
        <w:trPr>
          <w:trHeight w:val="115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75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MATIĆ DAVORIN, PINETA 23A, VALBANDON, VODNJAN, OIB: 7967929354, IBAN: HR1324020063203117692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11.432,15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76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MIŠKULIN SONJA, VELOG JOŽE 6, PULA, OIB: 67205638105, IBAN: HR9624070003215670739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11.578,70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1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77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RADIN TIBOR, KVART MIMOZA 3,VALBANDON, FAŽANA, OIB: 87457312290, IBAN: HR0925030073201111307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19.862,20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78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RADOŠ JASMINKA, VELOG JOŽE 10, PULA, OIB: 54165570304, IBAN:HR4623600003214876459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8.830,30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24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79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TEKOVIĆ SANJA, MATE BALOTE 47, RAKALJ, KRNICA, OIB: 95907822649, IBAN: HR5524840083221629998 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14.235,55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80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VRKLJAN DRAGO, KUĆINE 23,VINKURAN, MEDULIN, OIB:66705962769, IBAN: HR3623400093218012993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10.575,50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81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KIRIN SAŠA, POLJANICA 88 D, PEŠĆENICA, LEKENIK, OIB:76375401635, IBAN:HR6423400093202681542</w:t>
            </w:r>
          </w:p>
        </w:tc>
        <w:tc>
          <w:tcPr>
            <w:tcW w:type="dxa" w:w="1656"/>
            <w:hideMark/>
          </w:tcPr>
          <w:p w:rsidRDefault="003644BE" w:rsidP="003644BE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19.541,12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82</w:t>
            </w:r>
          </w:p>
        </w:tc>
        <w:tc>
          <w:tcPr>
            <w:tcW w:type="dxa" w:w="3897"/>
            <w:hideMark/>
          </w:tcPr>
          <w:p w:rsidRDefault="00ED00EF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DRAVINAC </w:t>
            </w:r>
            <w:r w:rsidR="00643A6D" w:rsidRPr="00E60C1F">
              <w:rPr>
                <w:sz w:val="24"/>
                <w:szCs w:val="24"/>
              </w:rPr>
              <w:t>NINOSLAV</w:t>
            </w:r>
            <w:r w:rsidRPr="00E60C1F">
              <w:rPr>
                <w:sz w:val="24"/>
                <w:szCs w:val="24"/>
              </w:rPr>
              <w:t xml:space="preserve">, IVANJOREČKA CESTA 112, IVANJA REKA, OIB: 79670805305, IBAN: HR1523600003210071540 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13.028,07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FRUK JOSIP, BOSNA 8, BOSNA, BEDENICA, OIB: 70612460740, IBAN: HR7524020063203699158 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15.630,91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84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KIRIN IVICA, POLJANICA 88 D, PEŠĆENICA, LEKENIK, OIB:46629735336, IBAN: HR8224020063200708522 </w:t>
            </w:r>
          </w:p>
        </w:tc>
        <w:tc>
          <w:tcPr>
            <w:tcW w:type="dxa" w:w="1656"/>
            <w:hideMark/>
          </w:tcPr>
          <w:p w:rsidRDefault="003644BE" w:rsidP="003644BE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28.956,89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85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BADENIĆ MANDA, KANARINSKA 74, ZAGREB, OIB: 93913616332, IBAN: HR6024840083200531244</w:t>
            </w:r>
          </w:p>
        </w:tc>
        <w:tc>
          <w:tcPr>
            <w:tcW w:type="dxa" w:w="1656"/>
            <w:hideMark/>
          </w:tcPr>
          <w:p w:rsidRDefault="00A11DFB" w:rsidP="00A11DFB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15.257,89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47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86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JURIĆ MARINA, GORNJE PODOTOČJE 53/2, GORNJE PODOTOČJE, VUKOVINA, OIB: 39455599855, IBAN: HR4223600003212610320 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18.267,93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4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87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BILIĆ BISERKA, HRVATSKOG PROLJEĆA 26, ZAGREB, OIB: 29033816560, IBAN:HR6723600003220405372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21.290,78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27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88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LISJAK MARINA, MIJE SILOBOD BOLŠIĆA 4, ZAGREB, OIB: 8341403932, IBAN: HR4223600003212610320 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24.042,52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8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89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MARIĆ MARIO, HRVATSKOG PROLJEĆA 40, ZAGREB, OIB: 33816500219, IBAN: HR8223600003215160021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11.776,00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90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PARAĆ IVANA, SOBOLSKI PUT 5, ZAGREB, OIB: 37065726946, IBAN: HR3323400093205515761 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13.018,91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8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91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ŠPOLJAREC JURICA, ŠPOLJARCI 3, ZAGREB, OIB: 29888459151, IBAN: HR8923400093206643154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16.226,06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30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92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GRCIĆ RAJKA, ULICA LADISLAVA ŠABANA 30, SESVETE, OIB: 87451189688, IBAN: HR8724840083216401122 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31.562,23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5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lastRenderedPageBreak/>
              <w:t>93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ČRNELIĆ ZDENKO, KRALJEVEC 2, KRALJ NA SUTLI, OIB:54309214908, IBAN: HR6123600003213130771</w:t>
            </w:r>
          </w:p>
        </w:tc>
        <w:tc>
          <w:tcPr>
            <w:tcW w:type="dxa" w:w="1656"/>
            <w:hideMark/>
          </w:tcPr>
          <w:p w:rsidRDefault="003644BE" w:rsidP="003644BE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8.565,46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8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94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KLARIN ANTICA, STJEPANA RADIĆA 42A, ZADAR, OIB: 96169408712, IBAN: HR6724070003201314970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7.558,32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7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95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JADRIĆ MARIJA, RIJEČKA 1A, PIROVEC, OIB: 29049205449, IBAN:HR2924020063206518612 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13.730,16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96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SABOL ANDREJA, MILKE TRNINE 17, ČAKOVEC, OIB: 90193203132, IBAN: HR5223400093223902642 </w:t>
            </w:r>
          </w:p>
        </w:tc>
        <w:tc>
          <w:tcPr>
            <w:tcW w:type="dxa" w:w="1656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11.056,17 kn</w:t>
            </w:r>
          </w:p>
        </w:tc>
      </w:tr>
      <w:tr w:rsidTr="00E60C1F" w:rsidR="00A11DFB" w:rsidRPr="00E60C1F">
        <w:trPr>
          <w:trHeight w:val="12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97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RENDULIĆ KOZINA MARINA, MAKSIMIRSKO NASELJE II 4, ZAGREB, OIB: 57857931007, IBAN: HR6623400093205880275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33.810,19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2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98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OST MIJO, SESVETSKA CESTA 16, SESVETE, OIB: 10727964426, IBAN:HR8623400093209041727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37.787,10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99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BURAZER DRAGO, VIDA DOŠENA 24, ZAGREB, OIB: 11912928051, IBAN: HR6723600003218882472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19.058,77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100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PENDL MILOŠ,LJERKE ŠRAM 2, ZAGREB, OIB:93913542628, IBAN: HR5223400093204340652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36.766,99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101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CICAK MARIO, PUĐAKA FRANJE 28, SESVETE, OIB: 18484723011, IBAN:HR6324020063200823130</w:t>
            </w:r>
          </w:p>
        </w:tc>
        <w:tc>
          <w:tcPr>
            <w:tcW w:type="dxa" w:w="1656"/>
            <w:hideMark/>
          </w:tcPr>
          <w:p w:rsidRDefault="003644BE" w:rsidP="003644BE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14.528,76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102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JALŠOVEC SANJA, RADNIČKA 74, SAVSKA VES, ČAKOVEC, OIB:30255395085, IBAN: HR0523400093223138837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8.024,45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7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lastRenderedPageBreak/>
              <w:t>103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MATOŠA JOSIPA, ZASADBREG 188 A, ZASADBREG, LOPATINEC, OIB: 86120213742, IBAN: HR2523400093224289479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10.302,08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06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104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LUČIĆ VLADIMIRA, MATIJE GUPCA 50, ZAPREŠIĆ, OIB: 55491110480, IBAN:HR3324840083234788056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6.424,90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7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105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BASTALIĆ ANKICA, BASTALIĆEVA ULICA II 2, MORAVČE, BELOVAR, OIB: 85849205026, IBAN: HR5424840083223258258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8.968,24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14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106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DRUŽIĆ AZENIĆ DUBRAVKA, REBRO 36/18, SESVETE, OIB: 70983449222, IBAN:HR1823600003222614168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11.053,63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33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107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KOVAČIĆ RENATA, ULICA MATIJE GUPCA 36, </w:t>
            </w:r>
            <w:proofErr w:type="spellStart"/>
            <w:r w:rsidRPr="00E60C1F">
              <w:rPr>
                <w:sz w:val="24"/>
                <w:szCs w:val="24"/>
              </w:rPr>
              <w:t>SV.IVAN</w:t>
            </w:r>
            <w:proofErr w:type="spellEnd"/>
            <w:r w:rsidRPr="00E60C1F">
              <w:rPr>
                <w:sz w:val="24"/>
                <w:szCs w:val="24"/>
              </w:rPr>
              <w:t xml:space="preserve"> ZELINA, OIB: 7710685159, IBAN: HR4124020063202527331</w:t>
            </w:r>
          </w:p>
        </w:tc>
        <w:tc>
          <w:tcPr>
            <w:tcW w:type="dxa" w:w="1656"/>
            <w:hideMark/>
          </w:tcPr>
          <w:p w:rsidRDefault="003644BE" w:rsidP="003644BE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14.192,04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27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108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NAHOD ANA-MARIJA, LIČKA 4, SOBLINEC, SESVETE, OIB: 96833836239, IBAN: HR7324840083217181545</w:t>
            </w:r>
          </w:p>
        </w:tc>
        <w:tc>
          <w:tcPr>
            <w:tcW w:type="dxa" w:w="1656"/>
            <w:hideMark/>
          </w:tcPr>
          <w:p w:rsidRDefault="003644BE" w:rsidP="003644BE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7.668,70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36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109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RAVLIĆ VALENTINA, I. ODV. J. BARBERIĆA 4, ČISTA MLAKA, DUGO SELO, OIB:74794500883, IBAN: HR9024840083200308865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13.680,81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21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110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ZUBATOVIĆ IVANA, TOMERLINA SLAVKA 12A, KOBILJAK, SESVETE, OIB: 35027905346, IBAN: HR1323600003219512101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14.910,62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42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111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TRIVANOVIĆ KSENIJA, HRVATSKOG PREPORODA 67 B, DUGO SELO, OIB: 42272574945, IBAN:HR3223400093209256196</w:t>
            </w:r>
          </w:p>
        </w:tc>
        <w:tc>
          <w:tcPr>
            <w:tcW w:type="dxa" w:w="1656"/>
            <w:hideMark/>
          </w:tcPr>
          <w:p w:rsidRDefault="00643A6D" w:rsidP="00643A6D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23.263,72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9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112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 xml:space="preserve">RAKUŠA ANA, VUČETIĆEV PRILAZ 3, ZAGREB, OIB: 19878662154, IBAN: </w:t>
            </w:r>
            <w:r w:rsidRPr="00E60C1F">
              <w:rPr>
                <w:sz w:val="24"/>
                <w:szCs w:val="24"/>
              </w:rPr>
              <w:lastRenderedPageBreak/>
              <w:t>HR6023400093217832626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lastRenderedPageBreak/>
              <w:t>25.112,91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32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lastRenderedPageBreak/>
              <w:t>113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ŠAJATOVIĆ SANJA, LIŽNJAN 25, LIŽNJAN, MEDULIN, OIB: 27799505889, IBAN:HR8224840083223275505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10.719,88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095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114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KOVAČEV IVANA, KARLOVAČKA 14, ŠIBENIK, OIB: 92907046538, IBAN:HR6723600003220173348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4.740,50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  <w:tr w:rsidTr="00E60C1F" w:rsidR="00A11DFB" w:rsidRPr="00E60C1F">
        <w:trPr>
          <w:trHeight w:val="1200"/>
        </w:trPr>
        <w:tc>
          <w:tcPr>
            <w:tcW w:type="dxa" w:w="996"/>
            <w:noWrap/>
            <w:hideMark/>
          </w:tcPr>
          <w:p w:rsidRDefault="00E60C1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115</w:t>
            </w:r>
          </w:p>
        </w:tc>
        <w:tc>
          <w:tcPr>
            <w:tcW w:type="dxa" w:w="3897"/>
            <w:hideMark/>
          </w:tcPr>
          <w:p w:rsidRDefault="00ED00EF" w:rsidP="00ED00E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ŠPADINA ŽELJKA, VLAŠIĆ 51, DUBRAVA KOD TISNA, TISNO, OIB: 49768074464, IBAN: HR7723400093206535700</w:t>
            </w:r>
          </w:p>
        </w:tc>
        <w:tc>
          <w:tcPr>
            <w:tcW w:type="dxa" w:w="1656"/>
            <w:hideMark/>
          </w:tcPr>
          <w:p w:rsidRDefault="00244F3F" w:rsidP="00244F3F" w:rsidR="00ED00EF" w:rsidRPr="00E60C1F">
            <w:pPr>
              <w:ind w:left="360"/>
              <w:jc w:val="both"/>
              <w:rPr>
                <w:sz w:val="24"/>
                <w:szCs w:val="24"/>
              </w:rPr>
            </w:pPr>
            <w:r w:rsidRPr="00E60C1F">
              <w:rPr>
                <w:sz w:val="24"/>
                <w:szCs w:val="24"/>
              </w:rPr>
              <w:t>9.455,59</w:t>
            </w:r>
            <w:r w:rsidR="00ED00EF" w:rsidRPr="00E60C1F">
              <w:rPr>
                <w:sz w:val="24"/>
                <w:szCs w:val="24"/>
              </w:rPr>
              <w:t xml:space="preserve"> kn</w:t>
            </w:r>
          </w:p>
        </w:tc>
      </w:tr>
    </w:tbl>
    <w:p w:rsidRDefault="00ED00EF" w:rsidP="00ED00EF" w:rsidR="00ED00EF" w:rsidRPr="00E60C1F">
      <w:pPr>
        <w:ind w:left="360"/>
        <w:jc w:val="both"/>
        <w:rPr>
          <w:sz w:val="24"/>
          <w:szCs w:val="24"/>
        </w:rPr>
      </w:pPr>
      <w:r w:rsidRPr="00E60C1F">
        <w:rPr>
          <w:sz w:val="24"/>
          <w:szCs w:val="24"/>
        </w:rPr>
        <w:t xml:space="preserve">              </w:t>
      </w:r>
    </w:p>
    <w:p w:rsidRDefault="00A11DFB" w:rsidP="00ED00EF" w:rsidR="00A11DFB" w:rsidRPr="00E60C1F">
      <w:pPr>
        <w:jc w:val="center"/>
        <w:rPr>
          <w:sz w:val="24"/>
          <w:szCs w:val="24"/>
        </w:rPr>
      </w:pPr>
    </w:p>
    <w:p w:rsidRDefault="00A11DFB" w:rsidP="00A11DFB" w:rsidR="00A11DFB" w:rsidRPr="00E60C1F">
      <w:pPr>
        <w:ind w:left="1080"/>
        <w:jc w:val="both"/>
        <w:rPr>
          <w:sz w:val="24"/>
          <w:szCs w:val="24"/>
        </w:rPr>
      </w:pPr>
      <w:r w:rsidRPr="00E60C1F">
        <w:rPr>
          <w:sz w:val="24"/>
          <w:szCs w:val="24"/>
        </w:rPr>
        <w:t xml:space="preserve">prenesena na: </w:t>
      </w:r>
    </w:p>
    <w:p w:rsidRDefault="00A11DFB" w:rsidP="00A11DFB" w:rsidR="00A11DFB" w:rsidRPr="00E60C1F">
      <w:pPr>
        <w:ind w:firstLine="720"/>
        <w:jc w:val="both"/>
        <w:rPr>
          <w:sz w:val="24"/>
          <w:szCs w:val="24"/>
        </w:rPr>
      </w:pPr>
    </w:p>
    <w:p w:rsidRDefault="00A11DFB" w:rsidP="00A11DFB" w:rsidR="00A11DFB" w:rsidRPr="00E60C1F">
      <w:pPr>
        <w:jc w:val="both"/>
        <w:rPr>
          <w:sz w:val="24"/>
          <w:szCs w:val="24"/>
        </w:rPr>
      </w:pPr>
      <w:r w:rsidRPr="00E60C1F">
        <w:rPr>
          <w:sz w:val="24"/>
          <w:szCs w:val="24"/>
        </w:rPr>
        <w:t>AGENCIJU ZA OSIGURANJE RADNIČKIH POTRAŽIVANJA U SLUČAJU STEČAJA POSLODAVCA………………………. u ukupnom iznosu 1.453.370,69 KUNA.</w:t>
      </w:r>
    </w:p>
    <w:p w:rsidRDefault="00A11DFB" w:rsidP="00ED00EF" w:rsidR="00A11DFB" w:rsidRPr="00E60C1F">
      <w:pPr>
        <w:jc w:val="center"/>
        <w:rPr>
          <w:sz w:val="24"/>
          <w:szCs w:val="24"/>
        </w:rPr>
      </w:pPr>
    </w:p>
    <w:p w:rsidRDefault="00A11DFB" w:rsidP="00ED00EF" w:rsidR="00A11DFB" w:rsidRPr="00E60C1F">
      <w:pPr>
        <w:jc w:val="center"/>
        <w:rPr>
          <w:sz w:val="24"/>
          <w:szCs w:val="24"/>
        </w:rPr>
      </w:pPr>
    </w:p>
    <w:p w:rsidRDefault="00ED00EF" w:rsidP="00ED00EF" w:rsidR="00ED00EF" w:rsidRPr="00E60C1F">
      <w:pPr>
        <w:jc w:val="center"/>
        <w:rPr>
          <w:sz w:val="24"/>
          <w:szCs w:val="24"/>
        </w:rPr>
      </w:pPr>
      <w:r w:rsidRPr="00E60C1F">
        <w:rPr>
          <w:sz w:val="24"/>
          <w:szCs w:val="24"/>
        </w:rPr>
        <w:t>Obrazloženje</w:t>
      </w:r>
    </w:p>
    <w:p w:rsidRDefault="00ED00EF" w:rsidP="00ED00EF" w:rsidR="00ED00EF" w:rsidRPr="00E60C1F">
      <w:pPr>
        <w:jc w:val="center"/>
        <w:rPr>
          <w:sz w:val="24"/>
          <w:szCs w:val="24"/>
        </w:rPr>
      </w:pPr>
    </w:p>
    <w:p w:rsidRDefault="00E60C1F" w:rsidP="00E60C1F" w:rsidR="00E60C1F" w:rsidRPr="00A43C87">
      <w:pPr>
        <w:pStyle w:val="Bezproreda"/>
        <w:jc w:val="both"/>
        <w:rPr>
          <w:szCs w:val="24"/>
        </w:rPr>
      </w:pPr>
      <w:r w:rsidRPr="00A43C87">
        <w:rPr>
          <w:szCs w:val="24"/>
        </w:rPr>
        <w:t xml:space="preserve">AGENCIJA ZA OSIGURANJE RADNIČKIH POTRAŽIVANJA U SLUČAJU STEČAJA POSLODAVCA obavijestila je u podnesku od </w:t>
      </w:r>
      <w:r w:rsidR="00EC1843">
        <w:rPr>
          <w:szCs w:val="24"/>
        </w:rPr>
        <w:t>7</w:t>
      </w:r>
      <w:r w:rsidRPr="00A43C87">
        <w:rPr>
          <w:szCs w:val="24"/>
        </w:rPr>
        <w:t xml:space="preserve">. </w:t>
      </w:r>
      <w:r w:rsidR="00EC1843">
        <w:rPr>
          <w:szCs w:val="24"/>
        </w:rPr>
        <w:t>siječnja</w:t>
      </w:r>
      <w:r w:rsidRPr="00A43C87">
        <w:rPr>
          <w:szCs w:val="24"/>
        </w:rPr>
        <w:t xml:space="preserve"> 201</w:t>
      </w:r>
      <w:r w:rsidR="00EC1843">
        <w:rPr>
          <w:szCs w:val="24"/>
        </w:rPr>
        <w:t>6</w:t>
      </w:r>
      <w:r w:rsidRPr="00A43C87">
        <w:rPr>
          <w:szCs w:val="24"/>
        </w:rPr>
        <w:t xml:space="preserve">. stečajnog suca kako je isplatila po utvrđenim tražbinama radnike u prvom višem isplatnom redu, za ukupan iznos od </w:t>
      </w:r>
      <w:r w:rsidR="00EC1843">
        <w:rPr>
          <w:szCs w:val="24"/>
        </w:rPr>
        <w:t xml:space="preserve">1.453.370,69 </w:t>
      </w:r>
      <w:r w:rsidRPr="00A43C87">
        <w:rPr>
          <w:szCs w:val="24"/>
        </w:rPr>
        <w:t xml:space="preserve">kn. </w:t>
      </w:r>
      <w:r w:rsidR="00EC1843">
        <w:rPr>
          <w:szCs w:val="24"/>
        </w:rPr>
        <w:t>S</w:t>
      </w:r>
      <w:r w:rsidRPr="00A43C87">
        <w:rPr>
          <w:szCs w:val="24"/>
        </w:rPr>
        <w:t xml:space="preserve">ukladno specifikaciji koja je dostavljena u prilogu. Predložila je ispravak tablica stečajnog suca (članak </w:t>
      </w:r>
      <w:smartTag w:element="metricconverter" w:uri="urn:schemas-microsoft-com:office:smarttags">
        <w:smartTagPr>
          <w:attr w:val="78. a" w:name="ProductID"/>
        </w:smartTagPr>
        <w:r w:rsidRPr="00A43C87">
          <w:rPr>
            <w:szCs w:val="24"/>
          </w:rPr>
          <w:t>78. a</w:t>
        </w:r>
      </w:smartTag>
      <w:r w:rsidRPr="00A43C87">
        <w:rPr>
          <w:szCs w:val="24"/>
        </w:rPr>
        <w:t xml:space="preserve"> SZ-a). </w:t>
      </w:r>
    </w:p>
    <w:p w:rsidRDefault="00E60C1F" w:rsidP="00E60C1F" w:rsidR="00E60C1F" w:rsidRPr="00A43C87">
      <w:pPr>
        <w:pStyle w:val="Bezproreda"/>
        <w:jc w:val="both"/>
        <w:rPr>
          <w:szCs w:val="24"/>
        </w:rPr>
      </w:pPr>
    </w:p>
    <w:p w:rsidRDefault="00E60C1F" w:rsidP="00E60C1F" w:rsidR="00E60C1F" w:rsidRPr="00A43C87">
      <w:pPr>
        <w:pStyle w:val="Bezproreda"/>
        <w:jc w:val="both"/>
        <w:rPr>
          <w:szCs w:val="24"/>
        </w:rPr>
      </w:pPr>
      <w:r w:rsidRPr="00A43C87">
        <w:rPr>
          <w:szCs w:val="24"/>
        </w:rPr>
        <w:t xml:space="preserve">Prema odredbi članka 21. stavak 1. Zakona o osiguranju potraživanja radnika u slučaju stečaja poslodavca (NN 86/08 i 80/13) potraživanja koja na temelju tog zakona isplati agencija prelaze na agenciju, a prema odredbi stavka 2. istog članka danom prijenosa potraživanja agencija preuzima sva procesna prava stečajnog vjerovnika u odnosu na preuzeta potraživanja. Člankom 91. Zakona o obveznim (NN 35/5 i 41/08; dalje ZOO) odnosima propisan je slučaj zakonske </w:t>
      </w:r>
      <w:proofErr w:type="spellStart"/>
      <w:r w:rsidRPr="00A43C87">
        <w:rPr>
          <w:szCs w:val="24"/>
        </w:rPr>
        <w:t>subrogacije</w:t>
      </w:r>
      <w:proofErr w:type="spellEnd"/>
      <w:r w:rsidRPr="00A43C87">
        <w:rPr>
          <w:szCs w:val="24"/>
        </w:rPr>
        <w:t xml:space="preserve">. Kada obvezu ispuni osoba koja ima neki pravni interes u tome samim ispunjenjem obveze na nju prelaze vjerovnikova tražbina sa svim sporednim pravima. </w:t>
      </w:r>
    </w:p>
    <w:p w:rsidRDefault="00E60C1F" w:rsidP="00E60C1F" w:rsidR="00E60C1F" w:rsidRPr="00A43C87">
      <w:pPr>
        <w:pStyle w:val="Bezproreda"/>
        <w:jc w:val="both"/>
        <w:rPr>
          <w:szCs w:val="24"/>
        </w:rPr>
      </w:pPr>
    </w:p>
    <w:p w:rsidRDefault="00E60C1F" w:rsidP="00E60C1F" w:rsidR="00E60C1F" w:rsidRPr="00A43C87">
      <w:pPr>
        <w:pStyle w:val="Bezproreda"/>
        <w:jc w:val="both"/>
        <w:rPr>
          <w:szCs w:val="24"/>
        </w:rPr>
      </w:pPr>
      <w:r w:rsidRPr="00A43C87">
        <w:rPr>
          <w:szCs w:val="24"/>
        </w:rPr>
        <w:t xml:space="preserve">Kako je dakle Agencija za osiguranje radničkih potraživanja u slučaju stečaja poslodavca djelomično ispunila obvezu koju stečajni dužnik ima prema navedenim vjerovnicima, to je temeljem članka 21. stavak 1. i 2. Zakona o osiguranju potraživanja radnika u slučaju </w:t>
      </w:r>
      <w:r w:rsidRPr="00A43C87">
        <w:rPr>
          <w:szCs w:val="24"/>
        </w:rPr>
        <w:lastRenderedPageBreak/>
        <w:t>stečaja poslodavca i članka 91. ZOO-a, te uz odgovarajuću primjenu članka 78.a Stečajnog zakona (NN 44/96</w:t>
      </w:r>
      <w:r w:rsidR="00EC1843">
        <w:rPr>
          <w:szCs w:val="24"/>
        </w:rPr>
        <w:t>., 29/99. 129/00, 123/03, 82/06,</w:t>
      </w:r>
      <w:r w:rsidRPr="00A43C87">
        <w:rPr>
          <w:szCs w:val="24"/>
        </w:rPr>
        <w:t xml:space="preserve"> 116/10</w:t>
      </w:r>
      <w:r w:rsidR="00EC1843">
        <w:rPr>
          <w:szCs w:val="24"/>
        </w:rPr>
        <w:t>, 25/12 i 133/12;</w:t>
      </w:r>
      <w:r w:rsidRPr="00A43C87">
        <w:rPr>
          <w:szCs w:val="24"/>
        </w:rPr>
        <w:t xml:space="preserve"> dalje</w:t>
      </w:r>
      <w:r w:rsidR="00EC1843">
        <w:rPr>
          <w:szCs w:val="24"/>
        </w:rPr>
        <w:t>:</w:t>
      </w:r>
      <w:r w:rsidRPr="00A43C87">
        <w:rPr>
          <w:szCs w:val="24"/>
        </w:rPr>
        <w:t xml:space="preserve"> SZ) valjalo za iznos ispunjenog dijela </w:t>
      </w:r>
      <w:r w:rsidR="00EC1843" w:rsidRPr="00E60C1F">
        <w:rPr>
          <w:szCs w:val="24"/>
        </w:rPr>
        <w:t xml:space="preserve">1.453.370,69 </w:t>
      </w:r>
      <w:r w:rsidRPr="00A43C87">
        <w:rPr>
          <w:szCs w:val="24"/>
        </w:rPr>
        <w:t xml:space="preserve">kn ispraviti tablice stečajnog suca. </w:t>
      </w:r>
    </w:p>
    <w:p w:rsidRDefault="00E60C1F" w:rsidP="00E60C1F" w:rsidR="00E60C1F" w:rsidRPr="00A43C87">
      <w:pPr>
        <w:jc w:val="both"/>
        <w:rPr>
          <w:sz w:val="24"/>
          <w:szCs w:val="24"/>
        </w:rPr>
      </w:pPr>
    </w:p>
    <w:p w:rsidRDefault="00E60C1F" w:rsidP="00E60C1F" w:rsidR="00E60C1F" w:rsidRPr="00A43C87">
      <w:pPr>
        <w:jc w:val="center"/>
        <w:rPr>
          <w:sz w:val="24"/>
          <w:szCs w:val="24"/>
        </w:rPr>
      </w:pPr>
      <w:r w:rsidRPr="00A43C87">
        <w:rPr>
          <w:sz w:val="24"/>
          <w:szCs w:val="24"/>
        </w:rPr>
        <w:t xml:space="preserve">Zagreb, </w:t>
      </w:r>
      <w:r>
        <w:rPr>
          <w:sz w:val="24"/>
          <w:szCs w:val="24"/>
        </w:rPr>
        <w:t>1</w:t>
      </w:r>
      <w:r w:rsidR="00EC1843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EC1843">
        <w:rPr>
          <w:sz w:val="24"/>
          <w:szCs w:val="24"/>
        </w:rPr>
        <w:t xml:space="preserve"> siječnja</w:t>
      </w:r>
      <w:r w:rsidRPr="00A43C87">
        <w:rPr>
          <w:sz w:val="24"/>
          <w:szCs w:val="24"/>
        </w:rPr>
        <w:t xml:space="preserve"> 201</w:t>
      </w:r>
      <w:r w:rsidR="00EC1843">
        <w:rPr>
          <w:sz w:val="24"/>
          <w:szCs w:val="24"/>
        </w:rPr>
        <w:t>6</w:t>
      </w:r>
      <w:r w:rsidRPr="00A43C87">
        <w:rPr>
          <w:sz w:val="24"/>
          <w:szCs w:val="24"/>
        </w:rPr>
        <w:t>.</w:t>
      </w:r>
    </w:p>
    <w:p w:rsidRDefault="00E60C1F" w:rsidP="00E91121" w:rsidR="000F50A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43C87">
        <w:tab/>
      </w:r>
      <w:r w:rsidRPr="00A43C87">
        <w:tab/>
      </w:r>
      <w:r w:rsidRPr="00A43C87">
        <w:tab/>
      </w:r>
      <w:r w:rsidRPr="00A43C87">
        <w:tab/>
      </w:r>
      <w:r w:rsidRPr="00A43C87">
        <w:tab/>
      </w:r>
      <w:r w:rsidR="000F50A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F50A8" w:rsidP="00E91121" w:rsidR="000F50A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F50A8" w:rsidP="00E91121" w:rsidR="000F50A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F50A8" w:rsidP="00E91121" w:rsidR="000F50A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F50A8" w:rsidP="00E91121" w:rsidR="000F50A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D5E53" w:rsidP="000F50A8" w:rsidR="000D5E5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60C1F" w:rsidP="000D5E53" w:rsidR="00E60C1F" w:rsidRPr="00EC1843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E60C1F" w:rsidP="00E60C1F" w:rsidR="00E60C1F" w:rsidRPr="00A43C87">
      <w:pPr>
        <w:jc w:val="right"/>
        <w:rPr>
          <w:sz w:val="24"/>
          <w:szCs w:val="24"/>
        </w:rPr>
      </w:pPr>
      <w:r w:rsidRPr="00A43C87">
        <w:rPr>
          <w:sz w:val="24"/>
          <w:szCs w:val="24"/>
        </w:rPr>
        <w:tab/>
      </w:r>
    </w:p>
    <w:p w:rsidRDefault="00E60C1F" w:rsidP="00E60C1F" w:rsidR="00E60C1F" w:rsidRPr="00A43C87">
      <w:pPr>
        <w:jc w:val="both"/>
        <w:rPr>
          <w:b/>
          <w:sz w:val="24"/>
          <w:szCs w:val="24"/>
        </w:rPr>
      </w:pPr>
      <w:r w:rsidRPr="00A43C87">
        <w:rPr>
          <w:b/>
          <w:sz w:val="24"/>
          <w:szCs w:val="24"/>
        </w:rPr>
        <w:tab/>
      </w:r>
      <w:r w:rsidRPr="00A43C87">
        <w:rPr>
          <w:b/>
          <w:sz w:val="24"/>
          <w:szCs w:val="24"/>
        </w:rPr>
        <w:tab/>
      </w:r>
    </w:p>
    <w:p w:rsidRDefault="00E60C1F" w:rsidP="00E60C1F" w:rsidR="00E60C1F" w:rsidRPr="00A43C87">
      <w:pPr>
        <w:jc w:val="both"/>
        <w:rPr>
          <w:sz w:val="24"/>
          <w:szCs w:val="24"/>
        </w:rPr>
      </w:pPr>
      <w:r w:rsidRPr="00A43C87">
        <w:rPr>
          <w:sz w:val="24"/>
          <w:szCs w:val="24"/>
        </w:rPr>
        <w:t>UPUTA  O PRAVNOM LIJEKU:</w:t>
      </w:r>
    </w:p>
    <w:p w:rsidRDefault="00E60C1F" w:rsidP="00E60C1F" w:rsidR="00E60C1F" w:rsidRPr="00A43C87">
      <w:pPr>
        <w:jc w:val="both"/>
        <w:rPr>
          <w:sz w:val="24"/>
          <w:szCs w:val="24"/>
        </w:rPr>
      </w:pPr>
      <w:r w:rsidRPr="00A43C87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E60C1F" w:rsidP="00E60C1F" w:rsidR="00E60C1F" w:rsidRPr="00A43C87">
      <w:pPr>
        <w:rPr>
          <w:sz w:val="24"/>
          <w:szCs w:val="24"/>
        </w:rPr>
      </w:pPr>
    </w:p>
    <w:p w:rsidRDefault="00E60C1F" w:rsidP="00E60C1F" w:rsidR="00E60C1F" w:rsidRPr="00A43C87">
      <w:pPr>
        <w:rPr>
          <w:sz w:val="24"/>
          <w:szCs w:val="24"/>
        </w:rPr>
      </w:pPr>
    </w:p>
    <w:p w:rsidRDefault="00E60C1F" w:rsidP="00E60C1F" w:rsidR="00E60C1F">
      <w:pPr>
        <w:rPr>
          <w:sz w:val="24"/>
          <w:szCs w:val="24"/>
        </w:rPr>
      </w:pPr>
    </w:p>
    <w:p w:rsidRDefault="00E60C1F" w:rsidP="00E60C1F" w:rsidR="00E60C1F">
      <w:pPr>
        <w:rPr>
          <w:sz w:val="24"/>
          <w:szCs w:val="24"/>
        </w:rPr>
      </w:pPr>
    </w:p>
    <w:p w:rsidRDefault="00EC1843" w:rsidP="00EC1843" w:rsidR="00EC1843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0F50A8" w:rsidP="00EC1843" w:rsidR="000F50A8">
      <w:pPr>
        <w:rPr>
          <w:sz w:val="24"/>
          <w:szCs w:val="24"/>
        </w:rPr>
      </w:pPr>
    </w:p>
    <w:p w:rsidRDefault="00EC1843" w:rsidP="00EC1843" w:rsidR="00EC1843" w:rsidRPr="00A43C87">
      <w:pPr>
        <w:rPr>
          <w:sz w:val="24"/>
          <w:szCs w:val="24"/>
        </w:rPr>
      </w:pPr>
      <w:bookmarkStart w:name="_GoBack" w:id="0"/>
      <w:bookmarkEnd w:id="0"/>
      <w:r w:rsidRPr="00A43C87">
        <w:rPr>
          <w:sz w:val="24"/>
          <w:szCs w:val="24"/>
        </w:rPr>
        <w:t>DNA:</w:t>
      </w:r>
    </w:p>
    <w:p w:rsidRDefault="00EC1843" w:rsidP="00EC1843" w:rsidR="00EC1843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A43C87">
        <w:rPr>
          <w:sz w:val="24"/>
          <w:szCs w:val="24"/>
        </w:rPr>
        <w:t xml:space="preserve">Agencija za osiguranje radničkih potraživanja u slučaju stečaja poslodavca, Zagreb, </w:t>
      </w:r>
      <w:proofErr w:type="spellStart"/>
      <w:r w:rsidRPr="00A43C87">
        <w:rPr>
          <w:sz w:val="24"/>
          <w:szCs w:val="24"/>
        </w:rPr>
        <w:t>Frankopanska</w:t>
      </w:r>
      <w:proofErr w:type="spellEnd"/>
      <w:r w:rsidRPr="00A43C87">
        <w:rPr>
          <w:sz w:val="24"/>
          <w:szCs w:val="24"/>
        </w:rPr>
        <w:t xml:space="preserve"> 11</w:t>
      </w:r>
    </w:p>
    <w:p w:rsidRDefault="00EC1843" w:rsidP="00EC1843" w:rsidR="00EC1843" w:rsidRPr="00EC1843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EC1843">
        <w:rPr>
          <w:sz w:val="24"/>
          <w:szCs w:val="24"/>
        </w:rPr>
        <w:t xml:space="preserve">stečajni upravitelj Tomislav </w:t>
      </w:r>
      <w:proofErr w:type="spellStart"/>
      <w:r w:rsidRPr="00EC1843">
        <w:rPr>
          <w:sz w:val="24"/>
          <w:szCs w:val="24"/>
        </w:rPr>
        <w:t>Orehovec</w:t>
      </w:r>
      <w:proofErr w:type="spellEnd"/>
    </w:p>
    <w:p w:rsidRDefault="00EC1843" w:rsidP="00EC1843" w:rsidR="00EC1843" w:rsidRPr="00EC1843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EC1843">
        <w:rPr>
          <w:sz w:val="24"/>
          <w:szCs w:val="24"/>
        </w:rPr>
        <w:t>e oglasna ploča 8 dana</w:t>
      </w:r>
    </w:p>
    <w:p w:rsidRDefault="00EC1843" w:rsidP="00EC1843" w:rsidR="00EC1843" w:rsidRPr="00A43C87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A43C87">
        <w:rPr>
          <w:sz w:val="24"/>
          <w:szCs w:val="24"/>
        </w:rPr>
        <w:t>vjerovnici:</w:t>
      </w:r>
    </w:p>
    <w:p w:rsidRDefault="00E60C1F" w:rsidP="00E60C1F" w:rsidR="00E60C1F">
      <w:pPr>
        <w:rPr>
          <w:sz w:val="24"/>
          <w:szCs w:val="24"/>
        </w:rPr>
      </w:pPr>
    </w:p>
    <w:p w:rsidRDefault="00916CAE" w:rsidP="00916CAE" w:rsidR="00916CAE">
      <w:r>
        <w:t>1</w:t>
      </w:r>
      <w:r>
        <w:tab/>
        <w:t>TOPOLOVAC SANJA, JASENOVAČKA 16, ZAGREB, OIB: 17828081305, IBAN: HR2224020063206204070</w:t>
      </w:r>
    </w:p>
    <w:p w:rsidRDefault="00916CAE" w:rsidP="00916CAE" w:rsidR="00916CAE">
      <w:r>
        <w:t>2</w:t>
      </w:r>
      <w:r>
        <w:tab/>
        <w:t>STOPIĆ KATARINA, ROBERTA MOČILJANINA 5, ZAGREB, OIB: 94703442362, IBAN: HR2123600003220812048</w:t>
      </w:r>
    </w:p>
    <w:p w:rsidRDefault="00916CAE" w:rsidP="00916CAE" w:rsidR="00916CAE">
      <w:r>
        <w:t>3</w:t>
      </w:r>
      <w:r>
        <w:tab/>
        <w:t xml:space="preserve">KUČKO SANJA, PODJEZERSKA 10, PLANINA GORNJA, KAŠINA, OIB: 15425862399, IBAN: HR8423400093213388430 </w:t>
      </w:r>
    </w:p>
    <w:p w:rsidRDefault="00916CAE" w:rsidP="00916CAE" w:rsidR="00916CAE">
      <w:r>
        <w:t>4</w:t>
      </w:r>
      <w:r>
        <w:tab/>
        <w:t>BRZUHALSKI HORVAT IVANA, KOLODVORSKA 3, ČAKOVEC, OIB: 50477233891, IBAN: HR2723400093223166668</w:t>
      </w:r>
    </w:p>
    <w:p w:rsidRDefault="00916CAE" w:rsidP="00916CAE" w:rsidR="00916CAE">
      <w:r>
        <w:t>5</w:t>
      </w:r>
      <w:r>
        <w:tab/>
        <w:t>PASANEC IGNAC, HRVATSKOG PROLJEĆA 43, ZAGREB, OIB: 79941318248, IBAN: HR5223600003215009726</w:t>
      </w:r>
    </w:p>
    <w:p w:rsidRDefault="00916CAE" w:rsidP="00916CAE" w:rsidR="00916CAE">
      <w:r>
        <w:t>6</w:t>
      </w:r>
      <w:r>
        <w:tab/>
        <w:t>CETINA DALIBOR, MONTE PARADISO 30, PULA, OIB: 73880626571, IBAN: HR8524840083209216853</w:t>
      </w:r>
    </w:p>
    <w:p w:rsidRDefault="00916CAE" w:rsidP="00916CAE" w:rsidR="00916CAE">
      <w:r>
        <w:t>7</w:t>
      </w:r>
      <w:r>
        <w:tab/>
        <w:t>FANUKO TATJANA, BUNARSKA CESTA 13, PULA, OIB: 54926042404, IBAN: HR9224070003210016584</w:t>
      </w:r>
    </w:p>
    <w:p w:rsidRDefault="00916CAE" w:rsidP="00916CAE" w:rsidR="00916CAE">
      <w:r>
        <w:t>8</w:t>
      </w:r>
      <w:r>
        <w:tab/>
        <w:t>FERČEC DESTRI, VINTIJAN 59, VINTIJAN, PULA, OIB: 39938997806, IBAN:HR3124070003212739793</w:t>
      </w:r>
    </w:p>
    <w:p w:rsidRDefault="00916CAE" w:rsidP="00916CAE" w:rsidR="00916CAE">
      <w:r>
        <w:t>9</w:t>
      </w:r>
      <w:r>
        <w:tab/>
        <w:t xml:space="preserve">FRANČULA KRISTIAN,GALIŽANSKA CESTA 29, FAŽANA, OIB: 45761795345, IBAN: HR5724070003202768210 </w:t>
      </w:r>
    </w:p>
    <w:p w:rsidRDefault="00916CAE" w:rsidP="00916CAE" w:rsidR="00916CAE">
      <w:r>
        <w:t>10</w:t>
      </w:r>
      <w:r>
        <w:tab/>
        <w:t>KOLENC GOTAL ALJA, PADULJSKI PUT 19, PULA, OIB: 39976783875, IBAN: HR4423400093211406664</w:t>
      </w:r>
    </w:p>
    <w:p w:rsidRDefault="00916CAE" w:rsidP="00916CAE" w:rsidR="00916CAE">
      <w:r>
        <w:t>11</w:t>
      </w:r>
      <w:r>
        <w:tab/>
        <w:t>PAVLIĆEVIĆ TIHANA, CARLIJEVA 39, PULA, OIB: 41561020384, IBAN: HR5324840083214276561</w:t>
      </w:r>
    </w:p>
    <w:p w:rsidRDefault="00916CAE" w:rsidP="00916CAE" w:rsidR="00916CAE">
      <w:r>
        <w:t>12</w:t>
      </w:r>
      <w:r>
        <w:tab/>
        <w:t>KOCIJAN DARKO, SAVSKA 25, SOP, SESVETE-KRALJEVEC, OIB: 97814362165, IBAN: HR3624840083232051244</w:t>
      </w:r>
    </w:p>
    <w:p w:rsidRDefault="00916CAE" w:rsidP="00916CAE" w:rsidR="00916CAE">
      <w:r>
        <w:t>13</w:t>
      </w:r>
      <w:r>
        <w:tab/>
        <w:t xml:space="preserve">BAJZEK DARIO, IVANA PLEMENITOG ZAJCA 15, ČAKOVEC, OIB: 25524436666, IBAN:HR1624840083218559486 </w:t>
      </w:r>
    </w:p>
    <w:p w:rsidRDefault="00916CAE" w:rsidP="00916CAE" w:rsidR="00916CAE">
      <w:r>
        <w:t>14</w:t>
      </w:r>
      <w:r>
        <w:tab/>
        <w:t xml:space="preserve">BABIĆ IVANA, VRBOVEČKA 17B, SESVETE, OIB:67972693640, IBAN: HR7524840083217902704 </w:t>
      </w:r>
    </w:p>
    <w:p w:rsidRDefault="00916CAE" w:rsidP="00916CAE" w:rsidR="00916CAE">
      <w:r>
        <w:t>15</w:t>
      </w:r>
      <w:r>
        <w:tab/>
        <w:t xml:space="preserve">BABIĆ STJEPAN, SESVETSKA 37, PLANINA GORNJA, KAŠINA, OIB: 74653121129, IBAN: HR6224840083218798636 </w:t>
      </w:r>
    </w:p>
    <w:p w:rsidRDefault="00916CAE" w:rsidP="00916CAE" w:rsidR="00916CAE">
      <w:r>
        <w:t>16</w:t>
      </w:r>
      <w:r>
        <w:tab/>
        <w:t>BAKOVIĆ BLANKA, STJEPANA HORVATIĆA 1, IVANJA REKA, OIB: 11411617851, IBAN: HR7723600003210605088</w:t>
      </w:r>
    </w:p>
    <w:p w:rsidRDefault="00916CAE" w:rsidP="00916CAE" w:rsidR="00916CAE">
      <w:r>
        <w:t>17</w:t>
      </w:r>
      <w:r>
        <w:tab/>
        <w:t>BAKOVIĆ KRUNOSLAV, CVJETNA 8, PARUŽEVINA, KAŠINA, OIB: 38645116874, IBAN: HR5724840083211742558</w:t>
      </w:r>
    </w:p>
    <w:p w:rsidRDefault="00916CAE" w:rsidP="00916CAE" w:rsidR="00916CAE">
      <w:r>
        <w:t>18</w:t>
      </w:r>
      <w:r>
        <w:tab/>
        <w:t xml:space="preserve">BAKOVIĆ ŽELJKO, JOSIPA KOZARCA 100, LIPOVLJANI, OIB: 81336576091, IBAN: HR2024840083229975247 </w:t>
      </w:r>
    </w:p>
    <w:p w:rsidRDefault="00916CAE" w:rsidP="00916CAE" w:rsidR="00916CAE">
      <w:r>
        <w:t>19</w:t>
      </w:r>
      <w:r>
        <w:tab/>
        <w:t xml:space="preserve">ČIŽMEŠIJA KRISTINA, ĆIRILOMETODSKA 22, SAMOBOR, OIB: 17047869769, IBAN: HR0524840083222791406 </w:t>
      </w:r>
    </w:p>
    <w:p w:rsidRDefault="00916CAE" w:rsidP="00916CAE" w:rsidR="00916CAE">
      <w:r>
        <w:lastRenderedPageBreak/>
        <w:t>20</w:t>
      </w:r>
      <w:r>
        <w:tab/>
        <w:t xml:space="preserve">DUJMENOVIĆ BLAŽENKO, IVANA VONČINE 6, PETRINJA, OIB: 46532858248, IBAN:HR3424840083218148852 </w:t>
      </w:r>
    </w:p>
    <w:p w:rsidRDefault="00916CAE" w:rsidP="00916CAE" w:rsidR="00916CAE">
      <w:r>
        <w:t>21</w:t>
      </w:r>
      <w:r>
        <w:tab/>
        <w:t>JEMBRIH DAMIR, MRNJAKI 3, ZAGREB, OIB: 61657373337, IBAN: HR5423600003210302280</w:t>
      </w:r>
    </w:p>
    <w:p w:rsidRDefault="00916CAE" w:rsidP="00916CAE" w:rsidR="00916CAE">
      <w:r>
        <w:t>22</w:t>
      </w:r>
      <w:r>
        <w:tab/>
        <w:t>KARAGIĆ KRUNOSLAV, OMLADINSKA 10, BREZJE, SVETA NEDJELJA, OIB: 58289148235, IBAN: HR5423400093206881046</w:t>
      </w:r>
    </w:p>
    <w:p w:rsidRDefault="00916CAE" w:rsidP="00916CAE" w:rsidR="00916CAE">
      <w:r>
        <w:t>23</w:t>
      </w:r>
      <w:r>
        <w:tab/>
        <w:t>KEZIĆ VLASTA, N. ROJC 8, SESVETE, OIB: 30386304648, IBAN: HR8124020063200828529</w:t>
      </w:r>
    </w:p>
    <w:p w:rsidRDefault="00916CAE" w:rsidP="00916CAE" w:rsidR="00916CAE">
      <w:r>
        <w:t>24</w:t>
      </w:r>
      <w:r>
        <w:tab/>
        <w:t>MAŽAR MARKO, SVETOG MARTINA 12, CERJE, SESVETE-KRALJEVEC, OIB: 56986372324, IBAN: HR0924070003205613987</w:t>
      </w:r>
    </w:p>
    <w:p w:rsidRDefault="00916CAE" w:rsidP="00916CAE" w:rsidR="00916CAE">
      <w:r>
        <w:t>25</w:t>
      </w:r>
      <w:r>
        <w:tab/>
        <w:t xml:space="preserve">NOVAK ŽELJKA, SELNICA PSARJEVAČKA 4, SELNICA PSARJEVAČKA, SV. IVAN ZELINA, OIB:52655461765, IBAN: HR0924840083215176834 </w:t>
      </w:r>
    </w:p>
    <w:p w:rsidRDefault="00916CAE" w:rsidP="00916CAE" w:rsidR="00916CAE">
      <w:r>
        <w:t>26</w:t>
      </w:r>
      <w:r>
        <w:tab/>
        <w:t>ŠARAC ZDENKICA, GORNJOPOLJSKA 18, SESVETE, OIB: 41089133299, IBAN: HR0923600003216413896</w:t>
      </w:r>
    </w:p>
    <w:p w:rsidRDefault="00916CAE" w:rsidP="00916CAE" w:rsidR="00916CAE">
      <w:r>
        <w:t>27</w:t>
      </w:r>
      <w:r>
        <w:tab/>
        <w:t xml:space="preserve">ZMIŠA DAMIR, DONJA DRENOVA 8, DONJA DRENOVA, DONJA ZELINA, OIB: 78601511691, IBAN: HR2124020063204039921 </w:t>
      </w:r>
    </w:p>
    <w:p w:rsidRDefault="00916CAE" w:rsidP="00916CAE" w:rsidR="00916CAE">
      <w:r>
        <w:t>28</w:t>
      </w:r>
      <w:r>
        <w:tab/>
        <w:t>ŽMAUC KARLO, BULVANOVA 20, ZAGREB, OIB: 75397611238, IBAN:HR5723600003217773166</w:t>
      </w:r>
    </w:p>
    <w:p w:rsidRDefault="00916CAE" w:rsidP="00916CAE" w:rsidR="00916CAE">
      <w:r>
        <w:t>29</w:t>
      </w:r>
      <w:r>
        <w:tab/>
        <w:t xml:space="preserve">PAPEŽ DARIO, VAROŠ 8, STRUŽEC, POPOVAČA, OIB: 87554271709, IBAN: HR5424020063205564070 </w:t>
      </w:r>
    </w:p>
    <w:p w:rsidRDefault="00916CAE" w:rsidP="00916CAE" w:rsidR="00916CAE">
      <w:r>
        <w:t>30</w:t>
      </w:r>
      <w:r>
        <w:tab/>
        <w:t>BUVA JERE, GRUBIŠIĆI 70, BILICE, ŠIBENIK, OIB: 19426496399, IBAN: HR3124110063200225566</w:t>
      </w:r>
    </w:p>
    <w:p w:rsidRDefault="00916CAE" w:rsidP="00916CAE" w:rsidR="00916CAE">
      <w:r>
        <w:t>31</w:t>
      </w:r>
      <w:r>
        <w:tab/>
        <w:t>FURČIĆ ROBERT, PUT TANAJE 3, ŠIBENIK, OIB: 92325681628, IBAN: HR2324110063202378528</w:t>
      </w:r>
    </w:p>
    <w:p w:rsidRDefault="00916CAE" w:rsidP="00916CAE" w:rsidR="00916CAE">
      <w:r>
        <w:t>32</w:t>
      </w:r>
      <w:r>
        <w:tab/>
        <w:t>GRUBIŠIĆ  MILAN, TRG ANDRIJE HEBRANGA 8, ŠIBENIK, OIB:66038764118, IBAN: HR3223600003221385411</w:t>
      </w:r>
    </w:p>
    <w:p w:rsidRDefault="00916CAE" w:rsidP="00916CAE" w:rsidR="00916CAE">
      <w:r>
        <w:t>33</w:t>
      </w:r>
      <w:r>
        <w:tab/>
        <w:t>GRUJA IVICA, IVANA MEŠTROVIĆA 26, ŠIBENIK, OIB: 54304438796, IBAN: HR3524110063204347800</w:t>
      </w:r>
    </w:p>
    <w:p w:rsidRDefault="00916CAE" w:rsidP="00916CAE" w:rsidR="00916CAE">
      <w:r>
        <w:t>34</w:t>
      </w:r>
      <w:r>
        <w:tab/>
        <w:t>KARDUM KREŠIMIR, ISTARSKA 56, ŠIBENIK, OIB:26551982890, IBAN: HR4324020063202950991</w:t>
      </w:r>
    </w:p>
    <w:p w:rsidRDefault="00916CAE" w:rsidP="00916CAE" w:rsidR="00916CAE">
      <w:r>
        <w:t>35</w:t>
      </w:r>
      <w:r>
        <w:tab/>
        <w:t xml:space="preserve">KRNIĆ BRANKA, GORNJI KRNIĆI 25, KONJEVRATE, LOZOVAC, OIB: 83032193276, IBAN:HR3124840083215733800 </w:t>
      </w:r>
    </w:p>
    <w:p w:rsidRDefault="00916CAE" w:rsidP="00916CAE" w:rsidR="00916CAE">
      <w:r>
        <w:t>36</w:t>
      </w:r>
      <w:r>
        <w:tab/>
        <w:t xml:space="preserve">MALENICA NATALIJA, CESTA ŠIBENIK-PERKOVIĆ 20, DANILO BIRANJ, ŠIBENIK, OIB: 4702376116, IBAN: HR5324020063206960112 </w:t>
      </w:r>
    </w:p>
    <w:p w:rsidRDefault="00916CAE" w:rsidP="00916CAE" w:rsidR="00916CAE">
      <w:r>
        <w:t>37</w:t>
      </w:r>
      <w:r>
        <w:tab/>
        <w:t>MATIĆ KREŠIMIR, KORNATSKA 58, ŠIBENIK, OIB: 30408348779, IBAN: HR1824020063207122247</w:t>
      </w:r>
    </w:p>
    <w:p w:rsidRDefault="00916CAE" w:rsidP="00916CAE" w:rsidR="00916CAE">
      <w:r>
        <w:t>38</w:t>
      </w:r>
      <w:r>
        <w:tab/>
        <w:t>PERAN MIRJANA, GREBAŠTICA DONJA 30,GREBAŠTICA, ŠIBENIK, OIB: 56388151112, IBAN: HR5224110063204367670</w:t>
      </w:r>
    </w:p>
    <w:p w:rsidRDefault="00916CAE" w:rsidP="00916CAE" w:rsidR="00916CAE">
      <w:r>
        <w:t>39</w:t>
      </w:r>
      <w:r>
        <w:tab/>
        <w:t>RELJANOVIĆ MILI, 1. ŠIBENSKOG PARTIZANSKOG ODREDA 28, ŠIBENIK, OIB: 43832522963, IBAN: HR8624110063201459580</w:t>
      </w:r>
    </w:p>
    <w:p w:rsidRDefault="00916CAE" w:rsidP="00916CAE" w:rsidR="00916CAE">
      <w:r>
        <w:t>40</w:t>
      </w:r>
      <w:r>
        <w:tab/>
        <w:t>SLAVICA DIANA, SLAVICE 19, BILICE, ŠIBENIK, OIB: 99631166350, IBAN: HR6724110063210066053</w:t>
      </w:r>
    </w:p>
    <w:p w:rsidRDefault="00916CAE" w:rsidP="00916CAE" w:rsidR="00916CAE">
      <w:r>
        <w:t>41</w:t>
      </w:r>
      <w:r>
        <w:tab/>
        <w:t>STANČIĆ ANA, 8.DALMATINSKE UDARNE BRIGADE 24, ŠIBENIK, OIB: 48317679304, IBAN: HR1424110063221000944</w:t>
      </w:r>
    </w:p>
    <w:p w:rsidRDefault="00916CAE" w:rsidP="00916CAE" w:rsidR="00916CAE">
      <w:r>
        <w:t>42</w:t>
      </w:r>
      <w:r>
        <w:tab/>
        <w:t>ŠARIĆ DAMIR, TRTARSKA 15A, ŠIBENIK, OIB: 81308793429, IBAN: HR2323600003221384603</w:t>
      </w:r>
    </w:p>
    <w:p w:rsidRDefault="00916CAE" w:rsidP="00916CAE" w:rsidR="00916CAE">
      <w:r>
        <w:t>43</w:t>
      </w:r>
      <w:r>
        <w:tab/>
        <w:t>ŠUMEČKI IGOR, BANA JOSIPA JELAČIĆA 13F, ŠIBENIK, OIB: 11025003521, IBAN: HR6324840083220732992</w:t>
      </w:r>
    </w:p>
    <w:p w:rsidRDefault="00916CAE" w:rsidP="00916CAE" w:rsidR="00916CAE">
      <w:r>
        <w:t>44</w:t>
      </w:r>
      <w:r>
        <w:tab/>
        <w:t xml:space="preserve">BEROVIĆ BOJANA, JASENOVO IZNAD MAGISTRALE 23, ŽABORIĆ, ŠIBENIK, OIB: 53764597143, IBAN: HR8223600003221383444 </w:t>
      </w:r>
    </w:p>
    <w:p w:rsidRDefault="00916CAE" w:rsidP="00916CAE" w:rsidR="00916CAE">
      <w:r>
        <w:t>45</w:t>
      </w:r>
      <w:r>
        <w:tab/>
        <w:t>DUBRAVICA MARIJANA, STANKOVCI 32, STANKOVCI, OIB:60534598981, IBAN: HR6523600003221385399</w:t>
      </w:r>
    </w:p>
    <w:p w:rsidRDefault="00916CAE" w:rsidP="00916CAE" w:rsidR="00916CAE">
      <w:r>
        <w:t>46</w:t>
      </w:r>
      <w:r>
        <w:tab/>
        <w:t>DUJIĆ IVANA, PROKLJANSKA 55, ŠIBENIK, OIB:84954170536, IBAN: HR5623400093209760746</w:t>
      </w:r>
    </w:p>
    <w:p w:rsidRDefault="00916CAE" w:rsidP="00916CAE" w:rsidR="00916CAE">
      <w:r>
        <w:t>47</w:t>
      </w:r>
      <w:r>
        <w:tab/>
        <w:t>LIVAIĆ ANA, ANTE ŠPANJE 36 A, VODICE, OIB: 1415070404, IBAN: HR7424110063291361433</w:t>
      </w:r>
    </w:p>
    <w:p w:rsidRDefault="00916CAE" w:rsidP="00916CAE" w:rsidR="00916CAE">
      <w:r>
        <w:lastRenderedPageBreak/>
        <w:t>48</w:t>
      </w:r>
      <w:r>
        <w:tab/>
        <w:t xml:space="preserve">NADOVEZA BORIS, IVANA MEŠTROVIĆA 62, ŠIBENIK, OIB: 81693393209, IBAN: HR8323400093209188639 </w:t>
      </w:r>
    </w:p>
    <w:p w:rsidRDefault="00916CAE" w:rsidP="00916CAE" w:rsidR="00916CAE">
      <w:r>
        <w:t>49</w:t>
      </w:r>
      <w:r>
        <w:tab/>
        <w:t xml:space="preserve">RADOVČIĆ JAGODA, ZADARSKA 32, ŠIBENIK, OIB: 26077765854, IBAN: HR8624020063203049739 </w:t>
      </w:r>
    </w:p>
    <w:p w:rsidRDefault="00916CAE" w:rsidP="00916CAE" w:rsidR="00916CAE">
      <w:r>
        <w:t>50</w:t>
      </w:r>
      <w:r>
        <w:tab/>
        <w:t>SVIRČIĆ JADRANKA, REŠAČKA 8, ŠIBENIK, OIB: 71616377641, IBAN: HR6124110063201475065</w:t>
      </w:r>
    </w:p>
    <w:p w:rsidRDefault="00916CAE" w:rsidP="00916CAE" w:rsidR="00916CAE">
      <w:r>
        <w:t>51</w:t>
      </w:r>
      <w:r>
        <w:tab/>
        <w:t>ŠARIĆ PERICA, GRUBIŠIĆI 75,BILICE, ŠIBENIK, OIB: 29293868352, IBAN: HR7624020063203006754</w:t>
      </w:r>
    </w:p>
    <w:p w:rsidRDefault="00916CAE" w:rsidP="00916CAE" w:rsidR="00916CAE">
      <w:r>
        <w:t>52</w:t>
      </w:r>
      <w:r>
        <w:tab/>
        <w:t>ŠUPERBA MARIO, CESTA ŠIBENIK-SPLIT 82, DONJE POLJE, ŠIBENIK, OIB: 29638747290, IBAN: HR7224110063201459153</w:t>
      </w:r>
    </w:p>
    <w:p w:rsidRDefault="00916CAE" w:rsidP="00916CAE" w:rsidR="00916CAE">
      <w:r>
        <w:t>53</w:t>
      </w:r>
      <w:r>
        <w:tab/>
        <w:t>LOFFLER KREŠIMIR, SELČINSKA 28A, SESVETE, OIB: 93986888774, IBAN: HR1524020063200828553</w:t>
      </w:r>
    </w:p>
    <w:p w:rsidRDefault="00916CAE" w:rsidP="00916CAE" w:rsidR="00916CAE">
      <w:r>
        <w:t>54</w:t>
      </w:r>
      <w:r>
        <w:tab/>
        <w:t xml:space="preserve">BEHTAN KRISTINA, SUHODOL ZELINSKI 18A, SUHODOL ZELINSKI, DONJA ZELINA, OIB: 4405906497, IBAN: HR4324840083231603851 </w:t>
      </w:r>
    </w:p>
    <w:p w:rsidRDefault="00916CAE" w:rsidP="00916CAE" w:rsidR="00916CAE">
      <w:r>
        <w:t>55</w:t>
      </w:r>
      <w:r>
        <w:tab/>
        <w:t>BAKRAN SNJEŽANA, STJEPANA RADIĆA 11, DONJA ZELINA, OIB: 35374129674, IBAN: HR8024020063203111345</w:t>
      </w:r>
    </w:p>
    <w:p w:rsidRDefault="00916CAE" w:rsidP="00916CAE" w:rsidR="00916CAE">
      <w:r>
        <w:t>56</w:t>
      </w:r>
      <w:r>
        <w:tab/>
        <w:t xml:space="preserve">FRANČIĆ DANIJELA, NIKOLE TESLE 7, ŠTEFANEC, ČAKOVEC, OIB: 44973410322, IBAN: HR9223400093222745779 </w:t>
      </w:r>
    </w:p>
    <w:p w:rsidRDefault="00916CAE" w:rsidP="00916CAE" w:rsidR="00916CAE">
      <w:r>
        <w:t>57</w:t>
      </w:r>
      <w:r>
        <w:tab/>
        <w:t xml:space="preserve">GERENČER NIVES, IVANA PLEMENITOG ZAJCA 33, ČAKOVEC, OIB: 60185202321, IBAN: HR6125000093210380123 </w:t>
      </w:r>
    </w:p>
    <w:p w:rsidRDefault="00916CAE" w:rsidP="00916CAE" w:rsidR="00916CAE">
      <w:r>
        <w:t>58</w:t>
      </w:r>
      <w:r>
        <w:tab/>
        <w:t>HERMAN NATALIJA, VUČETINEC 173, VUČETINEC, LOPATINEC, OIB: 99700303319, IBAN: HR3324020063200682341</w:t>
      </w:r>
    </w:p>
    <w:p w:rsidRDefault="00916CAE" w:rsidP="00916CAE" w:rsidR="00916CAE">
      <w:r>
        <w:t>59</w:t>
      </w:r>
      <w:r>
        <w:tab/>
        <w:t>KOLAC BRANKA, VALENTA MORANDINIJA 3, ČAKOVEC, OIB:33596323687, IBAN: HR9123400093224456974</w:t>
      </w:r>
    </w:p>
    <w:p w:rsidRDefault="00916CAE" w:rsidP="00916CAE" w:rsidR="00916CAE">
      <w:r>
        <w:t>60</w:t>
      </w:r>
      <w:r>
        <w:tab/>
        <w:t>LABAZAN JOSIP, ANTUNA MIHANOVIĆA 2 A, PRIBISLAVEC, ČAKOVEC, OIB: 21192864979, IBAN: HR9324020063205521949</w:t>
      </w:r>
    </w:p>
    <w:p w:rsidRDefault="00916CAE" w:rsidP="00916CAE" w:rsidR="00916CAE">
      <w:r>
        <w:t>61</w:t>
      </w:r>
      <w:r>
        <w:tab/>
        <w:t xml:space="preserve">LESJAK SLAĐANA, OTONA ŽUPANČIĆA 5, ČAKOVEC, OIB: 70104536720, IBAN: HR9825000093210291575 </w:t>
      </w:r>
    </w:p>
    <w:p w:rsidRDefault="00916CAE" w:rsidP="00916CAE" w:rsidR="00916CAE">
      <w:r>
        <w:t>62</w:t>
      </w:r>
      <w:r>
        <w:tab/>
        <w:t>MISLOVIĆ SANDRA, DOMOVINSKIH ŽRTAVA 28, ČAKOVEC, OIB: 43944122813, IBAN: HR2623400093222512809</w:t>
      </w:r>
    </w:p>
    <w:p w:rsidRDefault="00916CAE" w:rsidP="00916CAE" w:rsidR="00916CAE">
      <w:r>
        <w:t>63</w:t>
      </w:r>
      <w:r>
        <w:tab/>
        <w:t>SOBOČAN DRAŽENKA, IVANA PLEMENITOG ZAJCA 45, ČAKOVEC, OIB:7961858494, IBAN: HR7124840083235274409</w:t>
      </w:r>
    </w:p>
    <w:p w:rsidRDefault="00916CAE" w:rsidP="00916CAE" w:rsidR="00916CAE">
      <w:r>
        <w:t>64</w:t>
      </w:r>
      <w:r>
        <w:tab/>
        <w:t>ŠIMEK MARINA, VARAŽDINSKA 69,TUŽNO, RADOVAN, OIB: 20435397641, IBAN:HR8923600003200489421</w:t>
      </w:r>
    </w:p>
    <w:p w:rsidRDefault="00916CAE" w:rsidP="00916CAE" w:rsidR="00916CAE">
      <w:r>
        <w:t>65</w:t>
      </w:r>
      <w:r>
        <w:tab/>
        <w:t>TROJOK MARKO, SLAKOVEC 84, SLAKOVEC,NEDELIŠĆE, OIB: 98023919165, IBAN: HR7524840083217041538</w:t>
      </w:r>
    </w:p>
    <w:p w:rsidRDefault="00916CAE" w:rsidP="00916CAE" w:rsidR="00916CAE">
      <w:r>
        <w:t>66</w:t>
      </w:r>
      <w:r>
        <w:tab/>
        <w:t xml:space="preserve">VOLF TOMISLAV, KALNIČKA 29, ČAKOVEC, OIB: 16251663522, IBAN: HR1124840083209246800 </w:t>
      </w:r>
    </w:p>
    <w:p w:rsidRDefault="00916CAE" w:rsidP="00916CAE" w:rsidR="00916CAE">
      <w:r>
        <w:t>67</w:t>
      </w:r>
      <w:r>
        <w:tab/>
        <w:t xml:space="preserve">ŽIŽEK VANJA, </w:t>
      </w:r>
      <w:proofErr w:type="spellStart"/>
      <w:r>
        <w:t>DR.VLATKA</w:t>
      </w:r>
      <w:proofErr w:type="spellEnd"/>
      <w:r>
        <w:t xml:space="preserve"> MAČEKA 33, Čakovec, OIB: 00122728377, IBAN: HR2225000093210216507 </w:t>
      </w:r>
    </w:p>
    <w:p w:rsidRDefault="00916CAE" w:rsidP="00916CAE" w:rsidR="00916CAE">
      <w:r>
        <w:t>68</w:t>
      </w:r>
      <w:r>
        <w:tab/>
        <w:t xml:space="preserve">BILIĆ ALENKA, BORIK 27, PULA, OIB: 12386032769, IBAN: HR0824070003213355963 </w:t>
      </w:r>
    </w:p>
    <w:p w:rsidRDefault="00916CAE" w:rsidP="00916CAE" w:rsidR="00916CAE">
      <w:r>
        <w:t>69</w:t>
      </w:r>
      <w:r>
        <w:tab/>
        <w:t xml:space="preserve">BOLKOVIĆ MORIS, DALMATINSKA 57, RAKALJ, KRNICA, OIB: 99497381506, IBAN: HR6724020063204055583 </w:t>
      </w:r>
    </w:p>
    <w:p w:rsidRDefault="00916CAE" w:rsidP="00916CAE" w:rsidR="00916CAE">
      <w:r>
        <w:t>70</w:t>
      </w:r>
      <w:r>
        <w:tab/>
        <w:t>BUCIĆ FRANKA, OSJEČKA ULICA 22, PULA, OIB: 59533335171, IBAN: HR3024020063203495686</w:t>
      </w:r>
    </w:p>
    <w:p w:rsidRDefault="00916CAE" w:rsidP="00916CAE" w:rsidR="00916CAE">
      <w:r>
        <w:t>71</w:t>
      </w:r>
      <w:r>
        <w:tab/>
        <w:t>GERMAN ZLATKO, STUDENČEVA ULICA  26, PULA, OIB: 40185730303, IBAN: HR4924070003210047428</w:t>
      </w:r>
    </w:p>
    <w:p w:rsidRDefault="00916CAE" w:rsidP="00916CAE" w:rsidR="00916CAE">
      <w:r>
        <w:t>72</w:t>
      </w:r>
      <w:r>
        <w:tab/>
        <w:t xml:space="preserve">KOLIĆ SANDRA, GLAVANI 29, GLAVANI, BARBAN, OIB:55395915057, IBAN: HR2424840083221687883 </w:t>
      </w:r>
    </w:p>
    <w:p w:rsidRDefault="00916CAE" w:rsidP="00916CAE" w:rsidR="00916CAE">
      <w:r>
        <w:t>73</w:t>
      </w:r>
      <w:r>
        <w:tab/>
        <w:t>KOMPARIĆ SABINA, PALISINA 13, PULA, OIB: 90708921779, IBAN: HR6424840083206000614</w:t>
      </w:r>
    </w:p>
    <w:p w:rsidRDefault="00916CAE" w:rsidP="00916CAE" w:rsidR="00916CAE">
      <w:r>
        <w:t>74</w:t>
      </w:r>
      <w:r>
        <w:tab/>
        <w:t>MARASOVIĆ MERI, OSJEČKA ULICA 11, PULA, OIB:2684557197, IBAN:HR3723600003221449438</w:t>
      </w:r>
    </w:p>
    <w:p w:rsidRDefault="00916CAE" w:rsidP="00916CAE" w:rsidR="00916CAE">
      <w:r>
        <w:t>75</w:t>
      </w:r>
      <w:r>
        <w:tab/>
        <w:t>MATIĆ DAVORIN, PINETA 23A, VALBANDON, VODNJAN, OIB: 7967929354, IBAN: HR1324020063203117692</w:t>
      </w:r>
    </w:p>
    <w:p w:rsidRDefault="00916CAE" w:rsidP="00916CAE" w:rsidR="00916CAE">
      <w:r>
        <w:lastRenderedPageBreak/>
        <w:t>76</w:t>
      </w:r>
      <w:r>
        <w:tab/>
        <w:t>MIŠKULIN SONJA, VELOG JOŽE 6, PULA, OIB: 67205638105, IBAN: HR9624070003215670739</w:t>
      </w:r>
    </w:p>
    <w:p w:rsidRDefault="00916CAE" w:rsidP="00916CAE" w:rsidR="00916CAE">
      <w:r>
        <w:t>77</w:t>
      </w:r>
      <w:r>
        <w:tab/>
        <w:t>RADIN TIBOR, KVART MIMOZA 3,VALBANDON, FAŽANA, OIB: 87457312290, IBAN: HR0925030073201111307</w:t>
      </w:r>
    </w:p>
    <w:p w:rsidRDefault="00916CAE" w:rsidP="00916CAE" w:rsidR="00916CAE">
      <w:r>
        <w:t>78</w:t>
      </w:r>
      <w:r>
        <w:tab/>
        <w:t>RADOŠ JASMINKA, VELOG JOŽE 10, PULA, OIB: 54165570304, IBAN:HR4623600003214876459</w:t>
      </w:r>
    </w:p>
    <w:p w:rsidRDefault="00916CAE" w:rsidP="00916CAE" w:rsidR="00916CAE">
      <w:r>
        <w:t>79</w:t>
      </w:r>
      <w:r>
        <w:tab/>
        <w:t xml:space="preserve">TEKOVIĆ SANJA, MATE BALOTE 47, RAKALJ, KRNICA, OIB: 95907822649, IBAN: HR5524840083221629998 </w:t>
      </w:r>
    </w:p>
    <w:p w:rsidRDefault="00916CAE" w:rsidP="00916CAE" w:rsidR="00916CAE">
      <w:r>
        <w:t>80</w:t>
      </w:r>
      <w:r>
        <w:tab/>
        <w:t>VRKLJAN DRAGO, KUĆINE 23,VINKURAN, MEDULIN, OIB:66705962769, IBAN: HR3623400093218012993</w:t>
      </w:r>
    </w:p>
    <w:p w:rsidRDefault="00916CAE" w:rsidP="00916CAE" w:rsidR="00916CAE">
      <w:r>
        <w:t>81</w:t>
      </w:r>
      <w:r>
        <w:tab/>
        <w:t>KIRIN SAŠA, POLJANICA 88 D, PEŠĆENICA, LEKENIK, OIB:76375401635, IBAN:HR6423400093202681542</w:t>
      </w:r>
    </w:p>
    <w:p w:rsidRDefault="00916CAE" w:rsidP="00916CAE" w:rsidR="00916CAE">
      <w:r>
        <w:t>82</w:t>
      </w:r>
      <w:r>
        <w:tab/>
        <w:t xml:space="preserve">DRAVINAC NINOSLAV, IVANJOREČKA CESTA 112, IVANJA REKA, OIB: 79670805305, IBAN: HR1523600003210071540 </w:t>
      </w:r>
    </w:p>
    <w:p w:rsidRDefault="00916CAE" w:rsidP="00916CAE" w:rsidR="00916CAE">
      <w:r>
        <w:t>83</w:t>
      </w:r>
      <w:r>
        <w:tab/>
        <w:t xml:space="preserve">FRUK JOSIP– po punomoćniku DANIJELI NENADIĆ, Zagreb, </w:t>
      </w:r>
      <w:proofErr w:type="spellStart"/>
      <w:r>
        <w:t>Tkalčićeva</w:t>
      </w:r>
      <w:proofErr w:type="spellEnd"/>
      <w:r>
        <w:t xml:space="preserve"> 71 b</w:t>
      </w:r>
    </w:p>
    <w:p w:rsidRDefault="00916CAE" w:rsidP="00916CAE" w:rsidR="00916CAE">
      <w:r>
        <w:t>84</w:t>
      </w:r>
      <w:r>
        <w:tab/>
        <w:t xml:space="preserve">KIRIN IVICA, POLJANICA 88 D, PEŠĆENICA, LEKENIK, OIB:46629735336, IBAN: HR8224020063200708522 </w:t>
      </w:r>
    </w:p>
    <w:p w:rsidRDefault="00916CAE" w:rsidP="00916CAE" w:rsidR="00916CAE">
      <w:r>
        <w:t>85</w:t>
      </w:r>
      <w:r>
        <w:tab/>
        <w:t>BADENIĆ MANDA, KANARINSKA 74, ZAGREB, OIB: 93913616332, IBAN: HR6024840083200531244</w:t>
      </w:r>
    </w:p>
    <w:p w:rsidRDefault="00916CAE" w:rsidP="00916CAE" w:rsidR="00916CAE">
      <w:r>
        <w:t>86</w:t>
      </w:r>
      <w:r>
        <w:tab/>
        <w:t xml:space="preserve">JURIĆ MARINA, GORNJE PODOTOČJE 53/2, GORNJE PODOTOČJE, VUKOVINA, OIB: 39455599855, IBAN: HR4223600003212610320 </w:t>
      </w:r>
    </w:p>
    <w:p w:rsidRDefault="00916CAE" w:rsidP="00916CAE" w:rsidR="00916CAE">
      <w:r>
        <w:t>87</w:t>
      </w:r>
      <w:r>
        <w:tab/>
        <w:t>BILIĆ BISERKA, HRVATSKOG PROLJEĆA 26, ZAGREB, OIB: 29033816560, IBAN:HR6723600003220405372</w:t>
      </w:r>
    </w:p>
    <w:p w:rsidRDefault="00916CAE" w:rsidP="00916CAE" w:rsidR="00916CAE">
      <w:r>
        <w:t>88</w:t>
      </w:r>
      <w:r>
        <w:tab/>
        <w:t xml:space="preserve">LISJAK MARINA, MIJE SILOBOD BOLŠIĆA 4, ZAGREB, OIB: 8341403932, IBAN: HR4223600003212610320 </w:t>
      </w:r>
    </w:p>
    <w:p w:rsidRDefault="00916CAE" w:rsidP="00916CAE" w:rsidR="00916CAE">
      <w:r>
        <w:t>89</w:t>
      </w:r>
      <w:r>
        <w:tab/>
        <w:t>MARIĆ MARIO, HRVATSKOG PROLJEĆA 40, ZAGREB, OIB: 33816500219, IBAN: HR8223600003215160021</w:t>
      </w:r>
    </w:p>
    <w:p w:rsidRDefault="00916CAE" w:rsidP="00916CAE" w:rsidR="00916CAE">
      <w:r>
        <w:t>90</w:t>
      </w:r>
      <w:r>
        <w:tab/>
        <w:t xml:space="preserve">PARAĆ IVANA, SOBOLSKI PUT 5, ZAGREB, OIB: 37065726946, IBAN: HR3323400093205515761 </w:t>
      </w:r>
    </w:p>
    <w:p w:rsidRDefault="00916CAE" w:rsidP="00916CAE" w:rsidR="00916CAE">
      <w:r>
        <w:t>91</w:t>
      </w:r>
      <w:r>
        <w:tab/>
        <w:t>ŠPOLJAREC JURICA, ŠPOLJARCI 3, ZAGREB, OIB: 29888459151, IBAN: HR8923400093206643154</w:t>
      </w:r>
    </w:p>
    <w:p w:rsidRDefault="00916CAE" w:rsidP="00916CAE" w:rsidR="00916CAE">
      <w:r>
        <w:t>92</w:t>
      </w:r>
      <w:r>
        <w:tab/>
        <w:t xml:space="preserve">GRCIĆ RAJKA, ULICA LADISLAVA ŠABANA 30, SESVETE, OIB: 87451189688, IBAN: HR8724840083216401122 </w:t>
      </w:r>
    </w:p>
    <w:p w:rsidRDefault="00916CAE" w:rsidP="00916CAE" w:rsidR="00916CAE">
      <w:r>
        <w:t>93</w:t>
      </w:r>
      <w:r>
        <w:tab/>
        <w:t>ČRNELIĆ ZDENKO, KRALJEVEC 2, KRALJ NA SUTLI, OIB:54309214908, IBAN: HR6123600003213130771</w:t>
      </w:r>
    </w:p>
    <w:p w:rsidRDefault="00916CAE" w:rsidP="00916CAE" w:rsidR="00916CAE">
      <w:r>
        <w:t>94</w:t>
      </w:r>
      <w:r>
        <w:tab/>
        <w:t>KLARIN ANTICA, STJEPANA RADIĆA 42A, ZADAR, OIB: 96169408712, IBAN: HR6724070003201314970</w:t>
      </w:r>
    </w:p>
    <w:p w:rsidRDefault="00916CAE" w:rsidP="00916CAE" w:rsidR="00916CAE">
      <w:r>
        <w:t>95</w:t>
      </w:r>
      <w:r>
        <w:tab/>
        <w:t xml:space="preserve">JADRIĆ MARIJA, RIJEČKA 1A, PIROVEC, OIB: 29049205449, IBAN:HR2924020063206518612 </w:t>
      </w:r>
    </w:p>
    <w:p w:rsidRDefault="00916CAE" w:rsidP="00916CAE" w:rsidR="00916CAE">
      <w:r>
        <w:t>96</w:t>
      </w:r>
      <w:r>
        <w:tab/>
        <w:t xml:space="preserve">SABOL ANDREJA, MILKE TRNINE 17, ČAKOVEC, OIB: 90193203132, IBAN: HR5223400093223902642 </w:t>
      </w:r>
    </w:p>
    <w:p w:rsidRDefault="00916CAE" w:rsidP="00916CAE" w:rsidR="00916CAE">
      <w:r>
        <w:t>97</w:t>
      </w:r>
      <w:r>
        <w:tab/>
        <w:t>RENDULIĆ KOZINA MARINA, MAKSIMIRSKO NASELJE II 4, ZAGREB, OIB: 57857931007, IBAN: HR6623400093205880275</w:t>
      </w:r>
    </w:p>
    <w:p w:rsidRDefault="00916CAE" w:rsidP="00916CAE" w:rsidR="00916CAE">
      <w:r>
        <w:t>98</w:t>
      </w:r>
      <w:r>
        <w:tab/>
        <w:t>OST MIJO, SESVETSKA CESTA 16, SESVETE, OIB: 10727964426, IBAN:HR8623400093209041727</w:t>
      </w:r>
    </w:p>
    <w:p w:rsidRDefault="00916CAE" w:rsidP="00916CAE" w:rsidR="00916CAE">
      <w:r>
        <w:t>99</w:t>
      </w:r>
      <w:r>
        <w:tab/>
        <w:t>BURAZER DRAGO, VIDA DOŠENA 24, ZAGREB, OIB: 11912928051, IBAN: HR6723600003218882472</w:t>
      </w:r>
    </w:p>
    <w:p w:rsidRDefault="00916CAE" w:rsidP="00916CAE" w:rsidR="00916CAE">
      <w:r>
        <w:t>100</w:t>
      </w:r>
      <w:r>
        <w:tab/>
        <w:t>PENDL MILOŠ,LJERKE ŠRAM 2, ZAGREB, OIB:93913542628, IBAN: HR5223400093204340652</w:t>
      </w:r>
    </w:p>
    <w:p w:rsidRDefault="00916CAE" w:rsidP="00916CAE" w:rsidR="00916CAE">
      <w:r>
        <w:t>101</w:t>
      </w:r>
      <w:r>
        <w:tab/>
        <w:t>CICAK MARIO, PUĐAKA FRANJE 28, SESVETE, OIB: 18484723011, IBAN:HR6324020063200823130</w:t>
      </w:r>
    </w:p>
    <w:p w:rsidRDefault="00916CAE" w:rsidP="00916CAE" w:rsidR="00916CAE">
      <w:r>
        <w:t>102</w:t>
      </w:r>
      <w:r>
        <w:tab/>
        <w:t>JALŠOVEC SANJA, RADNIČKA 74, SAVSKA VES, ČAKOVEC, OIB:30255395085, IBAN: HR0523400093223138837</w:t>
      </w:r>
    </w:p>
    <w:p w:rsidRDefault="00916CAE" w:rsidP="00916CAE" w:rsidR="00916CAE">
      <w:r>
        <w:t>103</w:t>
      </w:r>
      <w:r>
        <w:tab/>
        <w:t>MATOŠA JOSIPA, ZASADBREG 188 A, ZASADBREG, LOPATINEC, OIB: 86120213742, IBAN: HR2523400093224289479</w:t>
      </w:r>
    </w:p>
    <w:p w:rsidRDefault="00916CAE" w:rsidP="00916CAE" w:rsidR="00916CAE">
      <w:r>
        <w:lastRenderedPageBreak/>
        <w:t>104</w:t>
      </w:r>
      <w:r>
        <w:tab/>
        <w:t>LUČIĆ VLADIMIRA, MATIJE GUPCA 50, ZAPREŠIĆ, OIB: 55491110480, IBAN:HR3324840083234788056</w:t>
      </w:r>
    </w:p>
    <w:p w:rsidRDefault="00916CAE" w:rsidP="00916CAE" w:rsidR="00916CAE">
      <w:r>
        <w:t>105</w:t>
      </w:r>
      <w:r>
        <w:tab/>
        <w:t>BASTALIĆ ANKICA, BASTALIĆEVA ULICA II 2, MORAVČE, BELOVAR, OIB: 85849205026, IBAN: HR5424840083223258258</w:t>
      </w:r>
    </w:p>
    <w:p w:rsidRDefault="00916CAE" w:rsidP="00916CAE" w:rsidR="00916CAE">
      <w:r>
        <w:t>106</w:t>
      </w:r>
      <w:r>
        <w:tab/>
        <w:t>DRUŽIĆ AZENIĆ DUBRAVKA, REBRO 36/18, SESVETE, OIB: 70983449222, IBAN:HR1823600003222614168</w:t>
      </w:r>
    </w:p>
    <w:p w:rsidRDefault="00916CAE" w:rsidP="00916CAE" w:rsidR="00916CAE">
      <w:r>
        <w:t>107</w:t>
      </w:r>
      <w:r>
        <w:tab/>
        <w:t xml:space="preserve">KOVAČIĆ RENATA, ULICA MATIJE GUPCA 36, </w:t>
      </w:r>
      <w:proofErr w:type="spellStart"/>
      <w:r>
        <w:t>SV.IVAN</w:t>
      </w:r>
      <w:proofErr w:type="spellEnd"/>
      <w:r>
        <w:t xml:space="preserve"> ZELINA, OIB: 7710685159, IBAN: HR4124020063202527331</w:t>
      </w:r>
    </w:p>
    <w:p w:rsidRDefault="00916CAE" w:rsidP="00916CAE" w:rsidR="00916CAE">
      <w:r>
        <w:t>108</w:t>
      </w:r>
      <w:r>
        <w:tab/>
        <w:t>NAHOD ANA-MARIJA, LIČKA 4, SOBLINEC, SESVETE, OIB: 96833836239, IBAN: HR7324840083217181545</w:t>
      </w:r>
    </w:p>
    <w:p w:rsidRDefault="00916CAE" w:rsidP="00916CAE" w:rsidR="00916CAE">
      <w:r>
        <w:t>109</w:t>
      </w:r>
      <w:r>
        <w:tab/>
        <w:t>RAVLIĆ VALENTINA, I. ODV. J. BARBERIĆA 4, ČISTA MLAKA, DUGO SELO, OIB:74794500883, IBAN: HR9024840083200308865</w:t>
      </w:r>
    </w:p>
    <w:p w:rsidRDefault="00916CAE" w:rsidP="00916CAE" w:rsidR="00916CAE">
      <w:r>
        <w:t>110</w:t>
      </w:r>
      <w:r>
        <w:tab/>
        <w:t>ZUBATOVIĆ IVANA, TOMERLINA SLAVKA 12A, KOBILJAK, SESVETE, OIB: 35027905346, IBAN: HR1323600003219512101</w:t>
      </w:r>
    </w:p>
    <w:p w:rsidRDefault="00916CAE" w:rsidP="00916CAE" w:rsidR="00916CAE">
      <w:r>
        <w:t>111</w:t>
      </w:r>
      <w:r>
        <w:tab/>
        <w:t>TRIVANOVIĆ KSENIJA, HRVATSKOG PREPORODA 67 B, DUGO SELO, OIB: 42272574945, IBAN:HR3223400093209256196</w:t>
      </w:r>
    </w:p>
    <w:p w:rsidRDefault="00916CAE" w:rsidP="00916CAE" w:rsidR="00916CAE">
      <w:r>
        <w:t>112</w:t>
      </w:r>
      <w:r>
        <w:tab/>
        <w:t>RAKUŠA ANA, VUČETIĆEV PRILAZ 3, ZAGREB, OIB: 19878662154, IBAN: HR6023400093217832626</w:t>
      </w:r>
    </w:p>
    <w:p w:rsidRDefault="00916CAE" w:rsidP="00916CAE" w:rsidR="00916CAE">
      <w:r>
        <w:t>113</w:t>
      </w:r>
      <w:r>
        <w:tab/>
        <w:t>ŠAJATOVIĆ SANJA, LIŽNJAN 25, LIŽNJAN, MEDULIN, OIB: 27799505889, IBAN:HR8224840083223275505</w:t>
      </w:r>
    </w:p>
    <w:p w:rsidRDefault="00916CAE" w:rsidP="00916CAE" w:rsidR="00916CAE">
      <w:r>
        <w:t>114</w:t>
      </w:r>
      <w:r>
        <w:tab/>
        <w:t>KOVAČEV IVANA, KARLOVAČKA 14, ŠIBENIK, OIB: 92907046538, IBAN:HR6723600003220173348</w:t>
      </w:r>
    </w:p>
    <w:p w:rsidRDefault="00916CAE" w:rsidP="00916CAE" w:rsidR="00916CAE">
      <w:r>
        <w:t>115</w:t>
      </w:r>
      <w:r>
        <w:tab/>
        <w:t>ŠPADINA ŽELJKA, VLAŠIĆ 51, DUBRAVA KOD TISNA, TISNO, OIB: 49768074464, IBAN: HR7723400093206535700</w:t>
      </w:r>
    </w:p>
    <w:p w:rsidRDefault="00E60C1F" w:rsidP="00E60C1F" w:rsidR="00E60C1F">
      <w:pPr>
        <w:rPr>
          <w:sz w:val="24"/>
          <w:szCs w:val="24"/>
        </w:rPr>
      </w:pPr>
    </w:p>
    <w:p w:rsidRDefault="00E60C1F" w:rsidP="00E60C1F" w:rsidR="00E60C1F">
      <w:pPr>
        <w:rPr>
          <w:sz w:val="24"/>
          <w:szCs w:val="24"/>
        </w:rPr>
      </w:pPr>
    </w:p>
    <w:p w:rsidRDefault="00E60C1F" w:rsidP="00E60C1F" w:rsidR="00E60C1F">
      <w:pPr>
        <w:rPr>
          <w:sz w:val="24"/>
          <w:szCs w:val="24"/>
        </w:rPr>
      </w:pPr>
    </w:p>
    <w:p w:rsidRDefault="00E60C1F" w:rsidP="00E60C1F" w:rsidR="00E60C1F">
      <w:pPr>
        <w:rPr>
          <w:sz w:val="24"/>
          <w:szCs w:val="24"/>
        </w:rPr>
      </w:pPr>
    </w:p>
    <w:p w:rsidRDefault="00E60C1F" w:rsidP="00E60C1F" w:rsidR="00E60C1F">
      <w:pPr>
        <w:rPr>
          <w:sz w:val="24"/>
          <w:szCs w:val="24"/>
        </w:rPr>
      </w:pPr>
    </w:p>
    <w:p w:rsidRDefault="00E60C1F" w:rsidP="00E60C1F" w:rsidR="00E60C1F">
      <w:pPr>
        <w:rPr>
          <w:sz w:val="24"/>
          <w:szCs w:val="24"/>
        </w:rPr>
      </w:pPr>
    </w:p>
    <w:p w:rsidRDefault="00E60C1F" w:rsidP="00E60C1F" w:rsidR="00E60C1F">
      <w:pPr>
        <w:rPr>
          <w:sz w:val="24"/>
          <w:szCs w:val="24"/>
        </w:rPr>
      </w:pPr>
    </w:p>
    <w:p w:rsidRDefault="00E60C1F" w:rsidP="00E60C1F" w:rsidR="00E60C1F">
      <w:pPr>
        <w:rPr>
          <w:sz w:val="24"/>
          <w:szCs w:val="24"/>
        </w:rPr>
      </w:pPr>
    </w:p>
    <w:p w:rsidRDefault="00E60C1F" w:rsidP="00E60C1F" w:rsidR="00E60C1F">
      <w:pPr>
        <w:rPr>
          <w:sz w:val="24"/>
          <w:szCs w:val="24"/>
        </w:rPr>
      </w:pPr>
    </w:p>
    <w:p w:rsidRDefault="00E60C1F" w:rsidP="00E60C1F" w:rsidR="00E60C1F">
      <w:pPr>
        <w:rPr>
          <w:sz w:val="24"/>
          <w:szCs w:val="24"/>
        </w:rPr>
      </w:pPr>
    </w:p>
    <w:p w:rsidRDefault="00E60C1F" w:rsidP="00E60C1F" w:rsidR="00E60C1F">
      <w:pPr>
        <w:rPr>
          <w:sz w:val="24"/>
          <w:szCs w:val="24"/>
        </w:rPr>
      </w:pPr>
    </w:p>
    <w:p w:rsidRDefault="00E60C1F" w:rsidP="00E60C1F" w:rsidR="00E60C1F">
      <w:pPr>
        <w:rPr>
          <w:sz w:val="24"/>
          <w:szCs w:val="24"/>
        </w:rPr>
      </w:pPr>
    </w:p>
    <w:p w:rsidRDefault="00E60C1F" w:rsidP="00E60C1F" w:rsidR="00E60C1F">
      <w:pPr>
        <w:rPr>
          <w:sz w:val="24"/>
          <w:szCs w:val="24"/>
        </w:rPr>
      </w:pPr>
    </w:p>
    <w:p w:rsidRDefault="00E60C1F" w:rsidP="00E60C1F" w:rsidR="00E60C1F">
      <w:pPr>
        <w:rPr>
          <w:sz w:val="24"/>
          <w:szCs w:val="24"/>
        </w:rPr>
      </w:pPr>
    </w:p>
    <w:p w:rsidRDefault="00E60C1F" w:rsidP="00E60C1F" w:rsidR="00E60C1F">
      <w:pPr>
        <w:rPr>
          <w:sz w:val="24"/>
          <w:szCs w:val="24"/>
        </w:rPr>
      </w:pPr>
    </w:p>
    <w:p w:rsidRDefault="005C025C" w:rsidP="00E60C1F" w:rsidR="005C025C" w:rsidRPr="00E60C1F">
      <w:pPr>
        <w:jc w:val="both"/>
      </w:pPr>
    </w:p>
    <w:sectPr w:rsidSect="00ED00EF" w:rsidR="005C025C" w:rsidRPr="00E60C1F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007" w:rsidR="00D64007">
      <w:r>
        <w:separator/>
      </w:r>
    </w:p>
  </w:endnote>
  <w:endnote w:id="0" w:type="continuationSeparator">
    <w:p w:rsidRDefault="00D64007" w:rsidR="00D64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007" w:rsidR="00D64007">
      <w:r>
        <w:separator/>
      </w:r>
    </w:p>
  </w:footnote>
  <w:footnote w:id="0" w:type="continuationSeparator">
    <w:p w:rsidRDefault="00D64007" w:rsidR="00D640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007" w:rsidP="00ED00EF" w:rsidR="00D640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4007" w:rsidR="00D640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007" w:rsidP="00ED00EF" w:rsidR="00D640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50A8">
      <w:rPr>
        <w:rStyle w:val="Brojstranice"/>
        <w:noProof/>
      </w:rPr>
      <w:t>19</w:t>
    </w:r>
    <w:r>
      <w:rPr>
        <w:rStyle w:val="Brojstranice"/>
      </w:rPr>
      <w:fldChar w:fldCharType="end"/>
    </w:r>
  </w:p>
  <w:p w:rsidRDefault="00D64007" w:rsidP="00ED00EF" w:rsidR="00D64007">
    <w:pPr>
      <w:pStyle w:val="Zaglavlje"/>
      <w:jc w:val="right"/>
    </w:pPr>
    <w:r>
      <w:rPr>
        <w:sz w:val="24"/>
      </w:rPr>
      <w:t>72. St-246/2015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D136BF"/>
    <w:multiLevelType w:val="hybridMultilevel"/>
    <w:tmpl w:val="0F7ECC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6">
    <w:nsid w:val="386A087A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0637F6"/>
    <w:multiLevelType w:val="hybridMultilevel"/>
    <w:tmpl w:val="766EE6E6"/>
    <w:lvl w:tplc="CE426FC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6D35B47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5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8"/>
  </w:num>
  <w:num w:numId="2">
    <w:abstractNumId w:val="32"/>
  </w:num>
  <w:num w:numId="3">
    <w:abstractNumId w:val="0"/>
  </w:num>
  <w:num w:numId="4">
    <w:abstractNumId w:val="24"/>
  </w:num>
  <w:num w:numId="5">
    <w:abstractNumId w:val="9"/>
  </w:num>
  <w:num w:numId="6">
    <w:abstractNumId w:val="14"/>
  </w:num>
  <w:num w:numId="7">
    <w:abstractNumId w:val="7"/>
  </w:num>
  <w:num w:numId="8">
    <w:abstractNumId w:val="10"/>
  </w:num>
  <w:num w:numId="9">
    <w:abstractNumId w:val="33"/>
  </w:num>
  <w:num w:numId="10">
    <w:abstractNumId w:val="27"/>
  </w:num>
  <w:num w:numId="11">
    <w:abstractNumId w:val="21"/>
  </w:num>
  <w:num w:numId="12">
    <w:abstractNumId w:val="5"/>
  </w:num>
  <w:num w:numId="13">
    <w:abstractNumId w:val="13"/>
  </w:num>
  <w:num w:numId="14">
    <w:abstractNumId w:val="1"/>
  </w:num>
  <w:num w:numId="15">
    <w:abstractNumId w:val="6"/>
  </w:num>
  <w:num w:numId="16">
    <w:abstractNumId w:val="11"/>
  </w:num>
  <w:num w:numId="17">
    <w:abstractNumId w:val="4"/>
  </w:num>
  <w:num w:numId="18">
    <w:abstractNumId w:val="2"/>
  </w:num>
  <w:num w:numId="19">
    <w:abstractNumId w:val="25"/>
  </w:num>
  <w:num w:numId="20">
    <w:abstractNumId w:val="17"/>
  </w:num>
  <w:num w:numId="21">
    <w:abstractNumId w:val="28"/>
  </w:num>
  <w:num w:numId="22">
    <w:abstractNumId w:val="8"/>
  </w:num>
  <w:num w:numId="23">
    <w:abstractNumId w:val="31"/>
  </w:num>
  <w:num w:numId="24">
    <w:abstractNumId w:val="30"/>
  </w:num>
  <w:num w:numId="25">
    <w:abstractNumId w:val="15"/>
  </w:num>
  <w:num w:numId="26">
    <w:abstractNumId w:val="12"/>
  </w:num>
  <w:num w:numId="27">
    <w:abstractNumId w:val="22"/>
  </w:num>
  <w:num w:numId="28">
    <w:abstractNumId w:val="19"/>
  </w:num>
  <w:num w:numId="29">
    <w:abstractNumId w:val="26"/>
  </w:num>
  <w:num w:numId="30">
    <w:abstractNumId w:val="29"/>
  </w:num>
  <w:num w:numId="31">
    <w:abstractNumId w:val="23"/>
  </w:num>
  <w:num w:numId="32">
    <w:abstractNumId w:val="16"/>
  </w:num>
  <w:num w:numId="33">
    <w:abstractNumId w:val="20"/>
  </w:num>
  <w:num w:numId="3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0EF"/>
    <w:rsid w:val="000D5E53"/>
    <w:rsid w:val="000F50A8"/>
    <w:rsid w:val="00244F3F"/>
    <w:rsid w:val="003644BE"/>
    <w:rsid w:val="00434789"/>
    <w:rsid w:val="00512C33"/>
    <w:rsid w:val="005C025C"/>
    <w:rsid w:val="00643A6D"/>
    <w:rsid w:val="0069353C"/>
    <w:rsid w:val="00916CAE"/>
    <w:rsid w:val="009F39CB"/>
    <w:rsid w:val="00A11DFB"/>
    <w:rsid w:val="00D64007"/>
    <w:rsid w:val="00E60C1F"/>
    <w:rsid w:val="00EC1843"/>
    <w:rsid w:val="00ED00EF"/>
    <w:rsid w:val="00F4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00E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D00EF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ED00E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D00EF"/>
    <w:rPr>
      <w:rFonts w:cs="Times New Roman" w:eastAsia="Times New Roman"/>
      <w:b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rsid w:val="00ED00EF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ED00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D00E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D00EF"/>
  </w:style>
  <w:style w:styleId="Podnoje" w:type="paragraph">
    <w:name w:val="footer"/>
    <w:basedOn w:val="Normal"/>
    <w:link w:val="PodnojeChar"/>
    <w:rsid w:val="00ED00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D00EF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rsid w:val="00ED00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ED00EF"/>
    <w:rPr>
      <w:rFonts w:cs="Tahoma" w:eastAsia="Times New Roman" w:hAnsi="Tahoma" w:ascii="Tahoma"/>
      <w:sz w:val="16"/>
      <w:szCs w:val="16"/>
      <w:lang w:eastAsia="hr-HR"/>
    </w:rPr>
  </w:style>
  <w:style w:customStyle="true" w:styleId="TableContents" w:type="paragraph">
    <w:name w:val="Table Contents"/>
    <w:basedOn w:val="Normal"/>
    <w:rsid w:val="00ED00EF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ED00EF"/>
    <w:pPr>
      <w:spacing w:lineRule="auto" w:line="240" w:after="0"/>
    </w:pPr>
    <w:rPr>
      <w:rFonts w:cs="Times New Roman" w:eastAsia="Calibri"/>
    </w:rPr>
  </w:style>
  <w:style w:styleId="Podnaslov" w:type="paragraph">
    <w:name w:val="Subtitle"/>
    <w:basedOn w:val="Normal"/>
    <w:link w:val="PodnaslovChar"/>
    <w:qFormat/>
    <w:rsid w:val="00ED00E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ED00EF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ED00EF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ED00EF"/>
    <w:rPr>
      <w:rFonts w:cs="Times New Roman" w:eastAsia="Times New Roman" w:hAnsi="Arial" w:ascii="Arial"/>
      <w:szCs w:val="20"/>
      <w:lang w:eastAsia="hr-HR"/>
    </w:rPr>
  </w:style>
  <w:style w:customStyle="true" w:styleId="Bezproreda1" w:type="paragraph">
    <w:name w:val="Bez proreda1"/>
    <w:qFormat/>
    <w:rsid w:val="00ED00EF"/>
    <w:pPr>
      <w:spacing w:lineRule="auto" w:line="240" w:after="0"/>
    </w:pPr>
    <w:rPr>
      <w:rFonts w:cs="Times New Roman" w:eastAsia="Calibri" w:hAnsi="Calibri" w:ascii="Calibri"/>
      <w:sz w:val="22"/>
    </w:rPr>
  </w:style>
  <w:style w:styleId="Hiperveza" w:type="character">
    <w:name w:val="Hyperlink"/>
    <w:uiPriority w:val="99"/>
    <w:unhideWhenUsed/>
    <w:rsid w:val="00ED00EF"/>
    <w:rPr>
      <w:color w:val="0000D4"/>
      <w:u w:val="single"/>
    </w:rPr>
  </w:style>
  <w:style w:styleId="SlijeenaHiperveza" w:type="character">
    <w:name w:val="FollowedHyperlink"/>
    <w:uiPriority w:val="99"/>
    <w:unhideWhenUsed/>
    <w:rsid w:val="00ED00EF"/>
    <w:rPr>
      <w:color w:val="800080"/>
      <w:u w:val="single"/>
    </w:rPr>
  </w:style>
  <w:style w:customStyle="true" w:styleId="font5" w:type="paragraph">
    <w:name w:val="font5"/>
    <w:basedOn w:val="Normal"/>
    <w:rsid w:val="00ED00EF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font6" w:type="paragraph">
    <w:name w:val="font6"/>
    <w:basedOn w:val="Normal"/>
    <w:rsid w:val="00ED00EF"/>
    <w:pPr>
      <w:spacing w:afterAutospacing="true" w:after="100" w:beforeAutospacing="true" w:before="100"/>
    </w:pPr>
    <w:rPr>
      <w:rFonts w:cs="Arial" w:hAnsi="Arial" w:ascii="Arial"/>
      <w:b/>
      <w:bCs/>
      <w:color w:val="DD0806"/>
      <w:sz w:val="16"/>
      <w:szCs w:val="16"/>
    </w:rPr>
  </w:style>
  <w:style w:customStyle="true" w:styleId="xl66" w:type="paragraph">
    <w:name w:val="xl66"/>
    <w:basedOn w:val="Normal"/>
    <w:rsid w:val="00ED00EF"/>
    <w:pP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67" w:type="paragraph">
    <w:name w:val="xl67"/>
    <w:basedOn w:val="Normal"/>
    <w:rsid w:val="00ED00EF"/>
    <w:pP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68" w:type="paragraph">
    <w:name w:val="xl68"/>
    <w:basedOn w:val="Normal"/>
    <w:rsid w:val="00ED00EF"/>
    <w:pP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69" w:type="paragraph">
    <w:name w:val="xl69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0" w:type="paragraph">
    <w:name w:val="xl70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1" w:type="paragraph">
    <w:name w:val="xl71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2" w:type="paragraph">
    <w:name w:val="xl72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3" w:type="paragraph">
    <w:name w:val="xl73"/>
    <w:basedOn w:val="Normal"/>
    <w:rsid w:val="00ED00EF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xl74" w:type="paragraph">
    <w:name w:val="xl74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16"/>
      <w:szCs w:val="16"/>
    </w:rPr>
  </w:style>
  <w:style w:customStyle="true" w:styleId="xl75" w:type="paragraph">
    <w:name w:val="xl75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16"/>
      <w:szCs w:val="16"/>
    </w:rPr>
  </w:style>
  <w:style w:customStyle="true" w:styleId="xl76" w:type="paragraph">
    <w:name w:val="xl76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77" w:type="paragraph">
    <w:name w:val="xl77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79" w:type="paragraph">
    <w:name w:val="xl79"/>
    <w:basedOn w:val="Normal"/>
    <w:rsid w:val="00ED00EF"/>
    <w:pP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0" w:type="paragraph">
    <w:name w:val="xl80"/>
    <w:basedOn w:val="Normal"/>
    <w:rsid w:val="00ED00EF"/>
    <w:pP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1" w:type="paragraph">
    <w:name w:val="xl81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2" w:type="paragraph">
    <w:name w:val="xl82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3" w:type="paragraph">
    <w:name w:val="xl83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4" w:type="paragraph">
    <w:name w:val="xl84"/>
    <w:basedOn w:val="Normal"/>
    <w:rsid w:val="00ED00EF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5" w:type="paragraph">
    <w:name w:val="xl85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color w:val="000000"/>
      <w:sz w:val="16"/>
      <w:szCs w:val="16"/>
    </w:rPr>
  </w:style>
  <w:style w:customStyle="true" w:styleId="xl86" w:type="paragraph">
    <w:name w:val="xl86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87" w:type="paragraph">
    <w:name w:val="xl87"/>
    <w:basedOn w:val="Normal"/>
    <w:rsid w:val="00ED00EF"/>
    <w:pP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8" w:type="paragraph">
    <w:name w:val="xl88"/>
    <w:basedOn w:val="Normal"/>
    <w:rsid w:val="00ED00EF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9" w:type="paragraph">
    <w:name w:val="xl89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  <w:sz w:val="16"/>
      <w:szCs w:val="16"/>
    </w:rPr>
  </w:style>
  <w:style w:customStyle="true" w:styleId="xl90" w:type="paragraph">
    <w:name w:val="xl90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91" w:type="paragraph">
    <w:name w:val="xl91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92" w:type="paragraph">
    <w:name w:val="xl92"/>
    <w:basedOn w:val="Normal"/>
    <w:rsid w:val="00ED00E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NoSpacing2" w:type="paragraph">
    <w:name w:val="No Spacing2"/>
    <w:uiPriority w:val="1"/>
    <w:qFormat/>
    <w:rsid w:val="00ED00EF"/>
    <w:pPr>
      <w:spacing w:lineRule="auto" w:line="240" w:after="0"/>
    </w:pPr>
    <w:rPr>
      <w:rFonts w:cs="Times New Roman" w:eastAsia="Calibri" w:hAnsi="Calibri" w:ascii="Calibri"/>
      <w:sz w:val="22"/>
    </w:rPr>
  </w:style>
  <w:style w:customStyle="true" w:styleId="NoSpacing1" w:type="paragraph">
    <w:name w:val="No Spacing1"/>
    <w:uiPriority w:val="1"/>
    <w:qFormat/>
    <w:rsid w:val="00ED00EF"/>
    <w:pPr>
      <w:spacing w:lineRule="auto" w:line="240" w:after="0"/>
    </w:pPr>
    <w:rPr>
      <w:rFonts w:cs="Times New Roman"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ED00EF"/>
    <w:pPr>
      <w:ind w:left="720"/>
      <w:contextualSpacing/>
    </w:pPr>
  </w:style>
  <w:style w:styleId="Reetkatablice" w:type="table">
    <w:name w:val="Table Grid"/>
    <w:basedOn w:val="Obinatablica"/>
    <w:uiPriority w:val="59"/>
    <w:rsid w:val="00ED00EF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512C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2C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C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C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C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00E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D00EF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ED00E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D00EF"/>
    <w:rPr>
      <w:rFonts w:cs="Times New Roman" w:eastAsia="Times New Roman"/>
      <w:b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rsid w:val="00ED00EF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ED00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D00E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D00EF"/>
  </w:style>
  <w:style w:styleId="Podnoje" w:type="paragraph">
    <w:name w:val="footer"/>
    <w:basedOn w:val="Normal"/>
    <w:link w:val="PodnojeChar"/>
    <w:rsid w:val="00ED00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D00EF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rsid w:val="00ED00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ED00EF"/>
    <w:rPr>
      <w:rFonts w:ascii="Tahoma" w:cs="Tahoma" w:eastAsia="Times New Roman" w:hAnsi="Tahoma"/>
      <w:sz w:val="16"/>
      <w:szCs w:val="16"/>
      <w:lang w:eastAsia="hr-HR"/>
    </w:rPr>
  </w:style>
  <w:style w:customStyle="1" w:styleId="TableContents" w:type="paragraph">
    <w:name w:val="Table Contents"/>
    <w:basedOn w:val="Normal"/>
    <w:rsid w:val="00ED00EF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ED00EF"/>
    <w:pPr>
      <w:spacing w:after="0" w:line="240" w:lineRule="auto"/>
    </w:pPr>
    <w:rPr>
      <w:rFonts w:cs="Times New Roman" w:eastAsia="Calibri"/>
    </w:rPr>
  </w:style>
  <w:style w:styleId="Podnaslov" w:type="paragraph">
    <w:name w:val="Subtitle"/>
    <w:basedOn w:val="Normal"/>
    <w:link w:val="PodnaslovChar"/>
    <w:qFormat/>
    <w:rsid w:val="00ED00E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ED00EF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ED00E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ED00EF"/>
    <w:rPr>
      <w:rFonts w:ascii="Arial" w:cs="Times New Roman" w:eastAsia="Times New Roman" w:hAnsi="Arial"/>
      <w:szCs w:val="20"/>
      <w:lang w:eastAsia="hr-HR"/>
    </w:rPr>
  </w:style>
  <w:style w:customStyle="1" w:styleId="Bezproreda1" w:type="paragraph">
    <w:name w:val="Bez proreda1"/>
    <w:qFormat/>
    <w:rsid w:val="00ED00EF"/>
    <w:pPr>
      <w:spacing w:after="0" w:line="240" w:lineRule="auto"/>
    </w:pPr>
    <w:rPr>
      <w:rFonts w:ascii="Calibri" w:cs="Times New Roman" w:eastAsia="Calibri" w:hAnsi="Calibri"/>
      <w:sz w:val="22"/>
    </w:rPr>
  </w:style>
  <w:style w:styleId="Hiperveza" w:type="character">
    <w:name w:val="Hyperlink"/>
    <w:uiPriority w:val="99"/>
    <w:unhideWhenUsed/>
    <w:rsid w:val="00ED00EF"/>
    <w:rPr>
      <w:color w:val="0000D4"/>
      <w:u w:val="single"/>
    </w:rPr>
  </w:style>
  <w:style w:styleId="SlijeenaHiperveza" w:type="character">
    <w:name w:val="FollowedHyperlink"/>
    <w:uiPriority w:val="99"/>
    <w:unhideWhenUsed/>
    <w:rsid w:val="00ED00EF"/>
    <w:rPr>
      <w:color w:val="800080"/>
      <w:u w:val="single"/>
    </w:rPr>
  </w:style>
  <w:style w:customStyle="1" w:styleId="font5" w:type="paragraph">
    <w:name w:val="font5"/>
    <w:basedOn w:val="Normal"/>
    <w:rsid w:val="00ED00EF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font6" w:type="paragraph">
    <w:name w:val="font6"/>
    <w:basedOn w:val="Normal"/>
    <w:rsid w:val="00ED00EF"/>
    <w:pPr>
      <w:spacing w:after="100" w:afterAutospacing="1" w:before="100" w:beforeAutospacing="1"/>
    </w:pPr>
    <w:rPr>
      <w:rFonts w:ascii="Arial" w:cs="Arial" w:hAnsi="Arial"/>
      <w:b/>
      <w:bCs/>
      <w:color w:val="DD0806"/>
      <w:sz w:val="16"/>
      <w:szCs w:val="16"/>
    </w:rPr>
  </w:style>
  <w:style w:customStyle="1" w:styleId="xl66" w:type="paragraph">
    <w:name w:val="xl66"/>
    <w:basedOn w:val="Normal"/>
    <w:rsid w:val="00ED00EF"/>
    <w:pP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67" w:type="paragraph">
    <w:name w:val="xl67"/>
    <w:basedOn w:val="Normal"/>
    <w:rsid w:val="00ED00EF"/>
    <w:pP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68" w:type="paragraph">
    <w:name w:val="xl68"/>
    <w:basedOn w:val="Normal"/>
    <w:rsid w:val="00ED00EF"/>
    <w:pP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69" w:type="paragraph">
    <w:name w:val="xl69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0" w:type="paragraph">
    <w:name w:val="xl70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1" w:type="paragraph">
    <w:name w:val="xl71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2" w:type="paragraph">
    <w:name w:val="xl72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3" w:type="paragraph">
    <w:name w:val="xl73"/>
    <w:basedOn w:val="Normal"/>
    <w:rsid w:val="00ED00EF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xl74" w:type="paragraph">
    <w:name w:val="xl74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16"/>
      <w:szCs w:val="16"/>
    </w:rPr>
  </w:style>
  <w:style w:customStyle="1" w:styleId="xl75" w:type="paragraph">
    <w:name w:val="xl75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16"/>
      <w:szCs w:val="16"/>
    </w:rPr>
  </w:style>
  <w:style w:customStyle="1" w:styleId="xl76" w:type="paragraph">
    <w:name w:val="xl76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7" w:type="paragraph">
    <w:name w:val="xl77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78" w:type="paragraph">
    <w:name w:val="xl78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79" w:type="paragraph">
    <w:name w:val="xl79"/>
    <w:basedOn w:val="Normal"/>
    <w:rsid w:val="00ED00EF"/>
    <w:pP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0" w:type="paragraph">
    <w:name w:val="xl80"/>
    <w:basedOn w:val="Normal"/>
    <w:rsid w:val="00ED00EF"/>
    <w:pP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1" w:type="paragraph">
    <w:name w:val="xl81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2" w:type="paragraph">
    <w:name w:val="xl82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3" w:type="paragraph">
    <w:name w:val="xl83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4" w:type="paragraph">
    <w:name w:val="xl84"/>
    <w:basedOn w:val="Normal"/>
    <w:rsid w:val="00ED00EF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5" w:type="paragraph">
    <w:name w:val="xl85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color w:val="000000"/>
      <w:sz w:val="16"/>
      <w:szCs w:val="16"/>
    </w:rPr>
  </w:style>
  <w:style w:customStyle="1" w:styleId="xl86" w:type="paragraph">
    <w:name w:val="xl86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87" w:type="paragraph">
    <w:name w:val="xl87"/>
    <w:basedOn w:val="Normal"/>
    <w:rsid w:val="00ED00EF"/>
    <w:pP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8" w:type="paragraph">
    <w:name w:val="xl88"/>
    <w:basedOn w:val="Normal"/>
    <w:rsid w:val="00ED00EF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9" w:type="paragraph">
    <w:name w:val="xl89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  <w:sz w:val="16"/>
      <w:szCs w:val="16"/>
    </w:rPr>
  </w:style>
  <w:style w:customStyle="1" w:styleId="xl90" w:type="paragraph">
    <w:name w:val="xl90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91" w:type="paragraph">
    <w:name w:val="xl91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92" w:type="paragraph">
    <w:name w:val="xl92"/>
    <w:basedOn w:val="Normal"/>
    <w:rsid w:val="00ED00E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NoSpacing2" w:type="paragraph">
    <w:name w:val="No Spacing2"/>
    <w:uiPriority w:val="1"/>
    <w:qFormat/>
    <w:rsid w:val="00ED00EF"/>
    <w:pPr>
      <w:spacing w:after="0" w:line="240" w:lineRule="auto"/>
    </w:pPr>
    <w:rPr>
      <w:rFonts w:ascii="Calibri" w:cs="Times New Roman" w:eastAsia="Calibri" w:hAnsi="Calibri"/>
      <w:sz w:val="22"/>
    </w:rPr>
  </w:style>
  <w:style w:customStyle="1" w:styleId="NoSpacing1" w:type="paragraph">
    <w:name w:val="No Spacing1"/>
    <w:uiPriority w:val="1"/>
    <w:qFormat/>
    <w:rsid w:val="00ED00EF"/>
    <w:pPr>
      <w:spacing w:after="0" w:line="240" w:lineRule="auto"/>
    </w:pPr>
    <w:rPr>
      <w:rFonts w:ascii="Calibri" w:cs="Times New Roman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ED00EF"/>
    <w:pPr>
      <w:ind w:left="720"/>
      <w:contextualSpacing/>
    </w:pPr>
  </w:style>
  <w:style w:styleId="Reetkatablice" w:type="table">
    <w:name w:val="Table Grid"/>
    <w:basedOn w:val="Obinatablica"/>
    <w:uiPriority w:val="59"/>
    <w:rsid w:val="00ED00EF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512C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2C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C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C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C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9415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741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St-246/2015-65</izvorni_sadrzaj>
    <derivirana_varijabla naziv="DomainObject.Oznaka_1">St-246/2015-65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18</izvorni_sadrzaj>
    <derivirana_varijabla naziv="DomainObject.BrojStranica_1">18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MERKUR-HRVATSKA d.o.o. za trgovinu i usluge</izvorni_sadrzaj>
    <derivirana_varijabla naziv="DomainObject.Predmet.ProtustrankaFormated_1">  MERKUR-HRVATSKA d.o.o. za trgovinu i usluge</derivirana_varijabla>
  </DomainObject.Predmet.ProtustrankaFormated>
  <DomainObject.Predmet.ProtustrankaFormatedOIB>
    <izvorni_sadrzaj>  MERKUR-HRVATSKA d.o.o. za trgovinu i usluge, OIB 22660999705</izvorni_sadrzaj>
    <derivirana_varijabla naziv="DomainObject.Predmet.ProtustrankaFormatedOIB_1">  MERKUR-HRVATSKA d.o.o. za trgovinu i usluge, OIB 22660999705</derivirana_varijabla>
  </DomainObject.Predmet.ProtustrankaFormatedOIB>
  <DomainObject.Predmet.ProtustrankaFormatedWithAdress>
    <izvorni_sadrzaj> MERKUR-HRVATSKA d.o.o. za trgovinu i usluge, Ivana Keleka 18/A, 10360 Sesvete</izvorni_sadrzaj>
    <derivirana_varijabla naziv="DomainObject.Predmet.ProtustrankaFormatedWithAdress_1"> MERKUR-HRVATSKA d.o.o. za trgovinu i usluge, Ivana Keleka 18/A, 10360 Sesvete</derivirana_varijabla>
  </DomainObject.Predmet.ProtustrankaFormatedWithAdress>
  <DomainObject.Predmet.ProtustrankaFormatedWithAdressOIB>
    <izvorni_sadrzaj> MERKUR-HRVATSKA d.o.o. za trgovinu i usluge, OIB 22660999705, Ivana Keleka 18/A, 10360 Sesvete</izvorni_sadrzaj>
    <derivirana_varijabla naziv="DomainObject.Predmet.ProtustrankaFormatedWithAdressOIB_1"> MERKUR-HRVATSKA d.o.o. za trgovinu i usluge, OIB 22660999705, Ivana Keleka 18/A, 10360 Sesvete</derivirana_varijabla>
  </DomainObject.Predmet.ProtustrankaFormatedWithAdressOIB>
  <DomainObject.Predmet.ProtustrankaWithAdress>
    <izvorni_sadrzaj>MERKUR-HRVATSKA d.o.o. za trgovinu i usluge Ivana Keleka 18/A, 10360 Sesvete</izvorni_sadrzaj>
    <derivirana_varijabla naziv="DomainObject.Predmet.ProtustrankaWithAdress_1">MERKUR-HRVATSKA d.o.o. za trgovinu i usluge Ivana Keleka 18/A, 10360 Sesvete</derivirana_varijabla>
  </DomainObject.Predmet.ProtustrankaWithAdress>
  <DomainObject.Predmet.ProtustrankaWithAdressOIB>
    <izvorni_sadrzaj>MERKUR-HRVATSKA d.o.o. za trgovinu i usluge, OIB 22660999705, Ivana Keleka 18/A, 10360 Sesvete</izvorni_sadrzaj>
    <derivirana_varijabla naziv="DomainObject.Predmet.ProtustrankaWithAdressOIB_1">MERKUR-HRVATSKA d.o.o. za trgovinu i usluge, OIB 22660999705, Ivana Keleka 18/A, 10360 Sesvete</derivirana_varijabla>
  </DomainObject.Predmet.ProtustrankaWithAdressOIB>
  <DomainObject.Predmet.ProtustrankaNazivFormated>
    <izvorni_sadrzaj>MERKUR-HRVATSKA d.o.o. za trgovinu i usluge</izvorni_sadrzaj>
    <derivirana_varijabla naziv="DomainObject.Predmet.ProtustrankaNazivFormated_1">MERKUR-HRVATSKA d.o.o. za trgovinu i usluge</derivirana_varijabla>
  </DomainObject.Predmet.ProtustrankaNazivFormated>
  <DomainObject.Predmet.ProtustrankaNazivFormatedOIB>
    <izvorni_sadrzaj>MERKUR-HRVATSKA d.o.o. za trgovinu i usluge, OIB 22660999705</izvorni_sadrzaj>
    <derivirana_varijabla naziv="DomainObject.Predmet.ProtustrankaNazivFormatedOIB_1">MERKUR-HRVATSKA d.o.o. za trgovinu i usluge, OIB 22660999705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MERKUR-HRVATSKA d.o.o. za trgovinu i usluge</item>
    </izvorni_sadrzaj>
    <derivirana_varijabla naziv="DomainObject.Predmet.ProtuStrankaListFormated_1">
      <item>MERKUR-HRVATSKA d.o.o. za trgovinu i usluge</item>
    </derivirana_varijabla>
  </DomainObject.Predmet.ProtuStrankaListFormated>
  <DomainObject.Predmet.ProtuStrankaListFormatedOIB>
    <izvorni_sadrzaj>
      <item>MERKUR-HRVATSKA d.o.o. za trgovinu i usluge, OIB 22660999705</item>
    </izvorni_sadrzaj>
    <derivirana_varijabla naziv="DomainObject.Predmet.ProtuStrankaListFormatedOIB_1">
      <item>MERKUR-HRVATSKA d.o.o. za trgovinu i usluge, OIB 22660999705</item>
    </derivirana_varijabla>
  </DomainObject.Predmet.ProtuStrankaListFormatedOIB>
  <DomainObject.Predmet.ProtuStrankaListFormatedWithAdress>
    <izvorni_sadrzaj>
      <item>MERKUR-HRVATSKA d.o.o. za trgovinu i usluge, Ivana Keleka 18/A, 10360 Sesvete</item>
    </izvorni_sadrzaj>
    <derivirana_varijabla naziv="DomainObject.Predmet.ProtuStrankaListFormatedWithAdress_1">
      <item>MERKUR-HRVATSKA d.o.o. za trgovinu i usluge, Ivana Keleka 18/A, 10360 Sesvete</item>
    </derivirana_varijabla>
  </DomainObject.Predmet.ProtuStrankaListFormatedWithAdress>
  <DomainObject.Predmet.ProtuStrankaListFormatedWithAdressOIB>
    <izvorni_sadrzaj>
      <item>MERKUR-HRVATSKA d.o.o. za trgovinu i usluge, OIB 22660999705, Ivana Keleka 18/A, 10360 Sesvete</item>
    </izvorni_sadrzaj>
    <derivirana_varijabla naziv="DomainObject.Predmet.ProtuStrankaListFormatedWithAdressOIB_1">
      <item>MERKUR-HRVATSKA d.o.o. za trgovinu i usluge, OIB 22660999705, Ivana Keleka 18/A, 10360 Sesvete</item>
    </derivirana_varijabla>
  </DomainObject.Predmet.ProtuStrankaListFormatedWithAdressOIB>
  <DomainObject.Predmet.ProtuStrankaListNazivFormated>
    <izvorni_sadrzaj>
      <item>MERKUR-HRVATSKA d.o.o. za trgovinu i usluge</item>
    </izvorni_sadrzaj>
    <derivirana_varijabla naziv="DomainObject.Predmet.ProtuStrankaListNazivFormated_1">
      <item>MERKUR-HRVATSKA d.o.o. za trgovinu i usluge</item>
    </derivirana_varijabla>
  </DomainObject.Predmet.ProtuStrankaListNazivFormated>
  <DomainObject.Predmet.ProtuStrankaListNazivFormatedOIB>
    <izvorni_sadrzaj>
      <item>MERKUR-HRVATSKA d.o.o. za trgovinu i usluge, OIB 22660999705</item>
    </izvorni_sadrzaj>
    <derivirana_varijabla naziv="DomainObject.Predmet.ProtuStrankaListNazivFormatedOIB_1">
      <item>MERKUR-HRVATSKA d.o.o. za trgovinu i usluge, OIB 22660999705</item>
    </derivirana_varijabla>
  </DomainObject.Predmet.ProtuStrankaListNazivFormatedOIB>
  <DomainObject.Predmet.OstaliList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Sanja Topolovac</item>
      <item>Katarina Stopić</item>
      <item>Sanja Kučko</item>
      <item>Ivana Brzuhalski Horvat</item>
      <item>Ignac Pasanec</item>
      <item>Dalibor Cetina</item>
      <item>Tatjana Fanuko</item>
      <item>Destri Ferčec</item>
      <item>Kristian Frančula</item>
      <item>Alja Kolenc Gotal</item>
      <item>Tihana Pavlićević</item>
      <item>Darko Kocijan</item>
      <item>Dario Bajzek</item>
      <item>Ivana Babić</item>
      <item>Stjepan Babić</item>
      <item>Blanka Baković</item>
      <item>Krunoslav Baković</item>
      <item>Željko Baković</item>
      <item>Kristina Čižmešija</item>
      <item>Blaženko Dujmenović</item>
      <item>Damir Jembrih</item>
      <item>Krunoslav Karagić</item>
      <item>Vlasta Kezić</item>
      <item>Marko Mažar</item>
      <item>Željka Novak</item>
      <item>Zdenkica Šarac</item>
      <item>Damir Zmiša</item>
      <item>Karlo Žmauc</item>
      <item>Dario Papež</item>
      <item>Jere Buva</item>
      <item>Robert Furčić</item>
      <item>Milan Grubišić</item>
      <item>Ivica Gruja</item>
      <item>Krešimir Kardum</item>
      <item>Branka Krnić</item>
      <item>Natalija Malenica</item>
      <item>Krešimir Matić</item>
      <item>Mirjana Peran</item>
      <item>Mili Reljanović</item>
      <item>Diana Slavica</item>
      <item>Ana Stančić</item>
      <item>Damir Šarić</item>
      <item>Igor Šumečki</item>
      <item>Bojana Berović</item>
      <item>Marijana Dubravica</item>
      <item>Ivana Dujić</item>
      <item>Ana Livaić</item>
      <item>Boris Nadoveza</item>
      <item>Jagoda Radovčić</item>
      <item>Jadranka Svirčić</item>
      <item>Perica Šarić</item>
      <item>Mario Šuperba</item>
      <item>Krešimir Loffler</item>
      <item>Kristina Behtan</item>
      <item>Snježana Bakran</item>
      <item>Danijela Frančić</item>
      <item>Nives Gerenčer</item>
      <item>Natalija Herman</item>
      <item>Branka Kolac</item>
      <item>Josip Labazan</item>
      <item>Slađana Lesjak</item>
      <item>Sandra Mislović</item>
      <item>Draženka Sobočan</item>
      <item>Marina Šimek</item>
      <item>Marko Trojok</item>
      <item>Tomislav Volf</item>
      <item>Vanja Žižek</item>
      <item>Alenka Bilić</item>
      <item>Moris Bolković</item>
      <item>Franka Bucić</item>
      <item>Zlatko German</item>
      <item>Sandra Kolić</item>
      <item>Sabina Komparić</item>
      <item>Meri Marasović</item>
      <item>Davorin Matić</item>
      <item>Sonja Miškulin</item>
      <item>Tibor Radin</item>
      <item>Jasminka Radoš</item>
      <item>Sanja Teković</item>
      <item>Drago Vrkljan</item>
      <item>Saša Kirin</item>
      <item>Ninoslav Dravinac</item>
      <item>Josip Fruk</item>
      <item>Ivica Kirin</item>
      <item>Manda Badenić</item>
      <item>Marina Jurić</item>
      <item>Biserka Bilić</item>
      <item>Marina Lisjak</item>
      <item>Mario Marić</item>
      <item>Ivana Parać</item>
      <item>Jurica Špoljarec</item>
      <item>Rajka Grcić</item>
      <item>Zdenko Črnelić</item>
      <item>Antica Klarin</item>
      <item>Marija Jadrić</item>
      <item>Andreja Sabol</item>
      <item>Marina Rendulić Kozina</item>
      <item>Mijo Ost</item>
      <item>Drago Burazer</item>
      <item>Miloš Pendl</item>
      <item>Mario Cicak</item>
      <item>Sanja Jalšovec</item>
      <item>Josipa Matoša</item>
      <item>Vladimira Lučić</item>
      <item>Ankica Bastalić</item>
      <item>Dubravka Družić Azenić</item>
      <item>Renata Kovačić</item>
      <item>Ana-marija Nahod</item>
      <item>Valentina Ravlić</item>
      <item>Ivana Zubatović</item>
      <item>Ksenija Trivanović</item>
      <item>Ana Rakuša</item>
      <item>Sanja Šajatović</item>
      <item>Ivana Kovačev</item>
      <item>Željka Špadina</item>
    </izvorni_sadrzaj>
    <derivirana_varijabla naziv="DomainObject.Predmet.OstaliList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Sanja Topolovac</item>
      <item>Katarina Stopić</item>
      <item>Sanja Kučko</item>
      <item>Ivana Brzuhalski Horvat</item>
      <item>Ignac Pasanec</item>
      <item>Dalibor Cetina</item>
      <item>Tatjana Fanuko</item>
      <item>Destri Ferčec</item>
      <item>Kristian Frančula</item>
      <item>Alja Kolenc Gotal</item>
      <item>Tihana Pavlićević</item>
      <item>Darko Kocijan</item>
      <item>Dario Bajzek</item>
      <item>Ivana Babić</item>
      <item>Stjepan Babić</item>
      <item>Blanka Baković</item>
      <item>Krunoslav Baković</item>
      <item>Željko Baković</item>
      <item>Kristina Čižmešija</item>
      <item>Blaženko Dujmenović</item>
      <item>Damir Jembrih</item>
      <item>Krunoslav Karagić</item>
      <item>Vlasta Kezić</item>
      <item>Marko Mažar</item>
      <item>Željka Novak</item>
      <item>Zdenkica Šarac</item>
      <item>Damir Zmiša</item>
      <item>Karlo Žmauc</item>
      <item>Dario Papež</item>
      <item>Jere Buva</item>
      <item>Robert Furčić</item>
      <item>Milan Grubišić</item>
      <item>Ivica Gruja</item>
      <item>Krešimir Kardum</item>
      <item>Branka Krnić</item>
      <item>Natalija Malenica</item>
      <item>Krešimir Matić</item>
      <item>Mirjana Peran</item>
      <item>Mili Reljanović</item>
      <item>Diana Slavica</item>
      <item>Ana Stančić</item>
      <item>Damir Šarić</item>
      <item>Igor Šumečki</item>
      <item>Bojana Berović</item>
      <item>Marijana Dubravica</item>
      <item>Ivana Dujić</item>
      <item>Ana Livaić</item>
      <item>Boris Nadoveza</item>
      <item>Jagoda Radovčić</item>
      <item>Jadranka Svirčić</item>
      <item>Perica Šarić</item>
      <item>Mario Šuperba</item>
      <item>Krešimir Loffler</item>
      <item>Kristina Behtan</item>
      <item>Snježana Bakran</item>
      <item>Danijela Frančić</item>
      <item>Nives Gerenčer</item>
      <item>Natalija Herman</item>
      <item>Branka Kolac</item>
      <item>Josip Labazan</item>
      <item>Slađana Lesjak</item>
      <item>Sandra Mislović</item>
      <item>Draženka Sobočan</item>
      <item>Marina Šimek</item>
      <item>Marko Trojok</item>
      <item>Tomislav Volf</item>
      <item>Vanja Žižek</item>
      <item>Alenka Bilić</item>
      <item>Moris Bolković</item>
      <item>Franka Bucić</item>
      <item>Zlatko German</item>
      <item>Sandra Kolić</item>
      <item>Sabina Komparić</item>
      <item>Meri Marasović</item>
      <item>Davorin Matić</item>
      <item>Sonja Miškulin</item>
      <item>Tibor Radin</item>
      <item>Jasminka Radoš</item>
      <item>Sanja Teković</item>
      <item>Drago Vrkljan</item>
      <item>Saša Kirin</item>
      <item>Ninoslav Dravinac</item>
      <item>Josip Fruk</item>
      <item>Ivica Kirin</item>
      <item>Manda Badenić</item>
      <item>Marina Jurić</item>
      <item>Biserka Bilić</item>
      <item>Marina Lisjak</item>
      <item>Mario Marić</item>
      <item>Ivana Parać</item>
      <item>Jurica Špoljarec</item>
      <item>Rajka Grcić</item>
      <item>Zdenko Črnelić</item>
      <item>Antica Klarin</item>
      <item>Marija Jadrić</item>
      <item>Andreja Sabol</item>
      <item>Marina Rendulić Kozina</item>
      <item>Mijo Ost</item>
      <item>Drago Burazer</item>
      <item>Miloš Pendl</item>
      <item>Mario Cicak</item>
      <item>Sanja Jalšovec</item>
      <item>Josipa Matoša</item>
      <item>Vladimira Lučić</item>
      <item>Ankica Bastalić</item>
      <item>Dubravka Družić Azenić</item>
      <item>Renata Kovačić</item>
      <item>Ana-marija Nahod</item>
      <item>Valentina Ravlić</item>
      <item>Ivana Zubatović</item>
      <item>Ksenija Trivanović</item>
      <item>Ana Rakuša</item>
      <item>Sanja Šajatović</item>
      <item>Ivana Kovačev</item>
      <item>Željka Špadina</item>
    </derivirana_varijabla>
  </DomainObject.Predmet.OstaliListFormated>
  <DomainObject.Predmet.OstaliList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Sanja Topolovac, OIB 17828081305</item>
      <item>Katarina Stopić, OIB 94703442362</item>
      <item>Sanja Kučko, OIB 15425862399</item>
      <item>Ivana Brzuhalski Horvat, OIB 50477233891</item>
      <item>Ignac Pasanec, OIB 79941318248</item>
      <item>Dalibor Cetina, OIB 73880626571</item>
      <item>Tatjana Fanuko, OIB 54926042404</item>
      <item>Destri Ferčec, OIB 39938997806</item>
      <item>Kristian Frančula, OIB 45761795345</item>
      <item>Alja Kolenc Gotal, OIB 39976783875</item>
      <item>Tihana Pavlićević, OIB 41561020384</item>
      <item>Darko Kocijan, OIB 97814362165</item>
      <item>Dario Bajzek, OIB 25524436666</item>
      <item>Ivana Babić, OIB 67972693640</item>
      <item>Stjepan Babić, OIB 74653121129</item>
      <item>Blanka Baković, OIB 11411617851</item>
      <item>Krunoslav Baković, OIB 38645116874</item>
      <item>Željko Baković, OIB 81336576091</item>
      <item>Kristina Čižmešija, OIB 17047869769</item>
      <item>Blaženko Dujmenović, OIB 46532858248</item>
      <item>Damir Jembrih, OIB 61657373337</item>
      <item>Krunoslav Karagić, OIB 58289148235</item>
      <item>Vlasta Kezić, OIB 30386304648</item>
      <item>Marko Mažar, OIB 56986372324</item>
      <item>Željka Novak, OIB 52655461765</item>
      <item>Zdenkica Šarac, OIB 41089133299</item>
      <item>Damir Zmiša, OIB 78601511691</item>
      <item>Karlo Žmauc, OIB 75397611238</item>
      <item>Dario Papež, OIB 87554271709</item>
      <item>Jere Buva, OIB 19426496399</item>
      <item>Robert Furčić, OIB 92325681628</item>
      <item>Milan Grubišić, OIB 66038764118</item>
      <item>Ivica Gruja, OIB 54304438796</item>
      <item>Krešimir Kardum, OIB 26551982890</item>
      <item>Branka Krnić, OIB 83032193276</item>
      <item>Natalija Malenica, OIB </item>
      <item>Krešimir Matić, OIB 30408348779</item>
      <item>Mirjana Peran, OIB 56388151112</item>
      <item>Mili Reljanović, OIB 43832522963</item>
      <item>Diana Slavica, OIB 99631166350</item>
      <item>Ana Stančić, OIB 48317679304</item>
      <item>Damir Šarić, OIB 81308793429</item>
      <item>Igor Šumečki, OIB 11025003521</item>
      <item>Bojana Berović, OIB 53764597143</item>
      <item>Marijana Dubravica, OIB 60534598981</item>
      <item>Ivana Dujić, OIB 84954170536</item>
      <item>Ana Livaić, OIB </item>
      <item>Boris Nadoveza, OIB 81693393209</item>
      <item>Jagoda Radovčić, OIB 26077765854</item>
      <item>Jadranka Svirčić, OIB 71616377641</item>
      <item>Perica Šarić, OIB 29293868352</item>
      <item>Mario Šuperba, OIB 29638747290</item>
      <item>Krešimir Loffler, OIB 93986888774</item>
      <item>Kristina Behtan, OIB </item>
      <item>Snježana Bakran, OIB 35374129674</item>
      <item>Danijela Frančić, OIB 44973410322</item>
      <item>Nives Gerenčer, OIB 60185202321</item>
      <item>Natalija Herman, OIB 99700303319</item>
      <item>Branka Kolac, OIB 33596323687</item>
      <item>Josip Labazan, OIB 21192864979</item>
      <item>Slađana Lesjak, OIB 70104536720</item>
      <item>Sandra Mislović, OIB 43944122813</item>
      <item>Draženka Sobočan, OIB </item>
      <item>Marina Šimek, OIB 20435397641</item>
      <item>Marko Trojok, OIB 98023919165</item>
      <item>Tomislav Volf, OIB 16251663522</item>
      <item>Vanja Žižek, OIB 00122728377</item>
      <item>Alenka Bilić, OIB 12386032769</item>
      <item>Moris Bolković, OIB 99497381506</item>
      <item>Franka Bucić, OIB 59533335171</item>
      <item>Zlatko German, OIB 40185730303</item>
      <item>Sandra Kolić, OIB 55395915057</item>
      <item>Sabina Komparić, OIB 90708921779</item>
      <item>Meri Marasović, OIB </item>
      <item>Davorin Matić, OIB </item>
      <item>Sonja Miškulin, OIB 67205638105</item>
      <item>Tibor Radin, OIB 87457312290</item>
      <item>Jasminka Radoš, OIB 54165570304</item>
      <item>Sanja Teković, OIB 95907822649</item>
      <item>Drago Vrkljan, OIB 66705962769</item>
      <item>Saša Kirin, OIB 76375401635</item>
      <item>Ninoslav Dravinac, OIB 79670805305</item>
      <item>Josip Fruk, OIB 70612460740</item>
      <item>Ivica Kirin, OIB 46629735336</item>
      <item>Manda Badenić, OIB 93913616332</item>
      <item>Marina Jurić, OIB 39455599855</item>
      <item>Biserka Bilić, OIB 29033816560</item>
      <item>Marina Lisjak, OIB </item>
      <item>Mario Marić, OIB 33816500219</item>
      <item>Ivana Parać, OIB 37065726946</item>
      <item>Jurica Špoljarec, OIB 29888459151</item>
      <item>Rajka Grcić, OIB 87451189688</item>
      <item>Zdenko Črnelić, OIB 54309214908</item>
      <item>Antica Klarin, OIB 96169408712</item>
      <item>Marija Jadrić, OIB 29049205449</item>
      <item>Andreja Sabol, OIB 90193203132</item>
      <item>Marina Rendulić Kozina, OIB 57857931007</item>
      <item>Mijo Ost, OIB 10727964426</item>
      <item>Drago Burazer, OIB 11912928051</item>
      <item>Miloš Pendl, OIB 93913542628</item>
      <item>Mario Cicak, OIB 18484723011</item>
      <item>Sanja Jalšovec, OIB 30255395085</item>
      <item>Josipa Matoša, OIB 86120213742</item>
      <item>Vladimira Lučić, OIB 55491110480</item>
      <item>Ankica Bastalić, OIB 85849205026</item>
      <item>Dubravka Družić Azenić, OIB 70983449222</item>
      <item>Renata Kovačić, OIB </item>
      <item>Ana-marija Nahod, OIB 96833836239</item>
      <item>Valentina Ravlić, OIB 74794500883</item>
      <item>Ivana Zubatović, OIB 35027905346</item>
      <item>Ksenija Trivanović, OIB 42272574945</item>
      <item>Ana Rakuša, OIB 19878662154</item>
      <item>Sanja Šajatović, OIB 27799505889</item>
      <item>Ivana Kovačev, OIB 92907046538</item>
      <item>Željka Špadina, OIB 49768074464</item>
    </izvorni_sadrzaj>
    <derivirana_varijabla naziv="DomainObject.Predmet.OstaliList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Sanja Topolovac, OIB 17828081305</item>
      <item>Katarina Stopić, OIB 94703442362</item>
      <item>Sanja Kučko, OIB 15425862399</item>
      <item>Ivana Brzuhalski Horvat, OIB 50477233891</item>
      <item>Ignac Pasanec, OIB 79941318248</item>
      <item>Dalibor Cetina, OIB 73880626571</item>
      <item>Tatjana Fanuko, OIB 54926042404</item>
      <item>Destri Ferčec, OIB 39938997806</item>
      <item>Kristian Frančula, OIB 45761795345</item>
      <item>Alja Kolenc Gotal, OIB 39976783875</item>
      <item>Tihana Pavlićević, OIB 41561020384</item>
      <item>Darko Kocijan, OIB 97814362165</item>
      <item>Dario Bajzek, OIB 25524436666</item>
      <item>Ivana Babić, OIB 67972693640</item>
      <item>Stjepan Babić, OIB 74653121129</item>
      <item>Blanka Baković, OIB 11411617851</item>
      <item>Krunoslav Baković, OIB 38645116874</item>
      <item>Željko Baković, OIB 81336576091</item>
      <item>Kristina Čižmešija, OIB 17047869769</item>
      <item>Blaženko Dujmenović, OIB 46532858248</item>
      <item>Damir Jembrih, OIB 61657373337</item>
      <item>Krunoslav Karagić, OIB 58289148235</item>
      <item>Vlasta Kezić, OIB 30386304648</item>
      <item>Marko Mažar, OIB 56986372324</item>
      <item>Željka Novak, OIB 52655461765</item>
      <item>Zdenkica Šarac, OIB 41089133299</item>
      <item>Damir Zmiša, OIB 78601511691</item>
      <item>Karlo Žmauc, OIB 75397611238</item>
      <item>Dario Papež, OIB 87554271709</item>
      <item>Jere Buva, OIB 19426496399</item>
      <item>Robert Furčić, OIB 92325681628</item>
      <item>Milan Grubišić, OIB 66038764118</item>
      <item>Ivica Gruja, OIB 54304438796</item>
      <item>Krešimir Kardum, OIB 26551982890</item>
      <item>Branka Krnić, OIB 83032193276</item>
      <item>Natalija Malenica, OIB </item>
      <item>Krešimir Matić, OIB 30408348779</item>
      <item>Mirjana Peran, OIB 56388151112</item>
      <item>Mili Reljanović, OIB 43832522963</item>
      <item>Diana Slavica, OIB 99631166350</item>
      <item>Ana Stančić, OIB 48317679304</item>
      <item>Damir Šarić, OIB 81308793429</item>
      <item>Igor Šumečki, OIB 11025003521</item>
      <item>Bojana Berović, OIB 53764597143</item>
      <item>Marijana Dubravica, OIB 60534598981</item>
      <item>Ivana Dujić, OIB 84954170536</item>
      <item>Ana Livaić, OIB </item>
      <item>Boris Nadoveza, OIB 81693393209</item>
      <item>Jagoda Radovčić, OIB 26077765854</item>
      <item>Jadranka Svirčić, OIB 71616377641</item>
      <item>Perica Šarić, OIB 29293868352</item>
      <item>Mario Šuperba, OIB 29638747290</item>
      <item>Krešimir Loffler, OIB 93986888774</item>
      <item>Kristina Behtan, OIB </item>
      <item>Snježana Bakran, OIB 35374129674</item>
      <item>Danijela Frančić, OIB 44973410322</item>
      <item>Nives Gerenčer, OIB 60185202321</item>
      <item>Natalija Herman, OIB 99700303319</item>
      <item>Branka Kolac, OIB 33596323687</item>
      <item>Josip Labazan, OIB 21192864979</item>
      <item>Slađana Lesjak, OIB 70104536720</item>
      <item>Sandra Mislović, OIB 43944122813</item>
      <item>Draženka Sobočan, OIB </item>
      <item>Marina Šimek, OIB 20435397641</item>
      <item>Marko Trojok, OIB 98023919165</item>
      <item>Tomislav Volf, OIB 16251663522</item>
      <item>Vanja Žižek, OIB 00122728377</item>
      <item>Alenka Bilić, OIB 12386032769</item>
      <item>Moris Bolković, OIB 99497381506</item>
      <item>Franka Bucić, OIB 59533335171</item>
      <item>Zlatko German, OIB 40185730303</item>
      <item>Sandra Kolić, OIB 55395915057</item>
      <item>Sabina Komparić, OIB 90708921779</item>
      <item>Meri Marasović, OIB </item>
      <item>Davorin Matić, OIB </item>
      <item>Sonja Miškulin, OIB 67205638105</item>
      <item>Tibor Radin, OIB 87457312290</item>
      <item>Jasminka Radoš, OIB 54165570304</item>
      <item>Sanja Teković, OIB 95907822649</item>
      <item>Drago Vrkljan, OIB 66705962769</item>
      <item>Saša Kirin, OIB 76375401635</item>
      <item>Ninoslav Dravinac, OIB 79670805305</item>
      <item>Josip Fruk, OIB 70612460740</item>
      <item>Ivica Kirin, OIB 46629735336</item>
      <item>Manda Badenić, OIB 93913616332</item>
      <item>Marina Jurić, OIB 39455599855</item>
      <item>Biserka Bilić, OIB 29033816560</item>
      <item>Marina Lisjak, OIB </item>
      <item>Mario Marić, OIB 33816500219</item>
      <item>Ivana Parać, OIB 37065726946</item>
      <item>Jurica Špoljarec, OIB 29888459151</item>
      <item>Rajka Grcić, OIB 87451189688</item>
      <item>Zdenko Črnelić, OIB 54309214908</item>
      <item>Antica Klarin, OIB 96169408712</item>
      <item>Marija Jadrić, OIB 29049205449</item>
      <item>Andreja Sabol, OIB 90193203132</item>
      <item>Marina Rendulić Kozina, OIB 57857931007</item>
      <item>Mijo Ost, OIB 10727964426</item>
      <item>Drago Burazer, OIB 11912928051</item>
      <item>Miloš Pendl, OIB 93913542628</item>
      <item>Mario Cicak, OIB 18484723011</item>
      <item>Sanja Jalšovec, OIB 30255395085</item>
      <item>Josipa Matoša, OIB 86120213742</item>
      <item>Vladimira Lučić, OIB 55491110480</item>
      <item>Ankica Bastalić, OIB 85849205026</item>
      <item>Dubravka Družić Azenić, OIB 70983449222</item>
      <item>Renata Kovačić, OIB </item>
      <item>Ana-marija Nahod, OIB 96833836239</item>
      <item>Valentina Ravlić, OIB 74794500883</item>
      <item>Ivana Zubatović, OIB 35027905346</item>
      <item>Ksenija Trivanović, OIB 42272574945</item>
      <item>Ana Rakuša, OIB 19878662154</item>
      <item>Sanja Šajatović, OIB 27799505889</item>
      <item>Ivana Kovačev, OIB 92907046538</item>
      <item>Željka Špadina, OIB 49768074464</item>
    </derivirana_varijabla>
  </DomainObject.Predmet.OstaliListFormatedOIB>
  <DomainObject.Predmet.OstaliListFormatedWithAdress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Sanja Topolovac, Jasenovačka Ulica 16, 10000 Zagreb</item>
      <item>Katarina Stopić, Ulica Roberta Močiljanina 5, 10000 Zagreb</item>
      <item>Sanja Kučko, Podjezerska Ulica 10, 10362 Planina Gornja</item>
      <item>Ivana Brzuhalski Horvat, Kolodvorska Ulica 3, 40000 Čakovec</item>
      <item>Ignac Pasanec, Ulica Hrvatskog Proljeća 43, 10000 Zagreb</item>
      <item>Dalibor Cetina, Ulica Monte Paradiso 30, 52100 Pula</item>
      <item>Tatjana Fanuko, Bunarska Cesta 13, 52100 Pula</item>
      <item>Destri Ferčec, Vintijan 59, 52100 Vintijan</item>
      <item>Kristian Frančula, Ulica Bože Gumpca 32, 52100 Pula</item>
      <item>Alja Kolenc Gotal, Paduljski Put 19, 52100 Pula</item>
      <item>Tihana Pavlićević, Carlijeva Ulica 39, 52100 Pula</item>
      <item>Darko Kocijan, Savska Ulica 25, 10361 Sop</item>
      <item>Dario Bajzek, Ulica Ivana Pl. Zajca 15, 40000 Čakovec</item>
      <item>Ivana Babić, Ulica Jakova Gotovca 5, 10360 Sesvete</item>
      <item>Stjepan Babić, Sesvetska Ulica 37, 10362 Planina Gornja</item>
      <item>Blanka Baković, Stjepana Horvatića 1, 10360 Ivanja Reka</item>
      <item>Krunoslav Baković, Cvjetna Ulica 8, 10362 Paruževina</item>
      <item>Željko Baković, Ulica Josipa Kozarca 100, 44322 Lipovljani</item>
      <item>Kristina Čižmešija, Ćirilometodska Ulica 22, 10430 Samobor</item>
      <item>Blaženko Dujmenović, Vinogradska Ulica 13, 44000 Sisak</item>
      <item>Damir Jembrih, Mrnjaki 3, 10000 Zagreb</item>
      <item>Krunoslav Karagić, Omladinska Ulica 10, 10431 Brezje</item>
      <item>Vlasta Kezić, Ulica Naste Rojc 8, 10360 Sesvete</item>
      <item>Marko Mažar, Ulica Svetog Martina 12, 10361 Cerje</item>
      <item>Željka Novak, Selnica Psarjevačka 4, 10380 Selnica Psarjevačka</item>
      <item>Zdenkica Šarac, Gornjopoljska Ulica 18, 10360 Sesvete</item>
      <item>Damir Zmiša, Donja Drenova 8, 10382 Donja Drenova</item>
      <item>Karlo Žmauc, Ulica Slavoljuba Bulvana 20, 10000 Zagreb</item>
      <item>Dario Papež, Ulica Varoš 8, 44317 Stružec</item>
      <item>Jere Buva, Grubišići 70, 22000 Bilice</item>
      <item>Robert Furčić, Put Tanaje 3, 22000 Šibenik</item>
      <item>Milan Grubišić, Branitelja Domovinskog Rata 2 G, 22000 Šibenik</item>
      <item>Ivica Gruja, Ivana Meštrovića 26, 22000 Šibenik</item>
      <item>Krešimir Kardum, Istarska Ulica 56, 22000 Šibenik</item>
      <item>Branka Krnić, Gornji Krnići 25, 22221 Konjevrate</item>
      <item>Natalija Malenica, Cesta Šibenik-Perković 20, 22000 Danilo Biranj</item>
      <item>Krešimir Matić, Kornatska 58, 22000 Šibenik</item>
      <item>Mirjana Peran, Donja Grebaštica 30, 22000 Grebaštica</item>
      <item>Mili Reljanović, Put 1. Šibenskog Partiz.odreda 28, 22000 Šibenik</item>
      <item>Diana Slavica, Slavice 19, 22000 Bilice</item>
      <item>Ana Stančić, Ul.8.udarne Dalmat.brigade 24, 22000 Šibenik</item>
      <item>Damir Šarić, Trtarska 15 A, 22000 Šibenik</item>
      <item>Igor Šumečki, Bana Josipa Jelačića 13 F, 22000 Šibenik</item>
      <item>Bojana Berović, Jasenovo 23, 22000 Žaborić</item>
      <item>Marijana Dubravica, Stankovci 32, 23422 Stankovci</item>
      <item>Ivana Dujić, Prokljanska 55, 22000 Šibenik</item>
      <item>Ana Livaić, Ante Španje 36A, 22211 Vodice</item>
      <item>Boris Nadoveza, Ivana Meštrovića 62, 22000 Šibenik</item>
      <item>Jagoda Radovčić, Zadarska 32, 22000 Šibenik</item>
      <item>Jadranka Svirčić, Rešačka 8, 22000 Brodarica</item>
      <item>Perica Šarić, Grubišići 75, 22000 Bilice</item>
      <item>Mario Šuperba, Cesta Šibenik-split 82, 22000 Donje Polje</item>
      <item>Krešimir Loffler, Selčinska Ulica 28 A, 10360 Sesvete</item>
      <item>Kristina Behtan, Suhodol Zelinski 18A, 10382 Donja Zelina</item>
      <item>Snježana Bakran, Ulica Stjepana Radića 11, 10382 Donja Zelina</item>
      <item>Danijela Frančić, Ulica Nikole Tesle 12, 40000 Štefanec</item>
      <item>Nives Gerenčer, Ulica Ivana Pl. Zajca 33, 40000 Čakovec</item>
      <item>Natalija Herman, Vučetinec 173, 40000 Vučetinec</item>
      <item>Branka Kolac, Valenta Morandinija 3, 40000 Čakovec</item>
      <item>Josip Labazan, Ulica Antuna Mihanovića 2 A, 40000 Pribislavec</item>
      <item>Slađana Lesjak, Ulica Otona Župančića 5, 40000 Čakovec</item>
      <item>Sandra Mislović, Ulica Domovinskih Žrtava 28, 40000 Čakovec</item>
      <item>Draženka Sobočan, Ivana Plemenitog Zajca 45, 40000 Čakovec</item>
      <item>Marina Šimek, Varaždinska Ulica 69, 42242 Tužno</item>
      <item>Marko Trojok, Slakovec 84, 40000 Slakovec</item>
      <item>Tomislav Volf, Kalnička 29, 40000 Čakovec</item>
      <item>Vanja Žižek, Ulica Dr. Vlatka Mačeka 33, 40000 Čakovec</item>
      <item>Alenka Bilić, Ulica Borik 27, 52100 Pula</item>
      <item>Moris Bolković, Dalmatinska 57, 52207 Rakalj</item>
      <item>Franka Bucić, Osječka Ulica 22, 52100 Pula</item>
      <item>Zlatko German, Studenčeva Ulica 26, 52100 Pula</item>
      <item>Sandra Kolić, Glavani 29, 52207 Glavani</item>
      <item>Sabina Komparić, Palisina Ulica 13, 52100 Pula</item>
      <item>Meri Marasović, Ulica 11, 52100 Pula</item>
      <item>Davorin Matić, Pineta 23A, 52100 Valbandon</item>
      <item>Sonja Miškulin, Ulica Velog Jože 6, 52100 Pula</item>
      <item>Tibor Radin, Kvart Mimoza 3, 52100 Valbandon</item>
      <item>Jasminka Radoš, Ulica Velog Jože 10, 52100 Pula</item>
      <item>Sanja Teković, Mate Balote 47, 52207 Rakalj</item>
      <item>Drago Vrkljan, Kučine 23, 52100 Vinkuran</item>
      <item>Saša Kirin, POLJANICA 88 D (ranije: PEŠĆENICA, KOLODVORSKA, 88 D), 44272 Pešćenica</item>
      <item>Ninoslav Dravinac, Ivanjorečka Cesta 112, 10360 Ivanja Reka</item>
      <item>Josip Fruk, Bosna 8, 10380 Bosna</item>
      <item>Ivica Kirin, Poljanica 88 D, 44272 Pešćenica</item>
      <item>Manda Badenić, Kanarinska Ulica 74, 10000 Zagreb</item>
      <item>Marina Jurić, Podotočje Gornje 53/2, 10410 Gornje Podotočje</item>
      <item>Biserka Bilić, Ulica Hrvatskog Proljeća 26, 10000 Zagreb</item>
      <item>Marina Lisjak, Mije Silobod Bolšića 4, 10000 Zagreb</item>
      <item>Mario Marić, Ulica Hrvatskog Proljeća 40, 10000 Zagreb</item>
      <item>Ivana Parać, Sobolski Put 5, 10000 Zagreb</item>
      <item>Jurica Špoljarec, Špoljarci 3, 10000 Zagreb</item>
      <item>Rajka Grcić, Ulica Ladislava Šabana 30, 10360 Sesvete</item>
      <item>Zdenko Črnelić, Kraljevec Na Sutli 2, 49294 Kraljevec Na Sutli</item>
      <item>Antica Klarin, Ulica Stjepana Radića 42 A, 23000 Zadar</item>
      <item>Marija Jadrić, Riječka 1 A, 22213 Pirovac</item>
      <item>Andreja Sabol, Ulica Milke Trnine 17, 40000 Čakovec</item>
      <item>Marina Rendulić Kozina, Maksimirsko Naselje Ii. 4, 10000 Zagreb</item>
      <item>Mijo Ost, Ličko Lešće 1, 53220 Ličko Lešće</item>
      <item>Drago Burazer, Ulica Vida Došena 24, 10000 Zagreb</item>
      <item>Miloš Pendl, Ulica Ljerke Šram 2, 10000 Zagreb</item>
      <item>Mario Cicak, Franje Puđaka 28/1, 10360 Sesvete</item>
      <item>Sanja Jalšovec, Radnička 74, 40000 Savska Ves</item>
      <item>Josipa Matoša, Zasadbreg 188 A, 40000 Zasadbreg</item>
      <item>Vladimira Lučić, Ulica Matije Gupca 50, 10290 Zaprešić</item>
      <item>Ankica Bastalić, Bastalićeva Ulica Ii. 2, 10363 Moravče</item>
      <item>Dubravka Družić Azenić, Rebro 36/18, 10360 Sesvete</item>
      <item>Renata Kovačić, Matije Gupca 36, 10380 Sveti Ivan Zelina</item>
      <item>Ana-marija Nahod, Lička Ulica 4, 10360 Soblinec</item>
      <item>Valentina Ravlić, I. Odvojak Josipa Barberića 4, 10361 Čista Mlaka</item>
      <item>Ivana Zubatović, Ulica Slavka Tomerlina 12 A, 10360 Sesvete</item>
      <item>Ksenija Trivanović, Ulica Hrvatskog Preporoda 67 B, 10370 Dugo Selo</item>
      <item>Ana Rakuša, Vučetićev Prilaz 3, 10000 Zagreb</item>
      <item>Sanja Šajatović, Ližnjan 25, 52204 Ližnjan</item>
      <item>Ivana Kovačev, Požeška 6, 21000 Split</item>
      <item>Željka Špadina, Vlašić 51, 22240 Dubrava Kod Tisna</item>
    </izvorni_sadrzaj>
    <derivirana_varijabla naziv="DomainObject.Predmet.OstaliListFormatedWithAdress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Sanja Topolovac, Jasenovačka Ulica 16, 10000 Zagreb</item>
      <item>Katarina Stopić, Ulica Roberta Močiljanina 5, 10000 Zagreb</item>
      <item>Sanja Kučko, Podjezerska Ulica 10, 10362 Planina Gornja</item>
      <item>Ivana Brzuhalski Horvat, Kolodvorska Ulica 3, 40000 Čakovec</item>
      <item>Ignac Pasanec, Ulica Hrvatskog Proljeća 43, 10000 Zagreb</item>
      <item>Dalibor Cetina, Ulica Monte Paradiso 30, 52100 Pula</item>
      <item>Tatjana Fanuko, Bunarska Cesta 13, 52100 Pula</item>
      <item>Destri Ferčec, Vintijan 59, 52100 Vintijan</item>
      <item>Kristian Frančula, Ulica Bože Gumpca 32, 52100 Pula</item>
      <item>Alja Kolenc Gotal, Paduljski Put 19, 52100 Pula</item>
      <item>Tihana Pavlićević, Carlijeva Ulica 39, 52100 Pula</item>
      <item>Darko Kocijan, Savska Ulica 25, 10361 Sop</item>
      <item>Dario Bajzek, Ulica Ivana Pl. Zajca 15, 40000 Čakovec</item>
      <item>Ivana Babić, Ulica Jakova Gotovca 5, 10360 Sesvete</item>
      <item>Stjepan Babić, Sesvetska Ulica 37, 10362 Planina Gornja</item>
      <item>Blanka Baković, Stjepana Horvatića 1, 10360 Ivanja Reka</item>
      <item>Krunoslav Baković, Cvjetna Ulica 8, 10362 Paruževina</item>
      <item>Željko Baković, Ulica Josipa Kozarca 100, 44322 Lipovljani</item>
      <item>Kristina Čižmešija, Ćirilometodska Ulica 22, 10430 Samobor</item>
      <item>Blaženko Dujmenović, Vinogradska Ulica 13, 44000 Sisak</item>
      <item>Damir Jembrih, Mrnjaki 3, 10000 Zagreb</item>
      <item>Krunoslav Karagić, Omladinska Ulica 10, 10431 Brezje</item>
      <item>Vlasta Kezić, Ulica Naste Rojc 8, 10360 Sesvete</item>
      <item>Marko Mažar, Ulica Svetog Martina 12, 10361 Cerje</item>
      <item>Željka Novak, Selnica Psarjevačka 4, 10380 Selnica Psarjevačka</item>
      <item>Zdenkica Šarac, Gornjopoljska Ulica 18, 10360 Sesvete</item>
      <item>Damir Zmiša, Donja Drenova 8, 10382 Donja Drenova</item>
      <item>Karlo Žmauc, Ulica Slavoljuba Bulvana 20, 10000 Zagreb</item>
      <item>Dario Papež, Ulica Varoš 8, 44317 Stružec</item>
      <item>Jere Buva, Grubišići 70, 22000 Bilice</item>
      <item>Robert Furčić, Put Tanaje 3, 22000 Šibenik</item>
      <item>Milan Grubišić, Branitelja Domovinskog Rata 2 G, 22000 Šibenik</item>
      <item>Ivica Gruja, Ivana Meštrovića 26, 22000 Šibenik</item>
      <item>Krešimir Kardum, Istarska Ulica 56, 22000 Šibenik</item>
      <item>Branka Krnić, Gornji Krnići 25, 22221 Konjevrate</item>
      <item>Natalija Malenica, Cesta Šibenik-Perković 20, 22000 Danilo Biranj</item>
      <item>Krešimir Matić, Kornatska 58, 22000 Šibenik</item>
      <item>Mirjana Peran, Donja Grebaštica 30, 22000 Grebaštica</item>
      <item>Mili Reljanović, Put 1. Šibenskog Partiz.odreda 28, 22000 Šibenik</item>
      <item>Diana Slavica, Slavice 19, 22000 Bilice</item>
      <item>Ana Stančić, Ul.8.udarne Dalmat.brigade 24, 22000 Šibenik</item>
      <item>Damir Šarić, Trtarska 15 A, 22000 Šibenik</item>
      <item>Igor Šumečki, Bana Josipa Jelačića 13 F, 22000 Šibenik</item>
      <item>Bojana Berović, Jasenovo 23, 22000 Žaborić</item>
      <item>Marijana Dubravica, Stankovci 32, 23422 Stankovci</item>
      <item>Ivana Dujić, Prokljanska 55, 22000 Šibenik</item>
      <item>Ana Livaić, Ante Španje 36A, 22211 Vodice</item>
      <item>Boris Nadoveza, Ivana Meštrovića 62, 22000 Šibenik</item>
      <item>Jagoda Radovčić, Zadarska 32, 22000 Šibenik</item>
      <item>Jadranka Svirčić, Rešačka 8, 22000 Brodarica</item>
      <item>Perica Šarić, Grubišići 75, 22000 Bilice</item>
      <item>Mario Šuperba, Cesta Šibenik-split 82, 22000 Donje Polje</item>
      <item>Krešimir Loffler, Selčinska Ulica 28 A, 10360 Sesvete</item>
      <item>Kristina Behtan, Suhodol Zelinski 18A, 10382 Donja Zelina</item>
      <item>Snježana Bakran, Ulica Stjepana Radića 11, 10382 Donja Zelina</item>
      <item>Danijela Frančić, Ulica Nikole Tesle 12, 40000 Štefanec</item>
      <item>Nives Gerenčer, Ulica Ivana Pl. Zajca 33, 40000 Čakovec</item>
      <item>Natalija Herman, Vučetinec 173, 40000 Vučetinec</item>
      <item>Branka Kolac, Valenta Morandinija 3, 40000 Čakovec</item>
      <item>Josip Labazan, Ulica Antuna Mihanovića 2 A, 40000 Pribislavec</item>
      <item>Slađana Lesjak, Ulica Otona Župančića 5, 40000 Čakovec</item>
      <item>Sandra Mislović, Ulica Domovinskih Žrtava 28, 40000 Čakovec</item>
      <item>Draženka Sobočan, Ivana Plemenitog Zajca 45, 40000 Čakovec</item>
      <item>Marina Šimek, Varaždinska Ulica 69, 42242 Tužno</item>
      <item>Marko Trojok, Slakovec 84, 40000 Slakovec</item>
      <item>Tomislav Volf, Kalnička 29, 40000 Čakovec</item>
      <item>Vanja Žižek, Ulica Dr. Vlatka Mačeka 33, 40000 Čakovec</item>
      <item>Alenka Bilić, Ulica Borik 27, 52100 Pula</item>
      <item>Moris Bolković, Dalmatinska 57, 52207 Rakalj</item>
      <item>Franka Bucić, Osječka Ulica 22, 52100 Pula</item>
      <item>Zlatko German, Studenčeva Ulica 26, 52100 Pula</item>
      <item>Sandra Kolić, Glavani 29, 52207 Glavani</item>
      <item>Sabina Komparić, Palisina Ulica 13, 52100 Pula</item>
      <item>Meri Marasović, Ulica 11, 52100 Pula</item>
      <item>Davorin Matić, Pineta 23A, 52100 Valbandon</item>
      <item>Sonja Miškulin, Ulica Velog Jože 6, 52100 Pula</item>
      <item>Tibor Radin, Kvart Mimoza 3, 52100 Valbandon</item>
      <item>Jasminka Radoš, Ulica Velog Jože 10, 52100 Pula</item>
      <item>Sanja Teković, Mate Balote 47, 52207 Rakalj</item>
      <item>Drago Vrkljan, Kučine 23, 52100 Vinkuran</item>
      <item>Saša Kirin, POLJANICA 88 D (ranije: PEŠĆENICA, KOLODVORSKA, 88 D), 44272 Pešćenica</item>
      <item>Ninoslav Dravinac, Ivanjorečka Cesta 112, 10360 Ivanja Reka</item>
      <item>Josip Fruk, Bosna 8, 10380 Bosna</item>
      <item>Ivica Kirin, Poljanica 88 D, 44272 Pešćenica</item>
      <item>Manda Badenić, Kanarinska Ulica 74, 10000 Zagreb</item>
      <item>Marina Jurić, Podotočje Gornje 53/2, 10410 Gornje Podotočje</item>
      <item>Biserka Bilić, Ulica Hrvatskog Proljeća 26, 10000 Zagreb</item>
      <item>Marina Lisjak, Mije Silobod Bolšića 4, 10000 Zagreb</item>
      <item>Mario Marić, Ulica Hrvatskog Proljeća 40, 10000 Zagreb</item>
      <item>Ivana Parać, Sobolski Put 5, 10000 Zagreb</item>
      <item>Jurica Špoljarec, Špoljarci 3, 10000 Zagreb</item>
      <item>Rajka Grcić, Ulica Ladislava Šabana 30, 10360 Sesvete</item>
      <item>Zdenko Črnelić, Kraljevec Na Sutli 2, 49294 Kraljevec Na Sutli</item>
      <item>Antica Klarin, Ulica Stjepana Radića 42 A, 23000 Zadar</item>
      <item>Marija Jadrić, Riječka 1 A, 22213 Pirovac</item>
      <item>Andreja Sabol, Ulica Milke Trnine 17, 40000 Čakovec</item>
      <item>Marina Rendulić Kozina, Maksimirsko Naselje Ii. 4, 10000 Zagreb</item>
      <item>Mijo Ost, Ličko Lešće 1, 53220 Ličko Lešće</item>
      <item>Drago Burazer, Ulica Vida Došena 24, 10000 Zagreb</item>
      <item>Miloš Pendl, Ulica Ljerke Šram 2, 10000 Zagreb</item>
      <item>Mario Cicak, Franje Puđaka 28/1, 10360 Sesvete</item>
      <item>Sanja Jalšovec, Radnička 74, 40000 Savska Ves</item>
      <item>Josipa Matoša, Zasadbreg 188 A, 40000 Zasadbreg</item>
      <item>Vladimira Lučić, Ulica Matije Gupca 50, 10290 Zaprešić</item>
      <item>Ankica Bastalić, Bastalićeva Ulica Ii. 2, 10363 Moravče</item>
      <item>Dubravka Družić Azenić, Rebro 36/18, 10360 Sesvete</item>
      <item>Renata Kovačić, Matije Gupca 36, 10380 Sveti Ivan Zelina</item>
      <item>Ana-marija Nahod, Lička Ulica 4, 10360 Soblinec</item>
      <item>Valentina Ravlić, I. Odvojak Josipa Barberića 4, 10361 Čista Mlaka</item>
      <item>Ivana Zubatović, Ulica Slavka Tomerlina 12 A, 10360 Sesvete</item>
      <item>Ksenija Trivanović, Ulica Hrvatskog Preporoda 67 B, 10370 Dugo Selo</item>
      <item>Ana Rakuša, Vučetićev Prilaz 3, 10000 Zagreb</item>
      <item>Sanja Šajatović, Ližnjan 25, 52204 Ližnjan</item>
      <item>Ivana Kovačev, Požeška 6, 21000 Split</item>
      <item>Željka Špadina, Vlašić 51, 22240 Dubrava Kod Tisna</item>
    </derivirana_varijabla>
  </DomainObject.Predmet.OstaliListFormatedWithAdress>
  <DomainObject.Predmet.OstaliListFormatedWithAdressOIB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Sanja Topolovac, OIB 17828081305, Jasenovačka Ulica 16, 10000 Zagreb</item>
      <item>Katarina Stopić, OIB 94703442362, Ulica Roberta Močiljanina 5, 10000 Zagreb</item>
      <item>Sanja Kučko, OIB 15425862399, Podjezerska Ulica 10, 10362 Planina Gornja</item>
      <item>Ivana Brzuhalski Horvat, OIB 50477233891, Kolodvorska Ulica 3, 40000 Čakovec</item>
      <item>Ignac Pasanec, OIB 79941318248, Ulica Hrvatskog Proljeća 43, 10000 Zagreb</item>
      <item>Dalibor Cetina, OIB 73880626571, Ulica Monte Paradiso 30, 52100 Pula</item>
      <item>Tatjana Fanuko, OIB 54926042404, Bunarska Cesta 13, 52100 Pula</item>
      <item>Destri Ferčec, OIB 39938997806, Vintijan 59, 52100 Vintijan</item>
      <item>Kristian Frančula, OIB 45761795345, Ulica Bože Gumpca 32, 52100 Pula</item>
      <item>Alja Kolenc Gotal, OIB 39976783875, Paduljski Put 19, 52100 Pula</item>
      <item>Tihana Pavlićević, OIB 41561020384, Carlijeva Ulica 39, 52100 Pula</item>
      <item>Darko Kocijan, OIB 97814362165, Savska Ulica 25, 10361 Sop</item>
      <item>Dario Bajzek, OIB 25524436666, Ulica Ivana Pl. Zajca 15, 40000 Čakovec</item>
      <item>Ivana Babić, OIB 67972693640, Ulica Jakova Gotovca 5, 10360 Sesvete</item>
      <item>Stjepan Babić, OIB 74653121129, Sesvetska Ulica 37, 10362 Planina Gornja</item>
      <item>Blanka Baković, OIB 11411617851, Stjepana Horvatića 1, 10360 Ivanja Reka</item>
      <item>Krunoslav Baković, OIB 38645116874, Cvjetna Ulica 8, 10362 Paruževina</item>
      <item>Željko Baković, OIB 81336576091, Ulica Josipa Kozarca 100, 44322 Lipovljani</item>
      <item>Kristina Čižmešija, OIB 17047869769, Ćirilometodska Ulica 22, 10430 Samobor</item>
      <item>Blaženko Dujmenović, OIB 46532858248, Vinogradska Ulica 13, 44000 Sisak</item>
      <item>Damir Jembrih, OIB 61657373337, Mrnjaki 3, 10000 Zagreb</item>
      <item>Krunoslav Karagić, OIB 58289148235, Omladinska Ulica 10, 10431 Brezje</item>
      <item>Vlasta Kezić, OIB 30386304648, Ulica Naste Rojc 8, 10360 Sesvete</item>
      <item>Marko Mažar, OIB 56986372324, Ulica Svetog Martina 12, 10361 Cerje</item>
      <item>Željka Novak, OIB 52655461765, Selnica Psarjevačka 4, 10380 Selnica Psarjevačka</item>
      <item>Zdenkica Šarac, OIB 41089133299, Gornjopoljska Ulica 18, 10360 Sesvete</item>
      <item>Damir Zmiša, OIB 78601511691, Donja Drenova 8, 10382 Donja Drenova</item>
      <item>Karlo Žmauc, OIB 75397611238, Ulica Slavoljuba Bulvana 20, 10000 Zagreb</item>
      <item>Dario Papež, OIB 87554271709, Ulica Varoš 8, 44317 Stružec</item>
      <item>Jere Buva, OIB 19426496399, Grubišići 70, 22000 Bilice</item>
      <item>Robert Furčić, OIB 92325681628, Put Tanaje 3, 22000 Šibenik</item>
      <item>Milan Grubišić, OIB 66038764118, Branitelja Domovinskog Rata 2 G, 22000 Šibenik</item>
      <item>Ivica Gruja, OIB 54304438796, Ivana Meštrovića 26, 22000 Šibenik</item>
      <item>Krešimir Kardum, OIB 26551982890, Istarska Ulica 56, 22000 Šibenik</item>
      <item>Branka Krnić, OIB 83032193276, Gornji Krnići 25, 22221 Konjevrate</item>
      <item>Natalija Malenica, OIB , Cesta Šibenik-Perković 20, 22000 Danilo Biranj</item>
      <item>Krešimir Matić, OIB 30408348779, Kornatska 58, 22000 Šibenik</item>
      <item>Mirjana Peran, OIB 56388151112, Donja Grebaštica 30, 22000 Grebaštica</item>
      <item>Mili Reljanović, OIB 43832522963, Put 1. Šibenskog Partiz.odreda 28, 22000 Šibenik</item>
      <item>Diana Slavica, OIB 99631166350, Slavice 19, 22000 Bilice</item>
      <item>Ana Stančić, OIB 48317679304, Ul.8.udarne Dalmat.brigade 24, 22000 Šibenik</item>
      <item>Damir Šarić, OIB 81308793429, Trtarska 15 A, 22000 Šibenik</item>
      <item>Igor Šumečki, OIB 11025003521, Bana Josipa Jelačića 13 F, 22000 Šibenik</item>
      <item>Bojana Berović, OIB 53764597143, Jasenovo 23, 22000 Žaborić</item>
      <item>Marijana Dubravica, OIB 60534598981, Stankovci 32, 23422 Stankovci</item>
      <item>Ivana Dujić, OIB 84954170536, Prokljanska 55, 22000 Šibenik</item>
      <item>Ana Livaić, OIB , Ante Španje 36A, 22211 Vodice</item>
      <item>Boris Nadoveza, OIB 81693393209, Ivana Meštrovića 62, 22000 Šibenik</item>
      <item>Jagoda Radovčić, OIB 26077765854, Zadarska 32, 22000 Šibenik</item>
      <item>Jadranka Svirčić, OIB 71616377641, Rešačka 8, 22000 Brodarica</item>
      <item>Perica Šarić, OIB 29293868352, Grubišići 75, 22000 Bilice</item>
      <item>Mario Šuperba, OIB 29638747290, Cesta Šibenik-split 82, 22000 Donje Polje</item>
      <item>Krešimir Loffler, OIB 93986888774, Selčinska Ulica 28 A, 10360 Sesvete</item>
      <item>Kristina Behtan, OIB , Suhodol Zelinski 18A, 10382 Donja Zelina</item>
      <item>Snježana Bakran, OIB 35374129674, Ulica Stjepana Radića 11, 10382 Donja Zelina</item>
      <item>Danijela Frančić, OIB 44973410322, Ulica Nikole Tesle 12, 40000 Štefanec</item>
      <item>Nives Gerenčer, OIB 60185202321, Ulica Ivana Pl. Zajca 33, 40000 Čakovec</item>
      <item>Natalija Herman, OIB 99700303319, Vučetinec 173, 40000 Vučetinec</item>
      <item>Branka Kolac, OIB 33596323687, Valenta Morandinija 3, 40000 Čakovec</item>
      <item>Josip Labazan, OIB 21192864979, Ulica Antuna Mihanovića 2 A, 40000 Pribislavec</item>
      <item>Slađana Lesjak, OIB 70104536720, Ulica Otona Župančića 5, 40000 Čakovec</item>
      <item>Sandra Mislović, OIB 43944122813, Ulica Domovinskih Žrtava 28, 40000 Čakovec</item>
      <item>Draženka Sobočan, OIB , Ivana Plemenitog Zajca 45, 40000 Čakovec</item>
      <item>Marina Šimek, OIB 20435397641, Varaždinska Ulica 69, 42242 Tužno</item>
      <item>Marko Trojok, OIB 98023919165, Slakovec 84, 40000 Slakovec</item>
      <item>Tomislav Volf, OIB 16251663522, Kalnička 29, 40000 Čakovec</item>
      <item>Vanja Žižek, OIB 00122728377, Ulica Dr. Vlatka Mačeka 33, 40000 Čakovec</item>
      <item>Alenka Bilić, OIB 12386032769, Ulica Borik 27, 52100 Pula</item>
      <item>Moris Bolković, OIB 99497381506, Dalmatinska 57, 52207 Rakalj</item>
      <item>Franka Bucić, OIB 59533335171, Osječka Ulica 22, 52100 Pula</item>
      <item>Zlatko German, OIB 40185730303, Studenčeva Ulica 26, 52100 Pula</item>
      <item>Sandra Kolić, OIB 55395915057, Glavani 29, 52207 Glavani</item>
      <item>Sabina Komparić, OIB 90708921779, Palisina Ulica 13, 52100 Pula</item>
      <item>Meri Marasović, OIB , Ulica 11, 52100 Pula</item>
      <item>Davorin Matić, OIB , Pineta 23A, 52100 Valbandon</item>
      <item>Sonja Miškulin, OIB 67205638105, Ulica Velog Jože 6, 52100 Pula</item>
      <item>Tibor Radin, OIB 87457312290, Kvart Mimoza 3, 52100 Valbandon</item>
      <item>Jasminka Radoš, OIB 54165570304, Ulica Velog Jože 10, 52100 Pula</item>
      <item>Sanja Teković, OIB 95907822649, Mate Balote 47, 52207 Rakalj</item>
      <item>Drago Vrkljan, OIB 66705962769, Kučine 23, 52100 Vinkuran</item>
      <item>Saša Kirin, OIB 76375401635, POLJANICA 88 D (ranije: PEŠĆENICA, KOLODVORSKA, 88 D), 44272 Pešćenica</item>
      <item>Ninoslav Dravinac, OIB 79670805305, Ivanjorečka Cesta 112, 10360 Ivanja Reka</item>
      <item>Josip Fruk, OIB 70612460740, Bosna 8, 10380 Bosna</item>
      <item>Ivica Kirin, OIB 46629735336, Poljanica 88 D, 44272 Pešćenica</item>
      <item>Manda Badenić, OIB 93913616332, Kanarinska Ulica 74, 10000 Zagreb</item>
      <item>Marina Jurić, OIB 39455599855, Podotočje Gornje 53/2, 10410 Gornje Podotočje</item>
      <item>Biserka Bilić, OIB 29033816560, Ulica Hrvatskog Proljeća 26, 10000 Zagreb</item>
      <item>Marina Lisjak, OIB , Mije Silobod Bolšića 4, 10000 Zagreb</item>
      <item>Mario Marić, OIB 33816500219, Ulica Hrvatskog Proljeća 40, 10000 Zagreb</item>
      <item>Ivana Parać, OIB 37065726946, Sobolski Put 5, 10000 Zagreb</item>
      <item>Jurica Špoljarec, OIB 29888459151, Špoljarci 3, 10000 Zagreb</item>
      <item>Rajka Grcić, OIB 87451189688, Ulica Ladislava Šabana 30, 10360 Sesvete</item>
      <item>Zdenko Črnelić, OIB 54309214908, Kraljevec Na Sutli 2, 49294 Kraljevec Na Sutli</item>
      <item>Antica Klarin, OIB 96169408712, Ulica Stjepana Radića 42 A, 23000 Zadar</item>
      <item>Marija Jadrić, OIB 29049205449, Riječka 1 A, 22213 Pirovac</item>
      <item>Andreja Sabol, OIB 90193203132, Ulica Milke Trnine 17, 40000 Čakovec</item>
      <item>Marina Rendulić Kozina, OIB 57857931007, Maksimirsko Naselje Ii. 4, 10000 Zagreb</item>
      <item>Mijo Ost, OIB 10727964426, Ličko Lešće 1, 53220 Ličko Lešće</item>
      <item>Drago Burazer, OIB 11912928051, Ulica Vida Došena 24, 10000 Zagreb</item>
      <item>Miloš Pendl, OIB 93913542628, Ulica Ljerke Šram 2, 10000 Zagreb</item>
      <item>Mario Cicak, OIB 18484723011, Franje Puđaka 28/1, 10360 Sesvete</item>
      <item>Sanja Jalšovec, OIB 30255395085, Radnička 74, 40000 Savska Ves</item>
      <item>Josipa Matoša, OIB 86120213742, Zasadbreg 188 A, 40000 Zasadbreg</item>
      <item>Vladimira Lučić, OIB 55491110480, Ulica Matije Gupca 50, 10290 Zaprešić</item>
      <item>Ankica Bastalić, OIB 85849205026, Bastalićeva Ulica Ii. 2, 10363 Moravče</item>
      <item>Dubravka Družić Azenić, OIB 70983449222, Rebro 36/18, 10360 Sesvete</item>
      <item>Renata Kovačić, OIB , Matije Gupca 36, 10380 Sveti Ivan Zelina</item>
      <item>Ana-marija Nahod, OIB 96833836239, Lička Ulica 4, 10360 Soblinec</item>
      <item>Valentina Ravlić, OIB 74794500883, I. Odvojak Josipa Barberića 4, 10361 Čista Mlaka</item>
      <item>Ivana Zubatović, OIB 35027905346, Ulica Slavka Tomerlina 12 A, 10360 Sesvete</item>
      <item>Ksenija Trivanović, OIB 42272574945, Ulica Hrvatskog Preporoda 67 B, 10370 Dugo Selo</item>
      <item>Ana Rakuša, OIB 19878662154, Vučetićev Prilaz 3, 10000 Zagreb</item>
      <item>Sanja Šajatović, OIB 27799505889, Ližnjan 25, 52204 Ližnjan</item>
      <item>Ivana Kovačev, OIB 92907046538, Požeška 6, 21000 Split</item>
      <item>Željka Špadina, OIB 49768074464, Vlašić 51, 22240 Dubrava Kod Tisna</item>
    </izvorni_sadrzaj>
    <derivirana_varijabla naziv="DomainObject.Predmet.OstaliListFormatedWithAdressOIB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Sanja Topolovac, OIB 17828081305, Jasenovačka Ulica 16, 10000 Zagreb</item>
      <item>Katarina Stopić, OIB 94703442362, Ulica Roberta Močiljanina 5, 10000 Zagreb</item>
      <item>Sanja Kučko, OIB 15425862399, Podjezerska Ulica 10, 10362 Planina Gornja</item>
      <item>Ivana Brzuhalski Horvat, OIB 50477233891, Kolodvorska Ulica 3, 40000 Čakovec</item>
      <item>Ignac Pasanec, OIB 79941318248, Ulica Hrvatskog Proljeća 43, 10000 Zagreb</item>
      <item>Dalibor Cetina, OIB 73880626571, Ulica Monte Paradiso 30, 52100 Pula</item>
      <item>Tatjana Fanuko, OIB 54926042404, Bunarska Cesta 13, 52100 Pula</item>
      <item>Destri Ferčec, OIB 39938997806, Vintijan 59, 52100 Vintijan</item>
      <item>Kristian Frančula, OIB 45761795345, Ulica Bože Gumpca 32, 52100 Pula</item>
      <item>Alja Kolenc Gotal, OIB 39976783875, Paduljski Put 19, 52100 Pula</item>
      <item>Tihana Pavlićević, OIB 41561020384, Carlijeva Ulica 39, 52100 Pula</item>
      <item>Darko Kocijan, OIB 97814362165, Savska Ulica 25, 10361 Sop</item>
      <item>Dario Bajzek, OIB 25524436666, Ulica Ivana Pl. Zajca 15, 40000 Čakovec</item>
      <item>Ivana Babić, OIB 67972693640, Ulica Jakova Gotovca 5, 10360 Sesvete</item>
      <item>Stjepan Babić, OIB 74653121129, Sesvetska Ulica 37, 10362 Planina Gornja</item>
      <item>Blanka Baković, OIB 11411617851, Stjepana Horvatića 1, 10360 Ivanja Reka</item>
      <item>Krunoslav Baković, OIB 38645116874, Cvjetna Ulica 8, 10362 Paruževina</item>
      <item>Željko Baković, OIB 81336576091, Ulica Josipa Kozarca 100, 44322 Lipovljani</item>
      <item>Kristina Čižmešija, OIB 17047869769, Ćirilometodska Ulica 22, 10430 Samobor</item>
      <item>Blaženko Dujmenović, OIB 46532858248, Vinogradska Ulica 13, 44000 Sisak</item>
      <item>Damir Jembrih, OIB 61657373337, Mrnjaki 3, 10000 Zagreb</item>
      <item>Krunoslav Karagić, OIB 58289148235, Omladinska Ulica 10, 10431 Brezje</item>
      <item>Vlasta Kezić, OIB 30386304648, Ulica Naste Rojc 8, 10360 Sesvete</item>
      <item>Marko Mažar, OIB 56986372324, Ulica Svetog Martina 12, 10361 Cerje</item>
      <item>Željka Novak, OIB 52655461765, Selnica Psarjevačka 4, 10380 Selnica Psarjevačka</item>
      <item>Zdenkica Šarac, OIB 41089133299, Gornjopoljska Ulica 18, 10360 Sesvete</item>
      <item>Damir Zmiša, OIB 78601511691, Donja Drenova 8, 10382 Donja Drenova</item>
      <item>Karlo Žmauc, OIB 75397611238, Ulica Slavoljuba Bulvana 20, 10000 Zagreb</item>
      <item>Dario Papež, OIB 87554271709, Ulica Varoš 8, 44317 Stružec</item>
      <item>Jere Buva, OIB 19426496399, Grubišići 70, 22000 Bilice</item>
      <item>Robert Furčić, OIB 92325681628, Put Tanaje 3, 22000 Šibenik</item>
      <item>Milan Grubišić, OIB 66038764118, Branitelja Domovinskog Rata 2 G, 22000 Šibenik</item>
      <item>Ivica Gruja, OIB 54304438796, Ivana Meštrovića 26, 22000 Šibenik</item>
      <item>Krešimir Kardum, OIB 26551982890, Istarska Ulica 56, 22000 Šibenik</item>
      <item>Branka Krnić, OIB 83032193276, Gornji Krnići 25, 22221 Konjevrate</item>
      <item>Natalija Malenica, OIB , Cesta Šibenik-Perković 20, 22000 Danilo Biranj</item>
      <item>Krešimir Matić, OIB 30408348779, Kornatska 58, 22000 Šibenik</item>
      <item>Mirjana Peran, OIB 56388151112, Donja Grebaštica 30, 22000 Grebaštica</item>
      <item>Mili Reljanović, OIB 43832522963, Put 1. Šibenskog Partiz.odreda 28, 22000 Šibenik</item>
      <item>Diana Slavica, OIB 99631166350, Slavice 19, 22000 Bilice</item>
      <item>Ana Stančić, OIB 48317679304, Ul.8.udarne Dalmat.brigade 24, 22000 Šibenik</item>
      <item>Damir Šarić, OIB 81308793429, Trtarska 15 A, 22000 Šibenik</item>
      <item>Igor Šumečki, OIB 11025003521, Bana Josipa Jelačića 13 F, 22000 Šibenik</item>
      <item>Bojana Berović, OIB 53764597143, Jasenovo 23, 22000 Žaborić</item>
      <item>Marijana Dubravica, OIB 60534598981, Stankovci 32, 23422 Stankovci</item>
      <item>Ivana Dujić, OIB 84954170536, Prokljanska 55, 22000 Šibenik</item>
      <item>Ana Livaić, OIB , Ante Španje 36A, 22211 Vodice</item>
      <item>Boris Nadoveza, OIB 81693393209, Ivana Meštrovića 62, 22000 Šibenik</item>
      <item>Jagoda Radovčić, OIB 26077765854, Zadarska 32, 22000 Šibenik</item>
      <item>Jadranka Svirčić, OIB 71616377641, Rešačka 8, 22000 Brodarica</item>
      <item>Perica Šarić, OIB 29293868352, Grubišići 75, 22000 Bilice</item>
      <item>Mario Šuperba, OIB 29638747290, Cesta Šibenik-split 82, 22000 Donje Polje</item>
      <item>Krešimir Loffler, OIB 93986888774, Selčinska Ulica 28 A, 10360 Sesvete</item>
      <item>Kristina Behtan, OIB , Suhodol Zelinski 18A, 10382 Donja Zelina</item>
      <item>Snježana Bakran, OIB 35374129674, Ulica Stjepana Radića 11, 10382 Donja Zelina</item>
      <item>Danijela Frančić, OIB 44973410322, Ulica Nikole Tesle 12, 40000 Štefanec</item>
      <item>Nives Gerenčer, OIB 60185202321, Ulica Ivana Pl. Zajca 33, 40000 Čakovec</item>
      <item>Natalija Herman, OIB 99700303319, Vučetinec 173, 40000 Vučetinec</item>
      <item>Branka Kolac, OIB 33596323687, Valenta Morandinija 3, 40000 Čakovec</item>
      <item>Josip Labazan, OIB 21192864979, Ulica Antuna Mihanovića 2 A, 40000 Pribislavec</item>
      <item>Slađana Lesjak, OIB 70104536720, Ulica Otona Župančića 5, 40000 Čakovec</item>
      <item>Sandra Mislović, OIB 43944122813, Ulica Domovinskih Žrtava 28, 40000 Čakovec</item>
      <item>Draženka Sobočan, OIB , Ivana Plemenitog Zajca 45, 40000 Čakovec</item>
      <item>Marina Šimek, OIB 20435397641, Varaždinska Ulica 69, 42242 Tužno</item>
      <item>Marko Trojok, OIB 98023919165, Slakovec 84, 40000 Slakovec</item>
      <item>Tomislav Volf, OIB 16251663522, Kalnička 29, 40000 Čakovec</item>
      <item>Vanja Žižek, OIB 00122728377, Ulica Dr. Vlatka Mačeka 33, 40000 Čakovec</item>
      <item>Alenka Bilić, OIB 12386032769, Ulica Borik 27, 52100 Pula</item>
      <item>Moris Bolković, OIB 99497381506, Dalmatinska 57, 52207 Rakalj</item>
      <item>Franka Bucić, OIB 59533335171, Osječka Ulica 22, 52100 Pula</item>
      <item>Zlatko German, OIB 40185730303, Studenčeva Ulica 26, 52100 Pula</item>
      <item>Sandra Kolić, OIB 55395915057, Glavani 29, 52207 Glavani</item>
      <item>Sabina Komparić, OIB 90708921779, Palisina Ulica 13, 52100 Pula</item>
      <item>Meri Marasović, OIB , Ulica 11, 52100 Pula</item>
      <item>Davorin Matić, OIB , Pineta 23A, 52100 Valbandon</item>
      <item>Sonja Miškulin, OIB 67205638105, Ulica Velog Jože 6, 52100 Pula</item>
      <item>Tibor Radin, OIB 87457312290, Kvart Mimoza 3, 52100 Valbandon</item>
      <item>Jasminka Radoš, OIB 54165570304, Ulica Velog Jože 10, 52100 Pula</item>
      <item>Sanja Teković, OIB 95907822649, Mate Balote 47, 52207 Rakalj</item>
      <item>Drago Vrkljan, OIB 66705962769, Kučine 23, 52100 Vinkuran</item>
      <item>Saša Kirin, OIB 76375401635, POLJANICA 88 D (ranije: PEŠĆENICA, KOLODVORSKA, 88 D), 44272 Pešćenica</item>
      <item>Ninoslav Dravinac, OIB 79670805305, Ivanjorečka Cesta 112, 10360 Ivanja Reka</item>
      <item>Josip Fruk, OIB 70612460740, Bosna 8, 10380 Bosna</item>
      <item>Ivica Kirin, OIB 46629735336, Poljanica 88 D, 44272 Pešćenica</item>
      <item>Manda Badenić, OIB 93913616332, Kanarinska Ulica 74, 10000 Zagreb</item>
      <item>Marina Jurić, OIB 39455599855, Podotočje Gornje 53/2, 10410 Gornje Podotočje</item>
      <item>Biserka Bilić, OIB 29033816560, Ulica Hrvatskog Proljeća 26, 10000 Zagreb</item>
      <item>Marina Lisjak, OIB , Mije Silobod Bolšića 4, 10000 Zagreb</item>
      <item>Mario Marić, OIB 33816500219, Ulica Hrvatskog Proljeća 40, 10000 Zagreb</item>
      <item>Ivana Parać, OIB 37065726946, Sobolski Put 5, 10000 Zagreb</item>
      <item>Jurica Špoljarec, OIB 29888459151, Špoljarci 3, 10000 Zagreb</item>
      <item>Rajka Grcić, OIB 87451189688, Ulica Ladislava Šabana 30, 10360 Sesvete</item>
      <item>Zdenko Črnelić, OIB 54309214908, Kraljevec Na Sutli 2, 49294 Kraljevec Na Sutli</item>
      <item>Antica Klarin, OIB 96169408712, Ulica Stjepana Radića 42 A, 23000 Zadar</item>
      <item>Marija Jadrić, OIB 29049205449, Riječka 1 A, 22213 Pirovac</item>
      <item>Andreja Sabol, OIB 90193203132, Ulica Milke Trnine 17, 40000 Čakovec</item>
      <item>Marina Rendulić Kozina, OIB 57857931007, Maksimirsko Naselje Ii. 4, 10000 Zagreb</item>
      <item>Mijo Ost, OIB 10727964426, Ličko Lešće 1, 53220 Ličko Lešće</item>
      <item>Drago Burazer, OIB 11912928051, Ulica Vida Došena 24, 10000 Zagreb</item>
      <item>Miloš Pendl, OIB 93913542628, Ulica Ljerke Šram 2, 10000 Zagreb</item>
      <item>Mario Cicak, OIB 18484723011, Franje Puđaka 28/1, 10360 Sesvete</item>
      <item>Sanja Jalšovec, OIB 30255395085, Radnička 74, 40000 Savska Ves</item>
      <item>Josipa Matoša, OIB 86120213742, Zasadbreg 188 A, 40000 Zasadbreg</item>
      <item>Vladimira Lučić, OIB 55491110480, Ulica Matije Gupca 50, 10290 Zaprešić</item>
      <item>Ankica Bastalić, OIB 85849205026, Bastalićeva Ulica Ii. 2, 10363 Moravče</item>
      <item>Dubravka Družić Azenić, OIB 70983449222, Rebro 36/18, 10360 Sesvete</item>
      <item>Renata Kovačić, OIB , Matije Gupca 36, 10380 Sveti Ivan Zelina</item>
      <item>Ana-marija Nahod, OIB 96833836239, Lička Ulica 4, 10360 Soblinec</item>
      <item>Valentina Ravlić, OIB 74794500883, I. Odvojak Josipa Barberića 4, 10361 Čista Mlaka</item>
      <item>Ivana Zubatović, OIB 35027905346, Ulica Slavka Tomerlina 12 A, 10360 Sesvete</item>
      <item>Ksenija Trivanović, OIB 42272574945, Ulica Hrvatskog Preporoda 67 B, 10370 Dugo Selo</item>
      <item>Ana Rakuša, OIB 19878662154, Vučetićev Prilaz 3, 10000 Zagreb</item>
      <item>Sanja Šajatović, OIB 27799505889, Ližnjan 25, 52204 Ližnjan</item>
      <item>Ivana Kovačev, OIB 92907046538, Požeška 6, 21000 Split</item>
      <item>Željka Špadina, OIB 49768074464, Vlašić 51, 22240 Dubrava Kod Tisna</item>
    </derivirana_varijabla>
  </DomainObject.Predmet.OstaliListFormatedWithAdressOIB>
  <DomainObject.Predmet.OstaliListNaziv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Sanja Topolovac</item>
      <item>Katarina Stopić</item>
      <item>Sanja Kučko</item>
      <item>Ivana Brzuhalski Horvat</item>
      <item>Ignac Pasanec</item>
      <item>Dalibor Cetina</item>
      <item>Tatjana Fanuko</item>
      <item>Destri Ferčec</item>
      <item>Kristian Frančula</item>
      <item>Alja Kolenc Gotal</item>
      <item>Tihana Pavlićević</item>
      <item>Darko Kocijan</item>
      <item>Dario Bajzek</item>
      <item>Ivana Babić</item>
      <item>Stjepan Babić</item>
      <item>Blanka Baković</item>
      <item>Krunoslav Baković</item>
      <item>Željko Baković</item>
      <item>Kristina Čižmešija</item>
      <item>Blaženko Dujmenović</item>
      <item>Damir Jembrih</item>
      <item>Krunoslav Karagić</item>
      <item>Vlasta Kezić</item>
      <item>Marko Mažar</item>
      <item>Željka Novak</item>
      <item>Zdenkica Šarac</item>
      <item>Damir Zmiša</item>
      <item>Karlo Žmauc</item>
      <item>Dario Papež</item>
      <item>Jere Buva</item>
      <item>Robert Furčić</item>
      <item>Milan Grubišić</item>
      <item>Ivica Gruja</item>
      <item>Krešimir Kardum</item>
      <item>Branka Krnić</item>
      <item>Natalija Malenica</item>
      <item>Krešimir Matić</item>
      <item>Mirjana Peran</item>
      <item>Mili Reljanović</item>
      <item>Diana Slavica</item>
      <item>Ana Stančić</item>
      <item>Damir Šarić</item>
      <item>Igor Šumečki</item>
      <item>Bojana Berović</item>
      <item>Marijana Dubravica</item>
      <item>Ivana Dujić</item>
      <item>Ana Livaić</item>
      <item>Boris Nadoveza</item>
      <item>Jagoda Radovčić</item>
      <item>Jadranka Svirčić</item>
      <item>Perica Šarić</item>
      <item>Mario Šuperba</item>
      <item>Krešimir Loffler</item>
      <item>Kristina Behtan</item>
      <item>Snježana Bakran</item>
      <item>Danijela Frančić</item>
      <item>Nives Gerenčer</item>
      <item>Natalija Herman</item>
      <item>Branka Kolac</item>
      <item>Josip Labazan</item>
      <item>Slađana Lesjak</item>
      <item>Sandra Mislović</item>
      <item>Draženka Sobočan</item>
      <item>Marina Šimek</item>
      <item>Marko Trojok</item>
      <item>Tomislav Volf</item>
      <item>Vanja Žižek</item>
      <item>Alenka Bilić</item>
      <item>Moris Bolković</item>
      <item>Franka Bucić</item>
      <item>Zlatko German</item>
      <item>Sandra Kolić</item>
      <item>Sabina Komparić</item>
      <item>Meri Marasović</item>
      <item>Davorin Matić</item>
      <item>Sonja Miškulin</item>
      <item>Tibor Radin</item>
      <item>Jasminka Radoš</item>
      <item>Sanja Teković</item>
      <item>Drago Vrkljan</item>
      <item>Saša Kirin</item>
      <item>Ninoslav Dravinac</item>
      <item>Josip Fruk</item>
      <item>Ivica Kirin</item>
      <item>Manda Badenić</item>
      <item>Marina Jurić</item>
      <item>Biserka Bilić</item>
      <item>Marina Lisjak</item>
      <item>Mario Marić</item>
      <item>Ivana Parać</item>
      <item>Jurica Špoljarec</item>
      <item>Rajka Grcić</item>
      <item>Zdenko Črnelić</item>
      <item>Antica Klarin</item>
      <item>Marija Jadrić</item>
      <item>Andreja Sabol</item>
      <item>Marina Rendulić Kozina</item>
      <item>Mijo Ost</item>
      <item>Drago Burazer</item>
      <item>Miloš Pendl</item>
      <item>Mario Cicak</item>
      <item>Sanja Jalšovec</item>
      <item>Josipa Matoša</item>
      <item>Vladimira Lučić</item>
      <item>Ankica Bastalić</item>
      <item>Dubravka Družić Azenić</item>
      <item>Renata Kovačić</item>
      <item>Ana-marija Nahod</item>
      <item>Valentina Ravlić</item>
      <item>Ivana Zubatović</item>
      <item>Ksenija Trivanović</item>
      <item>Ana Rakuša</item>
      <item>Sanja Šajatović</item>
      <item>Ivana Kovačev</item>
      <item>Željka Špadina</item>
    </izvorni_sadrzaj>
    <derivirana_varijabla naziv="DomainObject.Predmet.OstaliListNaziv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Sanja Topolovac</item>
      <item>Katarina Stopić</item>
      <item>Sanja Kučko</item>
      <item>Ivana Brzuhalski Horvat</item>
      <item>Ignac Pasanec</item>
      <item>Dalibor Cetina</item>
      <item>Tatjana Fanuko</item>
      <item>Destri Ferčec</item>
      <item>Kristian Frančula</item>
      <item>Alja Kolenc Gotal</item>
      <item>Tihana Pavlićević</item>
      <item>Darko Kocijan</item>
      <item>Dario Bajzek</item>
      <item>Ivana Babić</item>
      <item>Stjepan Babić</item>
      <item>Blanka Baković</item>
      <item>Krunoslav Baković</item>
      <item>Željko Baković</item>
      <item>Kristina Čižmešija</item>
      <item>Blaženko Dujmenović</item>
      <item>Damir Jembrih</item>
      <item>Krunoslav Karagić</item>
      <item>Vlasta Kezić</item>
      <item>Marko Mažar</item>
      <item>Željka Novak</item>
      <item>Zdenkica Šarac</item>
      <item>Damir Zmiša</item>
      <item>Karlo Žmauc</item>
      <item>Dario Papež</item>
      <item>Jere Buva</item>
      <item>Robert Furčić</item>
      <item>Milan Grubišić</item>
      <item>Ivica Gruja</item>
      <item>Krešimir Kardum</item>
      <item>Branka Krnić</item>
      <item>Natalija Malenica</item>
      <item>Krešimir Matić</item>
      <item>Mirjana Peran</item>
      <item>Mili Reljanović</item>
      <item>Diana Slavica</item>
      <item>Ana Stančić</item>
      <item>Damir Šarić</item>
      <item>Igor Šumečki</item>
      <item>Bojana Berović</item>
      <item>Marijana Dubravica</item>
      <item>Ivana Dujić</item>
      <item>Ana Livaić</item>
      <item>Boris Nadoveza</item>
      <item>Jagoda Radovčić</item>
      <item>Jadranka Svirčić</item>
      <item>Perica Šarić</item>
      <item>Mario Šuperba</item>
      <item>Krešimir Loffler</item>
      <item>Kristina Behtan</item>
      <item>Snježana Bakran</item>
      <item>Danijela Frančić</item>
      <item>Nives Gerenčer</item>
      <item>Natalija Herman</item>
      <item>Branka Kolac</item>
      <item>Josip Labazan</item>
      <item>Slađana Lesjak</item>
      <item>Sandra Mislović</item>
      <item>Draženka Sobočan</item>
      <item>Marina Šimek</item>
      <item>Marko Trojok</item>
      <item>Tomislav Volf</item>
      <item>Vanja Žižek</item>
      <item>Alenka Bilić</item>
      <item>Moris Bolković</item>
      <item>Franka Bucić</item>
      <item>Zlatko German</item>
      <item>Sandra Kolić</item>
      <item>Sabina Komparić</item>
      <item>Meri Marasović</item>
      <item>Davorin Matić</item>
      <item>Sonja Miškulin</item>
      <item>Tibor Radin</item>
      <item>Jasminka Radoš</item>
      <item>Sanja Teković</item>
      <item>Drago Vrkljan</item>
      <item>Saša Kirin</item>
      <item>Ninoslav Dravinac</item>
      <item>Josip Fruk</item>
      <item>Ivica Kirin</item>
      <item>Manda Badenić</item>
      <item>Marina Jurić</item>
      <item>Biserka Bilić</item>
      <item>Marina Lisjak</item>
      <item>Mario Marić</item>
      <item>Ivana Parać</item>
      <item>Jurica Špoljarec</item>
      <item>Rajka Grcić</item>
      <item>Zdenko Črnelić</item>
      <item>Antica Klarin</item>
      <item>Marija Jadrić</item>
      <item>Andreja Sabol</item>
      <item>Marina Rendulić Kozina</item>
      <item>Mijo Ost</item>
      <item>Drago Burazer</item>
      <item>Miloš Pendl</item>
      <item>Mario Cicak</item>
      <item>Sanja Jalšovec</item>
      <item>Josipa Matoša</item>
      <item>Vladimira Lučić</item>
      <item>Ankica Bastalić</item>
      <item>Dubravka Družić Azenić</item>
      <item>Renata Kovačić</item>
      <item>Ana-marija Nahod</item>
      <item>Valentina Ravlić</item>
      <item>Ivana Zubatović</item>
      <item>Ksenija Trivanović</item>
      <item>Ana Rakuša</item>
      <item>Sanja Šajatović</item>
      <item>Ivana Kovačev</item>
      <item>Željka Špadina</item>
    </derivirana_varijabla>
  </DomainObject.Predmet.OstaliListNazivFormated>
  <DomainObject.Predmet.OstaliListNaziv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Sanja Topolovac, OIB 17828081305</item>
      <item>Katarina Stopić, OIB 94703442362</item>
      <item>Sanja Kučko, OIB 15425862399</item>
      <item>Ivana Brzuhalski Horvat, OIB 50477233891</item>
      <item>Ignac Pasanec, OIB 79941318248</item>
      <item>Dalibor Cetina, OIB 73880626571</item>
      <item>Tatjana Fanuko, OIB 54926042404</item>
      <item>Destri Ferčec, OIB 39938997806</item>
      <item>Kristian Frančula, OIB 45761795345</item>
      <item>Alja Kolenc Gotal, OIB 39976783875</item>
      <item>Tihana Pavlićević, OIB 41561020384</item>
      <item>Darko Kocijan, OIB 97814362165</item>
      <item>Dario Bajzek, OIB 25524436666</item>
      <item>Ivana Babić, OIB 67972693640</item>
      <item>Stjepan Babić, OIB 74653121129</item>
      <item>Blanka Baković, OIB 11411617851</item>
      <item>Krunoslav Baković, OIB 38645116874</item>
      <item>Željko Baković, OIB 81336576091</item>
      <item>Kristina Čižmešija, OIB 17047869769</item>
      <item>Blaženko Dujmenović, OIB 46532858248</item>
      <item>Damir Jembrih, OIB 61657373337</item>
      <item>Krunoslav Karagić, OIB 58289148235</item>
      <item>Vlasta Kezić, OIB 30386304648</item>
      <item>Marko Mažar, OIB 56986372324</item>
      <item>Željka Novak, OIB 52655461765</item>
      <item>Zdenkica Šarac, OIB 41089133299</item>
      <item>Damir Zmiša, OIB 78601511691</item>
      <item>Karlo Žmauc, OIB 75397611238</item>
      <item>Dario Papež, OIB 87554271709</item>
      <item>Jere Buva, OIB 19426496399</item>
      <item>Robert Furčić, OIB 92325681628</item>
      <item>Milan Grubišić, OIB 66038764118</item>
      <item>Ivica Gruja, OIB 54304438796</item>
      <item>Krešimir Kardum, OIB 26551982890</item>
      <item>Branka Krnić, OIB 83032193276</item>
      <item>Natalija Malenica, OIB </item>
      <item>Krešimir Matić, OIB 30408348779</item>
      <item>Mirjana Peran, OIB 56388151112</item>
      <item>Mili Reljanović, OIB 43832522963</item>
      <item>Diana Slavica, OIB 99631166350</item>
      <item>Ana Stančić, OIB 48317679304</item>
      <item>Damir Šarić, OIB 81308793429</item>
      <item>Igor Šumečki, OIB 11025003521</item>
      <item>Bojana Berović, OIB 53764597143</item>
      <item>Marijana Dubravica, OIB 60534598981</item>
      <item>Ivana Dujić, OIB 84954170536</item>
      <item>Ana Livaić, OIB </item>
      <item>Boris Nadoveza, OIB 81693393209</item>
      <item>Jagoda Radovčić, OIB 26077765854</item>
      <item>Jadranka Svirčić, OIB 71616377641</item>
      <item>Perica Šarić, OIB 29293868352</item>
      <item>Mario Šuperba, OIB 29638747290</item>
      <item>Krešimir Loffler, OIB 93986888774</item>
      <item>Kristina Behtan, OIB </item>
      <item>Snježana Bakran, OIB 35374129674</item>
      <item>Danijela Frančić, OIB 44973410322</item>
      <item>Nives Gerenčer, OIB 60185202321</item>
      <item>Natalija Herman, OIB 99700303319</item>
      <item>Branka Kolac, OIB 33596323687</item>
      <item>Josip Labazan, OIB 21192864979</item>
      <item>Slađana Lesjak, OIB 70104536720</item>
      <item>Sandra Mislović, OIB 43944122813</item>
      <item>Draženka Sobočan, OIB </item>
      <item>Marina Šimek, OIB 20435397641</item>
      <item>Marko Trojok, OIB 98023919165</item>
      <item>Tomislav Volf, OIB 16251663522</item>
      <item>Vanja Žižek, OIB 00122728377</item>
      <item>Alenka Bilić, OIB 12386032769</item>
      <item>Moris Bolković, OIB 99497381506</item>
      <item>Franka Bucić, OIB 59533335171</item>
      <item>Zlatko German, OIB 40185730303</item>
      <item>Sandra Kolić, OIB 55395915057</item>
      <item>Sabina Komparić, OIB 90708921779</item>
      <item>Meri Marasović, OIB </item>
      <item>Davorin Matić, OIB </item>
      <item>Sonja Miškulin, OIB 67205638105</item>
      <item>Tibor Radin, OIB 87457312290</item>
      <item>Jasminka Radoš, OIB 54165570304</item>
      <item>Sanja Teković, OIB 95907822649</item>
      <item>Drago Vrkljan, OIB 66705962769</item>
      <item>Saša Kirin, OIB 76375401635</item>
      <item>Ninoslav Dravinac, OIB 79670805305</item>
      <item>Josip Fruk, OIB 70612460740</item>
      <item>Ivica Kirin, OIB 46629735336</item>
      <item>Manda Badenić, OIB 93913616332</item>
      <item>Marina Jurić, OIB 39455599855</item>
      <item>Biserka Bilić, OIB 29033816560</item>
      <item>Marina Lisjak, OIB </item>
      <item>Mario Marić, OIB 33816500219</item>
      <item>Ivana Parać, OIB 37065726946</item>
      <item>Jurica Špoljarec, OIB 29888459151</item>
      <item>Rajka Grcić, OIB 87451189688</item>
      <item>Zdenko Črnelić, OIB 54309214908</item>
      <item>Antica Klarin, OIB 96169408712</item>
      <item>Marija Jadrić, OIB 29049205449</item>
      <item>Andreja Sabol, OIB 90193203132</item>
      <item>Marina Rendulić Kozina, OIB 57857931007</item>
      <item>Mijo Ost, OIB 10727964426</item>
      <item>Drago Burazer, OIB 11912928051</item>
      <item>Miloš Pendl, OIB 93913542628</item>
      <item>Mario Cicak, OIB 18484723011</item>
      <item>Sanja Jalšovec, OIB 30255395085</item>
      <item>Josipa Matoša, OIB 86120213742</item>
      <item>Vladimira Lučić, OIB 55491110480</item>
      <item>Ankica Bastalić, OIB 85849205026</item>
      <item>Dubravka Družić Azenić, OIB 70983449222</item>
      <item>Renata Kovačić, OIB </item>
      <item>Ana-marija Nahod, OIB 96833836239</item>
      <item>Valentina Ravlić, OIB 74794500883</item>
      <item>Ivana Zubatović, OIB 35027905346</item>
      <item>Ksenija Trivanović, OIB 42272574945</item>
      <item>Ana Rakuša, OIB 19878662154</item>
      <item>Sanja Šajatović, OIB 27799505889</item>
      <item>Ivana Kovačev, OIB 92907046538</item>
      <item>Željka Špadina, OIB 49768074464</item>
    </izvorni_sadrzaj>
    <derivirana_varijabla naziv="DomainObject.Predmet.OstaliListNaziv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Sanja Topolovac, OIB 17828081305</item>
      <item>Katarina Stopić, OIB 94703442362</item>
      <item>Sanja Kučko, OIB 15425862399</item>
      <item>Ivana Brzuhalski Horvat, OIB 50477233891</item>
      <item>Ignac Pasanec, OIB 79941318248</item>
      <item>Dalibor Cetina, OIB 73880626571</item>
      <item>Tatjana Fanuko, OIB 54926042404</item>
      <item>Destri Ferčec, OIB 39938997806</item>
      <item>Kristian Frančula, OIB 45761795345</item>
      <item>Alja Kolenc Gotal, OIB 39976783875</item>
      <item>Tihana Pavlićević, OIB 41561020384</item>
      <item>Darko Kocijan, OIB 97814362165</item>
      <item>Dario Bajzek, OIB 25524436666</item>
      <item>Ivana Babić, OIB 67972693640</item>
      <item>Stjepan Babić, OIB 74653121129</item>
      <item>Blanka Baković, OIB 11411617851</item>
      <item>Krunoslav Baković, OIB 38645116874</item>
      <item>Željko Baković, OIB 81336576091</item>
      <item>Kristina Čižmešija, OIB 17047869769</item>
      <item>Blaženko Dujmenović, OIB 46532858248</item>
      <item>Damir Jembrih, OIB 61657373337</item>
      <item>Krunoslav Karagić, OIB 58289148235</item>
      <item>Vlasta Kezić, OIB 30386304648</item>
      <item>Marko Mažar, OIB 56986372324</item>
      <item>Željka Novak, OIB 52655461765</item>
      <item>Zdenkica Šarac, OIB 41089133299</item>
      <item>Damir Zmiša, OIB 78601511691</item>
      <item>Karlo Žmauc, OIB 75397611238</item>
      <item>Dario Papež, OIB 87554271709</item>
      <item>Jere Buva, OIB 19426496399</item>
      <item>Robert Furčić, OIB 92325681628</item>
      <item>Milan Grubišić, OIB 66038764118</item>
      <item>Ivica Gruja, OIB 54304438796</item>
      <item>Krešimir Kardum, OIB 26551982890</item>
      <item>Branka Krnić, OIB 83032193276</item>
      <item>Natalija Malenica, OIB </item>
      <item>Krešimir Matić, OIB 30408348779</item>
      <item>Mirjana Peran, OIB 56388151112</item>
      <item>Mili Reljanović, OIB 43832522963</item>
      <item>Diana Slavica, OIB 99631166350</item>
      <item>Ana Stančić, OIB 48317679304</item>
      <item>Damir Šarić, OIB 81308793429</item>
      <item>Igor Šumečki, OIB 11025003521</item>
      <item>Bojana Berović, OIB 53764597143</item>
      <item>Marijana Dubravica, OIB 60534598981</item>
      <item>Ivana Dujić, OIB 84954170536</item>
      <item>Ana Livaić, OIB </item>
      <item>Boris Nadoveza, OIB 81693393209</item>
      <item>Jagoda Radovčić, OIB 26077765854</item>
      <item>Jadranka Svirčić, OIB 71616377641</item>
      <item>Perica Šarić, OIB 29293868352</item>
      <item>Mario Šuperba, OIB 29638747290</item>
      <item>Krešimir Loffler, OIB 93986888774</item>
      <item>Kristina Behtan, OIB </item>
      <item>Snježana Bakran, OIB 35374129674</item>
      <item>Danijela Frančić, OIB 44973410322</item>
      <item>Nives Gerenčer, OIB 60185202321</item>
      <item>Natalija Herman, OIB 99700303319</item>
      <item>Branka Kolac, OIB 33596323687</item>
      <item>Josip Labazan, OIB 21192864979</item>
      <item>Slađana Lesjak, OIB 70104536720</item>
      <item>Sandra Mislović, OIB 43944122813</item>
      <item>Draženka Sobočan, OIB </item>
      <item>Marina Šimek, OIB 20435397641</item>
      <item>Marko Trojok, OIB 98023919165</item>
      <item>Tomislav Volf, OIB 16251663522</item>
      <item>Vanja Žižek, OIB 00122728377</item>
      <item>Alenka Bilić, OIB 12386032769</item>
      <item>Moris Bolković, OIB 99497381506</item>
      <item>Franka Bucić, OIB 59533335171</item>
      <item>Zlatko German, OIB 40185730303</item>
      <item>Sandra Kolić, OIB 55395915057</item>
      <item>Sabina Komparić, OIB 90708921779</item>
      <item>Meri Marasović, OIB </item>
      <item>Davorin Matić, OIB </item>
      <item>Sonja Miškulin, OIB 67205638105</item>
      <item>Tibor Radin, OIB 87457312290</item>
      <item>Jasminka Radoš, OIB 54165570304</item>
      <item>Sanja Teković, OIB 95907822649</item>
      <item>Drago Vrkljan, OIB 66705962769</item>
      <item>Saša Kirin, OIB 76375401635</item>
      <item>Ninoslav Dravinac, OIB 79670805305</item>
      <item>Josip Fruk, OIB 70612460740</item>
      <item>Ivica Kirin, OIB 46629735336</item>
      <item>Manda Badenić, OIB 93913616332</item>
      <item>Marina Jurić, OIB 39455599855</item>
      <item>Biserka Bilić, OIB 29033816560</item>
      <item>Marina Lisjak, OIB </item>
      <item>Mario Marić, OIB 33816500219</item>
      <item>Ivana Parać, OIB 37065726946</item>
      <item>Jurica Špoljarec, OIB 29888459151</item>
      <item>Rajka Grcić, OIB 87451189688</item>
      <item>Zdenko Črnelić, OIB 54309214908</item>
      <item>Antica Klarin, OIB 96169408712</item>
      <item>Marija Jadrić, OIB 29049205449</item>
      <item>Andreja Sabol, OIB 90193203132</item>
      <item>Marina Rendulić Kozina, OIB 57857931007</item>
      <item>Mijo Ost, OIB 10727964426</item>
      <item>Drago Burazer, OIB 11912928051</item>
      <item>Miloš Pendl, OIB 93913542628</item>
      <item>Mario Cicak, OIB 18484723011</item>
      <item>Sanja Jalšovec, OIB 30255395085</item>
      <item>Josipa Matoša, OIB 86120213742</item>
      <item>Vladimira Lučić, OIB 55491110480</item>
      <item>Ankica Bastalić, OIB 85849205026</item>
      <item>Dubravka Družić Azenić, OIB 70983449222</item>
      <item>Renata Kovačić, OIB </item>
      <item>Ana-marija Nahod, OIB 96833836239</item>
      <item>Valentina Ravlić, OIB 74794500883</item>
      <item>Ivana Zubatović, OIB 35027905346</item>
      <item>Ksenija Trivanović, OIB 42272574945</item>
      <item>Ana Rakuša, OIB 19878662154</item>
      <item>Sanja Šajatović, OIB 27799505889</item>
      <item>Ivana Kovačev, OIB 92907046538</item>
      <item>Željka Špadina, OIB 49768074464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St-246/2015-65</izvorni_sadrzaj>
    <derivirana_varijabla naziv="DomainObject.PoslovniBrojDokumenta_1">St-246/2015-65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MERKUR-HRVATSKA d.o.o. za trgovinu i usluge</izvorni_sadrzaj>
    <derivirana_varijabla naziv="DomainObject.Predmet.ProtustrankaIDrugi_1">MERKUR-HRVATSKA d.o.o. za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MERKUR-HRVATSKA d.o.o. za trgovinu i usluge, OIB 22660999705, Ivana Keleka 18/A, 10360 Sesvete</izvorni_sadrzaj>
    <derivirana_varijabla naziv="DomainObject.Predmet.ProtustrankaIDrugiAdressOIB_1">MERKUR-HRVATSKA d.o.o. za trgovinu i usluge, OIB 22660999705,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Sanja Topolovac</item>
      <item>Katarina Stopić</item>
      <item>Sanja Kučko</item>
      <item>Ivana Brzuhalski Horvat</item>
      <item>Ignac Pasanec</item>
      <item>Dalibor Cetina</item>
      <item>Tatjana Fanuko</item>
      <item>Destri Ferčec</item>
      <item>Kristian Frančula</item>
      <item>Alja Kolenc Gotal</item>
      <item>Tihana Pavlićević</item>
      <item>Darko Kocijan</item>
      <item>Dario Bajzek</item>
      <item>Ivana Babić</item>
      <item>Stjepan Babić</item>
      <item>Blanka Baković</item>
      <item>Krunoslav Baković</item>
      <item>Željko Baković</item>
      <item>Kristina Čižmešija</item>
      <item>Blaženko Dujmenović</item>
      <item>Damir Jembrih</item>
      <item>Krunoslav Karagić</item>
      <item>Vlasta Kezić</item>
      <item>Marko Mažar</item>
      <item>Željka Novak</item>
      <item>Zdenkica Šarac</item>
      <item>Damir Zmiša</item>
      <item>Karlo Žmauc</item>
      <item>Dario Papež</item>
      <item>Jere Buva</item>
      <item>Robert Furčić</item>
      <item>Milan Grubišić</item>
      <item>Ivica Gruja</item>
      <item>Krešimir Kardum</item>
      <item>Branka Krnić</item>
      <item>Natalija Malenica</item>
      <item>Krešimir Matić</item>
      <item>Mirjana Peran</item>
      <item>Mili Reljanović</item>
      <item>Diana Slavica</item>
      <item>Ana Stančić</item>
      <item>Damir Šarić</item>
      <item>Igor Šumečki</item>
      <item>Bojana Berović</item>
      <item>Marijana Dubravica</item>
      <item>Ivana Dujić</item>
      <item>Ana Livaić</item>
      <item>Boris Nadoveza</item>
      <item>Jagoda Radovčić</item>
      <item>Jadranka Svirčić</item>
      <item>Perica Šarić</item>
      <item>Mario Šuperba</item>
      <item>Krešimir Loffler</item>
      <item>Kristina Behtan</item>
      <item>Snježana Bakran</item>
      <item>Danijela Frančić</item>
      <item>Nives Gerenčer</item>
      <item>Natalija Herman</item>
      <item>Branka Kolac</item>
      <item>Josip Labazan</item>
      <item>Slađana Lesjak</item>
      <item>Sandra Mislović</item>
      <item>Draženka Sobočan</item>
      <item>Marina Šimek</item>
      <item>Marko Trojok</item>
      <item>Tomislav Volf</item>
      <item>Vanja Žižek</item>
      <item>Alenka Bilić</item>
      <item>Moris Bolković</item>
      <item>Franka Bucić</item>
      <item>Zlatko German</item>
      <item>Sandra Kolić</item>
      <item>Sabina Komparić</item>
      <item>Meri Marasović</item>
      <item>Davorin Matić</item>
      <item>Sonja Miškulin</item>
      <item>Tibor Radin</item>
      <item>Jasminka Radoš</item>
      <item>Sanja Teković</item>
      <item>Drago Vrkljan</item>
      <item>Saša Kirin</item>
      <item>Ninoslav Dravinac</item>
      <item>Josip Fruk</item>
      <item>Ivica Kirin</item>
      <item>Manda Badenić</item>
      <item>Marina Jurić</item>
      <item>Biserka Bilić</item>
      <item>Marina Lisjak</item>
      <item>Mario Marić</item>
      <item>Ivana Parać</item>
      <item>Jurica Špoljarec</item>
      <item>Rajka Grcić</item>
      <item>Zdenko Črnelić</item>
      <item>Antica Klarin</item>
      <item>Marija Jadrić</item>
      <item>Andreja Sabol</item>
      <item>Marina Rendulić Kozina</item>
      <item>Mijo Ost</item>
      <item>Drago Burazer</item>
      <item>Miloš Pendl</item>
      <item>Mario Cicak</item>
      <item>Sanja Jalšovec</item>
      <item>Josipa Matoša</item>
      <item>Vladimira Lučić</item>
      <item>Ankica Bastalić</item>
      <item>Dubravka Družić Azenić</item>
      <item>Renata Kovačić</item>
      <item>Ana-marija Nahod</item>
      <item>Valentina Ravlić</item>
      <item>Ivana Zubatović</item>
      <item>Ksenija Trivanović</item>
      <item>Ana Rakuša</item>
      <item>Sanja Šajatović</item>
      <item>Ivana Kovačev</item>
      <item>Željka Špadina</item>
    </izvorni_sadrzaj>
    <derivirana_varijabla naziv="DomainObject.Predmet.SudioniciListNaziv_1"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Sanja Topolovac</item>
      <item>Katarina Stopić</item>
      <item>Sanja Kučko</item>
      <item>Ivana Brzuhalski Horvat</item>
      <item>Ignac Pasanec</item>
      <item>Dalibor Cetina</item>
      <item>Tatjana Fanuko</item>
      <item>Destri Ferčec</item>
      <item>Kristian Frančula</item>
      <item>Alja Kolenc Gotal</item>
      <item>Tihana Pavlićević</item>
      <item>Darko Kocijan</item>
      <item>Dario Bajzek</item>
      <item>Ivana Babić</item>
      <item>Stjepan Babić</item>
      <item>Blanka Baković</item>
      <item>Krunoslav Baković</item>
      <item>Željko Baković</item>
      <item>Kristina Čižmešija</item>
      <item>Blaženko Dujmenović</item>
      <item>Damir Jembrih</item>
      <item>Krunoslav Karagić</item>
      <item>Vlasta Kezić</item>
      <item>Marko Mažar</item>
      <item>Željka Novak</item>
      <item>Zdenkica Šarac</item>
      <item>Damir Zmiša</item>
      <item>Karlo Žmauc</item>
      <item>Dario Papež</item>
      <item>Jere Buva</item>
      <item>Robert Furčić</item>
      <item>Milan Grubišić</item>
      <item>Ivica Gruja</item>
      <item>Krešimir Kardum</item>
      <item>Branka Krnić</item>
      <item>Natalija Malenica</item>
      <item>Krešimir Matić</item>
      <item>Mirjana Peran</item>
      <item>Mili Reljanović</item>
      <item>Diana Slavica</item>
      <item>Ana Stančić</item>
      <item>Damir Šarić</item>
      <item>Igor Šumečki</item>
      <item>Bojana Berović</item>
      <item>Marijana Dubravica</item>
      <item>Ivana Dujić</item>
      <item>Ana Livaić</item>
      <item>Boris Nadoveza</item>
      <item>Jagoda Radovčić</item>
      <item>Jadranka Svirčić</item>
      <item>Perica Šarić</item>
      <item>Mario Šuperba</item>
      <item>Krešimir Loffler</item>
      <item>Kristina Behtan</item>
      <item>Snježana Bakran</item>
      <item>Danijela Frančić</item>
      <item>Nives Gerenčer</item>
      <item>Natalija Herman</item>
      <item>Branka Kolac</item>
      <item>Josip Labazan</item>
      <item>Slađana Lesjak</item>
      <item>Sandra Mislović</item>
      <item>Draženka Sobočan</item>
      <item>Marina Šimek</item>
      <item>Marko Trojok</item>
      <item>Tomislav Volf</item>
      <item>Vanja Žižek</item>
      <item>Alenka Bilić</item>
      <item>Moris Bolković</item>
      <item>Franka Bucić</item>
      <item>Zlatko German</item>
      <item>Sandra Kolić</item>
      <item>Sabina Komparić</item>
      <item>Meri Marasović</item>
      <item>Davorin Matić</item>
      <item>Sonja Miškulin</item>
      <item>Tibor Radin</item>
      <item>Jasminka Radoš</item>
      <item>Sanja Teković</item>
      <item>Drago Vrkljan</item>
      <item>Saša Kirin</item>
      <item>Ninoslav Dravinac</item>
      <item>Josip Fruk</item>
      <item>Ivica Kirin</item>
      <item>Manda Badenić</item>
      <item>Marina Jurić</item>
      <item>Biserka Bilić</item>
      <item>Marina Lisjak</item>
      <item>Mario Marić</item>
      <item>Ivana Parać</item>
      <item>Jurica Špoljarec</item>
      <item>Rajka Grcić</item>
      <item>Zdenko Črnelić</item>
      <item>Antica Klarin</item>
      <item>Marija Jadrić</item>
      <item>Andreja Sabol</item>
      <item>Marina Rendulić Kozina</item>
      <item>Mijo Ost</item>
      <item>Drago Burazer</item>
      <item>Miloš Pendl</item>
      <item>Mario Cicak</item>
      <item>Sanja Jalšovec</item>
      <item>Josipa Matoša</item>
      <item>Vladimira Lučić</item>
      <item>Ankica Bastalić</item>
      <item>Dubravka Družić Azenić</item>
      <item>Renata Kovačić</item>
      <item>Ana-marija Nahod</item>
      <item>Valentina Ravlić</item>
      <item>Ivana Zubatović</item>
      <item>Ksenija Trivanović</item>
      <item>Ana Rakuša</item>
      <item>Sanja Šajatović</item>
      <item>Ivana Kovačev</item>
      <item>Željka Špadina</item>
    </derivirana_varijabla>
  </DomainObject.Predmet.SudioniciListNaziv>
  <DomainObject.Predmet.SudioniciListAdressOIB>
    <izvorni_sadrzaj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Sanja Topolovac, OIB 17828081305, Jasenovačka Ulica 16,10000 Zagreb</item>
      <item>Katarina Stopić, OIB 94703442362, Ulica Roberta Močiljanina 5,10000 Zagreb</item>
      <item>Sanja Kučko, OIB 15425862399, Podjezerska Ulica 10,10362 Planina Gornja</item>
      <item>Ivana Brzuhalski Horvat, OIB 50477233891, Kolodvorska Ulica 3,40000 Čakovec</item>
      <item>Ignac Pasanec, OIB 79941318248, Ulica Hrvatskog Proljeća 43,10000 Zagreb</item>
      <item>Dalibor Cetina, OIB 73880626571, Ulica Monte Paradiso 30,52100 Pula</item>
      <item>Tatjana Fanuko, OIB 54926042404, Bunarska Cesta 13,52100 Pula</item>
      <item>Destri Ferčec, OIB 39938997806, Vintijan 59,52100 Vintijan</item>
      <item>Kristian Frančula, OIB 45761795345, Ulica Bože Gumpca 32,52100 Pula</item>
      <item>Alja Kolenc Gotal, OIB 39976783875, Paduljski Put 19,52100 Pula</item>
      <item>Tihana Pavlićević, OIB 41561020384, Carlijeva Ulica 39,52100 Pula</item>
      <item>Darko Kocijan, OIB 97814362165, Savska Ulica 25,10361 Sop</item>
      <item>Dario Bajzek, OIB 25524436666, Ulica Ivana Pl. Zajca 15,40000 Čakovec</item>
      <item>Ivana Babić, OIB 67972693640, Ulica Jakova Gotovca 5,10360 Sesvete</item>
      <item>Stjepan Babić, OIB 74653121129, Sesvetska Ulica 37,10362 Planina Gornja</item>
      <item>Blanka Baković, OIB 11411617851, Stjepana Horvatića 1,10360 Ivanja Reka</item>
      <item>Krunoslav Baković, OIB 38645116874, Cvjetna Ulica 8,10362 Paruževina</item>
      <item>Željko Baković, OIB 81336576091, Ulica Josipa Kozarca 100,44322 Lipovljani</item>
      <item>Kristina Čižmešija, OIB 17047869769, Ćirilometodska Ulica 22,10430 Samobor</item>
      <item>Blaženko Dujmenović, OIB 46532858248, Vinogradska Ulica 13,44000 Sisak</item>
      <item>Damir Jembrih, OIB 61657373337, Mrnjaki 3,10000 Zagreb</item>
      <item>Krunoslav Karagić, OIB 58289148235, Omladinska Ulica 10,10431 Brezje</item>
      <item>Vlasta Kezić, OIB 30386304648, Ulica Naste Rojc 8,10360 Sesvete</item>
      <item>Marko Mažar, OIB 56986372324, Ulica Svetog Martina 12,10361 Cerje</item>
      <item>Željka Novak, OIB 52655461765, Selnica Psarjevačka 4,10380 Selnica Psarjevačka</item>
      <item>Zdenkica Šarac, OIB 41089133299, Gornjopoljska Ulica 18,10360 Sesvete</item>
      <item>Damir Zmiša, OIB 78601511691, Donja Drenova 8,10382 Donja Drenova</item>
      <item>Karlo Žmauc, OIB 75397611238, Ulica Slavoljuba Bulvana 20,10000 Zagreb</item>
      <item>Dario Papež, OIB 87554271709, Ulica Varoš 8,44317 Stružec</item>
      <item>Jere Buva, OIB 19426496399, Grubišići 70,22000 Bilice</item>
      <item>Robert Furčić, OIB 92325681628, Put Tanaje 3,22000 Šibenik</item>
      <item>Milan Grubišić, OIB 66038764118, Branitelja Domovinskog Rata 2 G,22000 Šibenik</item>
      <item>Ivica Gruja, OIB 54304438796, Ivana Meštrovića 26,22000 Šibenik</item>
      <item>Krešimir Kardum, OIB 26551982890, Istarska Ulica 56,22000 Šibenik</item>
      <item>Branka Krnić, OIB 83032193276, Gornji Krnići 25,22221 Konjevrate</item>
      <item>Natalija Malenica, OIB , Cesta Šibenik-Perković 20,22000 Danilo Biranj</item>
      <item>Krešimir Matić, OIB 30408348779, Kornatska 58,22000 Šibenik</item>
      <item>Mirjana Peran, OIB 56388151112, Donja Grebaštica 30,22000 Grebaštica</item>
      <item>Mili Reljanović, OIB 43832522963, Put 1. Šibenskog Partiz.odreda 28,22000 Šibenik</item>
      <item>Diana Slavica, OIB 99631166350, Slavice 19,22000 Bilice</item>
      <item>Ana Stančić, OIB 48317679304, Ul.8.udarne Dalmat.brigade 24,22000 Šibenik</item>
      <item>Damir Šarić, OIB 81308793429, Trtarska 15 A,22000 Šibenik</item>
      <item>Igor Šumečki, OIB 11025003521, Bana Josipa Jelačića 13 F,22000 Šibenik</item>
      <item>Bojana Berović, OIB 53764597143, Jasenovo 23,22000 Žaborić</item>
      <item>Marijana Dubravica, OIB 60534598981, Stankovci 32,23422 Stankovci</item>
      <item>Ivana Dujić, OIB 84954170536, Prokljanska 55,22000 Šibenik</item>
      <item>Ana Livaić, OIB , Ante Španje 36A,22211 Vodice</item>
      <item>Boris Nadoveza, OIB 81693393209, Ivana Meštrovića 62,22000 Šibenik</item>
      <item>Jagoda Radovčić, OIB 26077765854, Zadarska 32,22000 Šibenik</item>
      <item>Jadranka Svirčić, OIB 71616377641, Rešačka 8,22000 Brodarica</item>
      <item>Perica Šarić, OIB 29293868352, Grubišići 75,22000 Bilice</item>
      <item>Mario Šuperba, OIB 29638747290, Cesta Šibenik-split 82,22000 Donje Polje</item>
      <item>Krešimir Loffler, OIB 93986888774, Selčinska Ulica 28 A,10360 Sesvete</item>
      <item>Kristina Behtan, OIB , Suhodol Zelinski 18A,10382 Donja Zelina</item>
      <item>Snježana Bakran, OIB 35374129674, Ulica Stjepana Radića 11,10382 Donja Zelina</item>
      <item>Danijela Frančić, OIB 44973410322, Ulica Nikole Tesle 12,40000 Štefanec</item>
      <item>Nives Gerenčer, OIB 60185202321, Ulica Ivana Pl. Zajca 33,40000 Čakovec</item>
      <item>Natalija Herman, OIB 99700303319, Vučetinec 173,40000 Vučetinec</item>
      <item>Branka Kolac, OIB 33596323687, Valenta Morandinija 3,40000 Čakovec</item>
      <item>Josip Labazan, OIB 21192864979, Ulica Antuna Mihanovića 2 A,40000 Pribislavec</item>
      <item>Slađana Lesjak, OIB 70104536720, Ulica Otona Župančića 5,40000 Čakovec</item>
      <item>Sandra Mislović, OIB 43944122813, Ulica Domovinskih Žrtava 28,40000 Čakovec</item>
      <item>Draženka Sobočan, OIB , Ivana Plemenitog Zajca 45,40000 Čakovec</item>
      <item>Marina Šimek, OIB 20435397641, Varaždinska Ulica 69,42242 Tužno</item>
      <item>Marko Trojok, OIB 98023919165, Slakovec 84,40000 Slakovec</item>
      <item>Tomislav Volf, OIB 16251663522, Kalnička 29,40000 Čakovec</item>
      <item>Vanja Žižek, OIB 00122728377, Ulica Dr. Vlatka Mačeka 33,40000 Čakovec</item>
      <item>Alenka Bilić, OIB 12386032769, Ulica Borik 27,52100 Pula</item>
      <item>Moris Bolković, OIB 99497381506, Dalmatinska 57,52207 Rakalj</item>
      <item>Franka Bucić, OIB 59533335171, Osječka Ulica 22,52100 Pula</item>
      <item>Zlatko German, OIB 40185730303, Studenčeva Ulica 26,52100 Pula</item>
      <item>Sandra Kolić, OIB 55395915057, Glavani 29,52207 Glavani</item>
      <item>Sabina Komparić, OIB 90708921779, Palisina Ulica 13,52100 Pula</item>
      <item>Meri Marasović, OIB , Ulica 11,52100 Pula</item>
      <item>Davorin Matić, OIB , Pineta 23A,52100 Valbandon</item>
      <item>Sonja Miškulin, OIB 67205638105, Ulica Velog Jože 6,52100 Pula</item>
      <item>Tibor Radin, OIB 87457312290, Kvart Mimoza 3,52100 Valbandon</item>
      <item>Jasminka Radoš, OIB 54165570304, Ulica Velog Jože 10,52100 Pula</item>
      <item>Sanja Teković, OIB 95907822649, Mate Balote 47,52207 Rakalj</item>
      <item>Drago Vrkljan, OIB 66705962769, Kučine 23,52100 Vinkuran</item>
      <item>Saša Kirin, OIB 76375401635, POLJANICA 88 D (ranije: PEŠĆENICA, KOLODVORSKA, 88 D),44272 Pešćenica</item>
      <item>Ninoslav Dravinac, OIB 79670805305, Ivanjorečka Cesta 112,10360 Ivanja Reka</item>
      <item>Josip Fruk, OIB 70612460740, Bosna 8,10380 Bosna</item>
      <item>Ivica Kirin, OIB 46629735336, Poljanica 88 D,44272 Pešćenica</item>
      <item>Manda Badenić, OIB 93913616332, Kanarinska Ulica 74,10000 Zagreb</item>
      <item>Marina Jurić, OIB 39455599855, Podotočje Gornje 53/2,10410 Gornje Podotočje</item>
      <item>Biserka Bilić, OIB 29033816560, Ulica Hrvatskog Proljeća 26,10000 Zagreb</item>
      <item>Marina Lisjak, OIB , Mije Silobod Bolšića 4,10000 Zagreb</item>
      <item>Mario Marić, OIB 33816500219, Ulica Hrvatskog Proljeća 40,10000 Zagreb</item>
      <item>Ivana Parać, OIB 37065726946, Sobolski Put 5,10000 Zagreb</item>
      <item>Jurica Špoljarec, OIB 29888459151, Špoljarci 3,10000 Zagreb</item>
      <item>Rajka Grcić, OIB 87451189688, Ulica Ladislava Šabana 30,10360 Sesvete</item>
      <item>Zdenko Črnelić, OIB 54309214908, Kraljevec Na Sutli 2,49294 Kraljevec Na Sutli</item>
      <item>Antica Klarin, OIB 96169408712, Ulica Stjepana Radića 42 A,23000 Zadar</item>
      <item>Marija Jadrić, OIB 29049205449, Riječka 1 A,22213 Pirovac</item>
      <item>Andreja Sabol, OIB 90193203132, Ulica Milke Trnine 17,40000 Čakovec</item>
      <item>Marina Rendulić Kozina, OIB 57857931007, Maksimirsko Naselje Ii. 4,10000 Zagreb</item>
      <item>Mijo Ost, OIB 10727964426, Ličko Lešće 1,53220 Ličko Lešće</item>
      <item>Drago Burazer, OIB 11912928051, Ulica Vida Došena 24,10000 Zagreb</item>
      <item>Miloš Pendl, OIB 93913542628, Ulica Ljerke Šram 2,10000 Zagreb</item>
      <item>Mario Cicak, OIB 18484723011, Franje Puđaka 28/1,10360 Sesvete</item>
      <item>Sanja Jalšovec, OIB 30255395085, Radnička 74,40000 Savska Ves</item>
      <item>Josipa Matoša, OIB 86120213742, Zasadbreg 188 A,40000 Zasadbreg</item>
      <item>Vladimira Lučić, OIB 55491110480, Ulica Matije Gupca 50,10290 Zaprešić</item>
      <item>Ankica Bastalić, OIB 85849205026, Bastalićeva Ulica Ii. 2,10363 Moravče</item>
      <item>Dubravka Družić Azenić, OIB 70983449222, Rebro 36/18,10360 Sesvete</item>
      <item>Renata Kovačić, OIB , Matije Gupca 36,10380 Sveti Ivan Zelina</item>
      <item>Ana-marija Nahod, OIB 96833836239, Lička Ulica 4,10360 Soblinec</item>
      <item>Valentina Ravlić, OIB 74794500883, I. Odvojak Josipa Barberića 4,10361 Čista Mlaka</item>
      <item>Ivana Zubatović, OIB 35027905346, Ulica Slavka Tomerlina 12 A,10360 Sesvete</item>
      <item>Ksenija Trivanović, OIB 42272574945, Ulica Hrvatskog Preporoda 67 B,10370 Dugo Selo</item>
      <item>Ana Rakuša, OIB 19878662154, Vučetićev Prilaz 3,10000 Zagreb</item>
      <item>Sanja Šajatović, OIB 27799505889, Ližnjan 25,52204 Ližnjan</item>
      <item>Ivana Kovačev, OIB 92907046538, Požeška 6,21000 Split</item>
      <item>Željka Špadina, OIB 49768074464, Vlašić 51,22240 Dubrava Kod Tisna</item>
    </izvorni_sadrzaj>
    <derivirana_varijabla naziv="DomainObject.Predmet.SudioniciListAdressOIB_1"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Sanja Topolovac, OIB 17828081305, Jasenovačka Ulica 16,10000 Zagreb</item>
      <item>Katarina Stopić, OIB 94703442362, Ulica Roberta Močiljanina 5,10000 Zagreb</item>
      <item>Sanja Kučko, OIB 15425862399, Podjezerska Ulica 10,10362 Planina Gornja</item>
      <item>Ivana Brzuhalski Horvat, OIB 50477233891, Kolodvorska Ulica 3,40000 Čakovec</item>
      <item>Ignac Pasanec, OIB 79941318248, Ulica Hrvatskog Proljeća 43,10000 Zagreb</item>
      <item>Dalibor Cetina, OIB 73880626571, Ulica Monte Paradiso 30,52100 Pula</item>
      <item>Tatjana Fanuko, OIB 54926042404, Bunarska Cesta 13,52100 Pula</item>
      <item>Destri Ferčec, OIB 39938997806, Vintijan 59,52100 Vintijan</item>
      <item>Kristian Frančula, OIB 45761795345, Ulica Bože Gumpca 32,52100 Pula</item>
      <item>Alja Kolenc Gotal, OIB 39976783875, Paduljski Put 19,52100 Pula</item>
      <item>Tihana Pavlićević, OIB 41561020384, Carlijeva Ulica 39,52100 Pula</item>
      <item>Darko Kocijan, OIB 97814362165, Savska Ulica 25,10361 Sop</item>
      <item>Dario Bajzek, OIB 25524436666, Ulica Ivana Pl. Zajca 15,40000 Čakovec</item>
      <item>Ivana Babić, OIB 67972693640, Ulica Jakova Gotovca 5,10360 Sesvete</item>
      <item>Stjepan Babić, OIB 74653121129, Sesvetska Ulica 37,10362 Planina Gornja</item>
      <item>Blanka Baković, OIB 11411617851, Stjepana Horvatića 1,10360 Ivanja Reka</item>
      <item>Krunoslav Baković, OIB 38645116874, Cvjetna Ulica 8,10362 Paruževina</item>
      <item>Željko Baković, OIB 81336576091, Ulica Josipa Kozarca 100,44322 Lipovljani</item>
      <item>Kristina Čižmešija, OIB 17047869769, Ćirilometodska Ulica 22,10430 Samobor</item>
      <item>Blaženko Dujmenović, OIB 46532858248, Vinogradska Ulica 13,44000 Sisak</item>
      <item>Damir Jembrih, OIB 61657373337, Mrnjaki 3,10000 Zagreb</item>
      <item>Krunoslav Karagić, OIB 58289148235, Omladinska Ulica 10,10431 Brezje</item>
      <item>Vlasta Kezić, OIB 30386304648, Ulica Naste Rojc 8,10360 Sesvete</item>
      <item>Marko Mažar, OIB 56986372324, Ulica Svetog Martina 12,10361 Cerje</item>
      <item>Željka Novak, OIB 52655461765, Selnica Psarjevačka 4,10380 Selnica Psarjevačka</item>
      <item>Zdenkica Šarac, OIB 41089133299, Gornjopoljska Ulica 18,10360 Sesvete</item>
      <item>Damir Zmiša, OIB 78601511691, Donja Drenova 8,10382 Donja Drenova</item>
      <item>Karlo Žmauc, OIB 75397611238, Ulica Slavoljuba Bulvana 20,10000 Zagreb</item>
      <item>Dario Papež, OIB 87554271709, Ulica Varoš 8,44317 Stružec</item>
      <item>Jere Buva, OIB 19426496399, Grubišići 70,22000 Bilice</item>
      <item>Robert Furčić, OIB 92325681628, Put Tanaje 3,22000 Šibenik</item>
      <item>Milan Grubišić, OIB 66038764118, Branitelja Domovinskog Rata 2 G,22000 Šibenik</item>
      <item>Ivica Gruja, OIB 54304438796, Ivana Meštrovića 26,22000 Šibenik</item>
      <item>Krešimir Kardum, OIB 26551982890, Istarska Ulica 56,22000 Šibenik</item>
      <item>Branka Krnić, OIB 83032193276, Gornji Krnići 25,22221 Konjevrate</item>
      <item>Natalija Malenica, OIB , Cesta Šibenik-Perković 20,22000 Danilo Biranj</item>
      <item>Krešimir Matić, OIB 30408348779, Kornatska 58,22000 Šibenik</item>
      <item>Mirjana Peran, OIB 56388151112, Donja Grebaštica 30,22000 Grebaštica</item>
      <item>Mili Reljanović, OIB 43832522963, Put 1. Šibenskog Partiz.odreda 28,22000 Šibenik</item>
      <item>Diana Slavica, OIB 99631166350, Slavice 19,22000 Bilice</item>
      <item>Ana Stančić, OIB 48317679304, Ul.8.udarne Dalmat.brigade 24,22000 Šibenik</item>
      <item>Damir Šarić, OIB 81308793429, Trtarska 15 A,22000 Šibenik</item>
      <item>Igor Šumečki, OIB 11025003521, Bana Josipa Jelačića 13 F,22000 Šibenik</item>
      <item>Bojana Berović, OIB 53764597143, Jasenovo 23,22000 Žaborić</item>
      <item>Marijana Dubravica, OIB 60534598981, Stankovci 32,23422 Stankovci</item>
      <item>Ivana Dujić, OIB 84954170536, Prokljanska 55,22000 Šibenik</item>
      <item>Ana Livaić, OIB , Ante Španje 36A,22211 Vodice</item>
      <item>Boris Nadoveza, OIB 81693393209, Ivana Meštrovića 62,22000 Šibenik</item>
      <item>Jagoda Radovčić, OIB 26077765854, Zadarska 32,22000 Šibenik</item>
      <item>Jadranka Svirčić, OIB 71616377641, Rešačka 8,22000 Brodarica</item>
      <item>Perica Šarić, OIB 29293868352, Grubišići 75,22000 Bilice</item>
      <item>Mario Šuperba, OIB 29638747290, Cesta Šibenik-split 82,22000 Donje Polje</item>
      <item>Krešimir Loffler, OIB 93986888774, Selčinska Ulica 28 A,10360 Sesvete</item>
      <item>Kristina Behtan, OIB , Suhodol Zelinski 18A,10382 Donja Zelina</item>
      <item>Snježana Bakran, OIB 35374129674, Ulica Stjepana Radića 11,10382 Donja Zelina</item>
      <item>Danijela Frančić, OIB 44973410322, Ulica Nikole Tesle 12,40000 Štefanec</item>
      <item>Nives Gerenčer, OIB 60185202321, Ulica Ivana Pl. Zajca 33,40000 Čakovec</item>
      <item>Natalija Herman, OIB 99700303319, Vučetinec 173,40000 Vučetinec</item>
      <item>Branka Kolac, OIB 33596323687, Valenta Morandinija 3,40000 Čakovec</item>
      <item>Josip Labazan, OIB 21192864979, Ulica Antuna Mihanovića 2 A,40000 Pribislavec</item>
      <item>Slađana Lesjak, OIB 70104536720, Ulica Otona Župančića 5,40000 Čakovec</item>
      <item>Sandra Mislović, OIB 43944122813, Ulica Domovinskih Žrtava 28,40000 Čakovec</item>
      <item>Draženka Sobočan, OIB , Ivana Plemenitog Zajca 45,40000 Čakovec</item>
      <item>Marina Šimek, OIB 20435397641, Varaždinska Ulica 69,42242 Tužno</item>
      <item>Marko Trojok, OIB 98023919165, Slakovec 84,40000 Slakovec</item>
      <item>Tomislav Volf, OIB 16251663522, Kalnička 29,40000 Čakovec</item>
      <item>Vanja Žižek, OIB 00122728377, Ulica Dr. Vlatka Mačeka 33,40000 Čakovec</item>
      <item>Alenka Bilić, OIB 12386032769, Ulica Borik 27,52100 Pula</item>
      <item>Moris Bolković, OIB 99497381506, Dalmatinska 57,52207 Rakalj</item>
      <item>Franka Bucić, OIB 59533335171, Osječka Ulica 22,52100 Pula</item>
      <item>Zlatko German, OIB 40185730303, Studenčeva Ulica 26,52100 Pula</item>
      <item>Sandra Kolić, OIB 55395915057, Glavani 29,52207 Glavani</item>
      <item>Sabina Komparić, OIB 90708921779, Palisina Ulica 13,52100 Pula</item>
      <item>Meri Marasović, OIB , Ulica 11,52100 Pula</item>
      <item>Davorin Matić, OIB , Pineta 23A,52100 Valbandon</item>
      <item>Sonja Miškulin, OIB 67205638105, Ulica Velog Jože 6,52100 Pula</item>
      <item>Tibor Radin, OIB 87457312290, Kvart Mimoza 3,52100 Valbandon</item>
      <item>Jasminka Radoš, OIB 54165570304, Ulica Velog Jože 10,52100 Pula</item>
      <item>Sanja Teković, OIB 95907822649, Mate Balote 47,52207 Rakalj</item>
      <item>Drago Vrkljan, OIB 66705962769, Kučine 23,52100 Vinkuran</item>
      <item>Saša Kirin, OIB 76375401635, POLJANICA 88 D (ranije: PEŠĆENICA, KOLODVORSKA, 88 D),44272 Pešćenica</item>
      <item>Ninoslav Dravinac, OIB 79670805305, Ivanjorečka Cesta 112,10360 Ivanja Reka</item>
      <item>Josip Fruk, OIB 70612460740, Bosna 8,10380 Bosna</item>
      <item>Ivica Kirin, OIB 46629735336, Poljanica 88 D,44272 Pešćenica</item>
      <item>Manda Badenić, OIB 93913616332, Kanarinska Ulica 74,10000 Zagreb</item>
      <item>Marina Jurić, OIB 39455599855, Podotočje Gornje 53/2,10410 Gornje Podotočje</item>
      <item>Biserka Bilić, OIB 29033816560, Ulica Hrvatskog Proljeća 26,10000 Zagreb</item>
      <item>Marina Lisjak, OIB , Mije Silobod Bolšića 4,10000 Zagreb</item>
      <item>Mario Marić, OIB 33816500219, Ulica Hrvatskog Proljeća 40,10000 Zagreb</item>
      <item>Ivana Parać, OIB 37065726946, Sobolski Put 5,10000 Zagreb</item>
      <item>Jurica Špoljarec, OIB 29888459151, Špoljarci 3,10000 Zagreb</item>
      <item>Rajka Grcić, OIB 87451189688, Ulica Ladislava Šabana 30,10360 Sesvete</item>
      <item>Zdenko Črnelić, OIB 54309214908, Kraljevec Na Sutli 2,49294 Kraljevec Na Sutli</item>
      <item>Antica Klarin, OIB 96169408712, Ulica Stjepana Radića 42 A,23000 Zadar</item>
      <item>Marija Jadrić, OIB 29049205449, Riječka 1 A,22213 Pirovac</item>
      <item>Andreja Sabol, OIB 90193203132, Ulica Milke Trnine 17,40000 Čakovec</item>
      <item>Marina Rendulić Kozina, OIB 57857931007, Maksimirsko Naselje Ii. 4,10000 Zagreb</item>
      <item>Mijo Ost, OIB 10727964426, Ličko Lešće 1,53220 Ličko Lešće</item>
      <item>Drago Burazer, OIB 11912928051, Ulica Vida Došena 24,10000 Zagreb</item>
      <item>Miloš Pendl, OIB 93913542628, Ulica Ljerke Šram 2,10000 Zagreb</item>
      <item>Mario Cicak, OIB 18484723011, Franje Puđaka 28/1,10360 Sesvete</item>
      <item>Sanja Jalšovec, OIB 30255395085, Radnička 74,40000 Savska Ves</item>
      <item>Josipa Matoša, OIB 86120213742, Zasadbreg 188 A,40000 Zasadbreg</item>
      <item>Vladimira Lučić, OIB 55491110480, Ulica Matije Gupca 50,10290 Zaprešić</item>
      <item>Ankica Bastalić, OIB 85849205026, Bastalićeva Ulica Ii. 2,10363 Moravče</item>
      <item>Dubravka Družić Azenić, OIB 70983449222, Rebro 36/18,10360 Sesvete</item>
      <item>Renata Kovačić, OIB , Matije Gupca 36,10380 Sveti Ivan Zelina</item>
      <item>Ana-marija Nahod, OIB 96833836239, Lička Ulica 4,10360 Soblinec</item>
      <item>Valentina Ravlić, OIB 74794500883, I. Odvojak Josipa Barberića 4,10361 Čista Mlaka</item>
      <item>Ivana Zubatović, OIB 35027905346, Ulica Slavka Tomerlina 12 A,10360 Sesvete</item>
      <item>Ksenija Trivanović, OIB 42272574945, Ulica Hrvatskog Preporoda 67 B,10370 Dugo Selo</item>
      <item>Ana Rakuša, OIB 19878662154, Vučetićev Prilaz 3,10000 Zagreb</item>
      <item>Sanja Šajatović, OIB 27799505889, Ližnjan 25,52204 Ližnjan</item>
      <item>Ivana Kovačev, OIB 92907046538, Požeška 6,21000 Split</item>
      <item>Željka Špadina, OIB 49768074464, Vlašić 51,22240 Dubrava Kod Tisna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</izvorni_sadrzaj>
    <derivirana_varijabla naziv="DomainObject.Predmet.SudioniciListNazivOIB_1"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3167</properties:Words>
  <properties:Characters>22956</properties:Characters>
  <properties:Lines>1209</properties:Lines>
  <properties:Paragraphs>487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2016-01-15T10:21:00Z</dcterms:created>
  <dc:creator>Nikola Ribarić</dc:creator>
  <cp:lastModifiedBy>Jadranka Zelić</cp:lastModifiedBy>
  <cp:lastPrinted>2016-01-15T14:05:00Z</cp:lastPrinted>
  <dcterms:modified xmlns:xsi="http://www.w3.org/2001/XMLSchema-instance" xsi:type="dcterms:W3CDTF">2016-01-15T14:06:00Z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St-246/2015-65 / Odluka - Rješenje - utvrđen ispravak tablice stečajnog suca</vt:lpwstr>
  </prop:property>
  <prop:property name="CC_coloring" pid="4" fmtid="{D5CDD505-2E9C-101B-9397-08002B2CF9AE}">
    <vt:bool>true</vt:bool>
  </prop:property>
  <prop:property name="BrojStranica" pid="5" fmtid="{D5CDD505-2E9C-101B-9397-08002B2CF9AE}">
    <vt:i4>19</vt:i4>
  </prop:property>
</prop:Properties>
</file>