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FF4FFB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546D17">
              <w:rPr>
                <w:noProof/>
                <w:sz w:val="24"/>
                <w:szCs w:val="24"/>
              </w:rPr>
              <w:t>1</w:t>
            </w:r>
            <w:r w:rsidR="00FF4FFB">
              <w:rPr>
                <w:noProof/>
                <w:sz w:val="24"/>
                <w:szCs w:val="24"/>
              </w:rPr>
              <w:t>8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3b8ecd5" w14:paraId="3b8ecd5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FF4FFB">
        <w:rPr>
          <w:lang w:val="hr-HR"/>
        </w:rPr>
        <w:t>AGRO WAY INTERNATIONAL d.o.o., OIB: 86054494470, Split, Rovinjska 2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2B1853">
        <w:rPr>
          <w:szCs w:val="24"/>
          <w:lang w:val="hr-HR"/>
        </w:rPr>
        <w:t>12</w:t>
      </w:r>
      <w:r w:rsidR="00B101E1">
        <w:rPr>
          <w:szCs w:val="24"/>
          <w:lang w:val="hr-HR"/>
        </w:rPr>
        <w:t>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F4FFB" w:rsidRPr="00FF4FFB">
        <w:rPr>
          <w:rFonts w:cs="Times New Roman" w:eastAsia="Times New Roman"/>
          <w:szCs w:val="24"/>
          <w:lang w:eastAsia="hr-HR"/>
        </w:rPr>
        <w:t>AGRO WAY INTERNATIONAL d.o.o., OIB: 86054494470, Split, Rovinjska 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1853">
        <w:rPr>
          <w:rFonts w:cs="Times New Roman" w:eastAsia="Times New Roman"/>
          <w:szCs w:val="24"/>
          <w:lang w:eastAsia="hr-HR"/>
        </w:rPr>
        <w:t>20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2B1853">
        <w:t>1</w:t>
      </w:r>
      <w:r w:rsidR="00546D17">
        <w:t>2</w:t>
      </w:r>
      <w:r w:rsidR="00AA571E">
        <w:t>:</w:t>
      </w:r>
      <w:r w:rsidR="00BB685B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B685B">
        <w:rPr>
          <w:rFonts w:cs="Times New Roman" w:eastAsia="Times New Roman"/>
          <w:szCs w:val="24"/>
          <w:lang w:eastAsia="hr-HR"/>
        </w:rPr>
        <w:t>Nikola Matić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BB685B">
        <w:t>Nikoli Matiću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 w:rsidR="00BB685B">
        <w:rPr>
          <w:szCs w:val="24"/>
        </w:rPr>
        <w:t>30. listopada 2015., na temelju odredbe čl. 444</w:t>
      </w:r>
      <w:r w:rsidRPr="00DD737D">
        <w:rPr>
          <w:szCs w:val="24"/>
        </w:rPr>
        <w:t xml:space="preserve">.  st. 1. SZ-a, zahtjev za provedbu skraćenog stečajnog postupka nad dužnikom </w:t>
      </w:r>
      <w:r w:rsidR="00FF4FFB" w:rsidRPr="00FF4FFB">
        <w:rPr>
          <w:szCs w:val="24"/>
        </w:rPr>
        <w:t>AGRO WAY INTERNATIONAL d.o.o., OIB: 86054494470, Split, Rovinjska 2</w:t>
      </w:r>
      <w:r>
        <w:rPr>
          <w:szCs w:val="24"/>
        </w:rPr>
        <w:t>. U zahtjev</w:t>
      </w:r>
      <w:r w:rsidRPr="00DD737D">
        <w:rPr>
          <w:szCs w:val="24"/>
        </w:rPr>
        <w:t xml:space="preserve">u se navodi da dužnik na dan </w:t>
      </w:r>
      <w:r w:rsidR="00BB685B">
        <w:rPr>
          <w:szCs w:val="24"/>
        </w:rPr>
        <w:t>1. rujna 2015.</w:t>
      </w:r>
      <w:r w:rsidRPr="00DD737D">
        <w:rPr>
          <w:szCs w:val="24"/>
        </w:rPr>
        <w:t xml:space="preserve"> u Očevidniku redoslijeda osnova za plaćanje ima evidentirane neizvršene osnove za plaćanja u neprekinutom razdoblju od </w:t>
      </w:r>
      <w:r>
        <w:rPr>
          <w:szCs w:val="24"/>
        </w:rPr>
        <w:t xml:space="preserve">120 dana, u ukupnom iznosu od </w:t>
      </w:r>
      <w:r w:rsidR="00BB685B">
        <w:rPr>
          <w:szCs w:val="24"/>
        </w:rPr>
        <w:t>159.945,73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546D17">
        <w:rPr>
          <w:szCs w:val="24"/>
        </w:rPr>
        <w:t>1</w:t>
      </w:r>
      <w:r w:rsidR="00BB685B">
        <w:rPr>
          <w:szCs w:val="24"/>
        </w:rPr>
        <w:t>6</w:t>
      </w:r>
      <w:r>
        <w:rPr>
          <w:szCs w:val="24"/>
        </w:rPr>
        <w:t>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BB685B">
        <w:rPr>
          <w:szCs w:val="24"/>
        </w:rPr>
        <w:t>1658/2015</w:t>
      </w:r>
      <w:r w:rsidRPr="00DD737D">
        <w:rPr>
          <w:szCs w:val="24"/>
        </w:rPr>
        <w:t xml:space="preserve"> u smislu odredbe čl. 430. SZ-a.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BB685B">
        <w:rPr>
          <w:szCs w:val="24"/>
        </w:rPr>
        <w:t>25. listopada</w:t>
      </w:r>
      <w:r w:rsidR="007D2303">
        <w:rPr>
          <w:szCs w:val="24"/>
        </w:rPr>
        <w:t xml:space="preserve"> </w:t>
      </w:r>
      <w:r>
        <w:rPr>
          <w:szCs w:val="24"/>
        </w:rPr>
        <w:t>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BB685B">
        <w:rPr>
          <w:szCs w:val="24"/>
        </w:rPr>
        <w:t>1658/2015</w:t>
      </w:r>
      <w:r>
        <w:rPr>
          <w:szCs w:val="24"/>
        </w:rPr>
        <w:t xml:space="preserve"> od 2</w:t>
      </w:r>
      <w:r w:rsidRPr="00DD737D">
        <w:rPr>
          <w:szCs w:val="24"/>
        </w:rPr>
        <w:t>. studenog 2017.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</w:t>
      </w:r>
      <w:r w:rsidR="007D2303">
        <w:rPr>
          <w:szCs w:val="24"/>
        </w:rPr>
        <w:t>1</w:t>
      </w:r>
      <w:r w:rsidR="00BB685B">
        <w:rPr>
          <w:szCs w:val="24"/>
        </w:rPr>
        <w:t>8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12</w:t>
      </w:r>
      <w:r w:rsidR="00B101E1">
        <w:rPr>
          <w:szCs w:val="24"/>
        </w:rPr>
        <w:t>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F4F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7D2303">
      <w:t>1</w:t>
    </w:r>
    <w:r w:rsidR="00FF4FFB">
      <w:t>8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D2303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AF2F4F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6369C"/>
    <w:rsid w:val="00DD0D50"/>
    <w:rsid w:val="00DD737D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WAY INTERNATIONAL, proizvodnja prehrambenih proizvoda, trgovina, d.o.o.</izvorni_sadrzaj>
    <derivirana_varijabla naziv="DomainObject.Predmet.ProtustrankaFormated_1">  AGRO WAY INTERNATIONAL, proizvodnja prehrambenih proizvoda, trgovina, d.o.o.</derivirana_varijabla>
  </DomainObject.Predmet.ProtustrankaFormated>
  <DomainObject.Predmet.ProtustrankaFormatedOIB>
    <izvorni_sadrzaj>  AGRO WAY INTERNATIONAL, proizvodnja prehrambenih proizvoda, trgovina, d.o.o., OIB 86054494470</izvorni_sadrzaj>
    <derivirana_varijabla naziv="DomainObject.Predmet.ProtustrankaFormatedOIB_1">  AGRO WAY INTERNATIONAL, proizvodnja prehrambenih proizvoda, trgovina, d.o.o., OIB 86054494470</derivirana_varijabla>
  </DomainObject.Predmet.ProtustrankaFormatedOIB>
  <DomainObject.Predmet.ProtustrankaFormatedWithAdress>
    <izvorni_sadrzaj> AGRO WAY INTERNATIONAL, proizvodnja prehrambenih proizvoda, trgovina, d.o.o., Rovinjska 2, 21000 Split</izvorni_sadrzaj>
    <derivirana_varijabla naziv="DomainObject.Predmet.ProtustrankaFormatedWithAdress_1"> AGRO WAY INTERNATIONAL, proizvodnja prehrambenih proizvoda, trgovina, d.o.o., Rovinjska 2, 21000 Split</derivirana_varijabla>
  </DomainObject.Predmet.ProtustrankaFormatedWithAdress>
  <DomainObject.Predmet.ProtustrankaFormatedWithAdressOIB>
    <izvorni_sadrzaj> AGRO WAY INTERNATIONAL, proizvodnja prehrambenih proizvoda, trgovina, d.o.o., OIB 86054494470, Rovinjska 2, 21000 Split</izvorni_sadrzaj>
    <derivirana_varijabla naziv="DomainObject.Predmet.ProtustrankaFormatedWithAdressOIB_1"> AGRO WAY INTERNATIONAL, proizvodnja prehrambenih proizvoda, trgovina, d.o.o., OIB 86054494470, Rovinjska 2, 21000 Split</derivirana_varijabla>
  </DomainObject.Predmet.ProtustrankaFormatedWithAdressOIB>
  <DomainObject.Predmet.ProtustrankaWithAdress>
    <izvorni_sadrzaj>AGRO WAY INTERNATIONAL, proizvodnja prehrambenih proizvoda, trgovina, d.o.o. Rovinjska 2, 21000 Split</izvorni_sadrzaj>
    <derivirana_varijabla naziv="DomainObject.Predmet.ProtustrankaWithAdress_1">AGRO WAY INTERNATIONAL, proizvodnja prehrambenih proizvoda, trgovina, d.o.o. Rovinjska 2, 21000 Split</derivirana_varijabla>
  </DomainObject.Predmet.ProtustrankaWithAdress>
  <DomainObject.Predmet.ProtustrankaWithAdressOIB>
    <izvorni_sadrzaj>AGRO WAY INTERNATIONAL, proizvodnja prehrambenih proizvoda, trgovina, d.o.o., OIB 86054494470, Rovinjska 2, 21000 Split</izvorni_sadrzaj>
    <derivirana_varijabla naziv="DomainObject.Predmet.ProtustrankaWithAdressOIB_1">AGRO WAY INTERNATIONAL, proizvodnja prehrambenih proizvoda, trgovina, d.o.o., OIB 86054494470, Rovinjska 2, 21000 Split</derivirana_varijabla>
  </DomainObject.Predmet.ProtustrankaWithAdressOIB>
  <DomainObject.Predmet.ProtustrankaNazivFormated>
    <izvorni_sadrzaj>AGRO WAY INTERNATIONAL, proizvodnja prehrambenih proizvoda, trgovina, d.o.o.</izvorni_sadrzaj>
    <derivirana_varijabla naziv="DomainObject.Predmet.ProtustrankaNazivFormated_1">AGRO WAY INTERNATIONAL, proizvodnja prehrambenih proizvoda, trgovina, d.o.o.</derivirana_varijabla>
  </DomainObject.Predmet.ProtustrankaNazivFormated>
  <DomainObject.Predmet.ProtustrankaNazivFormatedOIB>
    <izvorni_sadrzaj>AGRO WAY INTERNATIONAL, proizvodnja prehrambenih proizvoda, trgovina, d.o.o., OIB 86054494470</izvorni_sadrzaj>
    <derivirana_varijabla naziv="DomainObject.Predmet.ProtustrankaNazivFormatedOIB_1">AGRO WAY INTERNATIONAL, proizvodnja prehrambenih proizvoda, trgovina, d.o.o., OIB 86054494470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86054494470 zastupanog po punomoćniku Županijsko državno odvjetništvo u Splitu</izvorni_sadrzaj>
    <derivirana_varijabla naziv="DomainObject.Predmet.StrankaFormatedOIB_1">  Ministarstvo financija RH, OIB 86054494470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86054494470, Katančićeva 5, 10000 Zagreb zastupanog po punomoćniku Županijsko državno odvjetništvo u Splitu</izvorni_sadrzaj>
    <derivirana_varijabla naziv="DomainObject.Predmet.StrankaFormatedWithAdressOIB_1"> Ministarstvo financija RH, OIB 86054494470,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86054494470, Katančićeva 5,10000 Zagreb</izvorni_sadrzaj>
    <derivirana_varijabla naziv="DomainObject.Predmet.StrankaWithAdressOIB_1">Ministarstvo financija RH, OIB 86054494470,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86054494470</izvorni_sadrzaj>
    <derivirana_varijabla naziv="DomainObject.Predmet.StrankaNazivFormatedOIB_1">Ministarstvo financija RH, OIB 86054494470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86054494470 zastupanog po punomoćniku Županijsko državno odvjetništvo u Splitu</item>
    </izvorni_sadrzaj>
    <derivirana_varijabla naziv="DomainObject.Predmet.StrankaListFormatedOIB_1">
      <item>Ministarstvo financija RH, OIB 86054494470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86054494470, Katančićeva 5, 10000 Zagreb zastupanog po punomoćniku Županijsko državno odvjetništvo u Splitu</item>
    </izvorni_sadrzaj>
    <derivirana_varijabla naziv="DomainObject.Predmet.StrankaListFormatedWithAdressOIB_1">
      <item>Ministarstvo financija RH, OIB 86054494470,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86054494470</item>
    </izvorni_sadrzaj>
    <derivirana_varijabla naziv="DomainObject.Predmet.StrankaListNazivFormatedOIB_1">
      <item>Ministarstvo financija RH, OIB 86054494470</item>
    </derivirana_varijabla>
  </DomainObject.Predmet.StrankaListNazivFormatedOIB>
  <DomainObject.Predmet.ProtuStrankaListFormated>
    <izvorni_sadrzaj>
      <item>AGRO WAY INTERNATIONAL, proizvodnja prehrambenih proizvoda, trgovina, d.o.o.</item>
    </izvorni_sadrzaj>
    <derivirana_varijabla naziv="DomainObject.Predmet.ProtuStrankaListFormated_1">
      <item>AGRO WAY INTERNATIONAL, proizvodnja prehrambenih proizvoda, trgovina, d.o.o.</item>
    </derivirana_varijabla>
  </DomainObject.Predmet.ProtuStrankaListFormated>
  <DomainObject.Predmet.ProtuStrankaListFormatedOIB>
    <izvorni_sadrzaj>
      <item>AGRO WAY INTERNATIONAL, proizvodnja prehrambenih proizvoda, trgovina, d.o.o., OIB 86054494470</item>
    </izvorni_sadrzaj>
    <derivirana_varijabla naziv="DomainObject.Predmet.ProtuStrankaListFormatedOIB_1">
      <item>AGRO WAY INTERNATIONAL, proizvodnja prehrambenih proizvoda, trgovina, d.o.o., OIB 86054494470</item>
    </derivirana_varijabla>
  </DomainObject.Predmet.ProtuStrankaListFormatedOIB>
  <DomainObject.Predmet.ProtuStrankaListFormatedWithAdress>
    <izvorni_sadrzaj>
      <item>AGRO WAY INTERNATIONAL, proizvodnja prehrambenih proizvoda, trgovina, d.o.o., Rovinjska 2, 21000 Split</item>
    </izvorni_sadrzaj>
    <derivirana_varijabla naziv="DomainObject.Predmet.ProtuStrankaListFormatedWithAdress_1">
      <item>AGRO WAY INTERNATIONAL, proizvodnja prehrambenih proizvoda, trgovina, d.o.o., Rovinjska 2, 21000 Split</item>
    </derivirana_varijabla>
  </DomainObject.Predmet.ProtuStrankaListFormatedWithAdress>
  <DomainObject.Predmet.ProtuStrankaListFormatedWithAdressOIB>
    <izvorni_sadrzaj>
      <item>AGRO WAY INTERNATIONAL, proizvodnja prehrambenih proizvoda, trgovina, d.o.o., OIB 86054494470, Rovinjska 2, 21000 Split</item>
    </izvorni_sadrzaj>
    <derivirana_varijabla naziv="DomainObject.Predmet.ProtuStrankaListFormatedWithAdressOIB_1">
      <item>AGRO WAY INTERNATIONAL, proizvodnja prehrambenih proizvoda, trgovina, d.o.o., OIB 86054494470, Rovinjska 2, 21000 Split</item>
    </derivirana_varijabla>
  </DomainObject.Predmet.ProtuStrankaListFormatedWithAdressOIB>
  <DomainObject.Predmet.ProtuStrankaListNazivFormated>
    <izvorni_sadrzaj>
      <item>AGRO WAY INTERNATIONAL, proizvodnja prehrambenih proizvoda, trgovina, d.o.o.</item>
    </izvorni_sadrzaj>
    <derivirana_varijabla naziv="DomainObject.Predmet.ProtuStrankaListNazivFormated_1">
      <item>AGRO WAY INTERNATIONAL, proizvodnja prehrambenih proizvoda, trgovina, d.o.o.</item>
    </derivirana_varijabla>
  </DomainObject.Predmet.ProtuStrankaListNazivFormated>
  <DomainObject.Predmet.ProtuStrankaListNazivFormatedOIB>
    <izvorni_sadrzaj>
      <item>AGRO WAY INTERNATIONAL, proizvodnja prehrambenih proizvoda, trgovina, d.o.o., OIB 86054494470</item>
    </izvorni_sadrzaj>
    <derivirana_varijabla naziv="DomainObject.Predmet.ProtuStrankaListNazivFormatedOIB_1">
      <item>AGRO WAY INTERNATIONAL, proizvodnja prehrambenih proizvoda, trgovina, d.o.o., OIB 86054494470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AGRO WAY INTERNATIONAL, proizvodnja prehrambenih proizvoda, trgovina, d.o.o.</izvorni_sadrzaj>
    <derivirana_varijabla naziv="DomainObject.Predmet.ProtustrankaIDrugi_1">AGRO WAY INTERNATIONAL, proizvodnja prehrambenih proizvoda, trgovina, d.o.o.</derivirana_varijabla>
  </DomainObject.Predmet.ProtustrankaIDrugi>
  <DomainObject.Predmet.StrankaIDrugiAdressOIB>
    <izvorni_sadrzaj>Ministarstvo financija RH, OIB 86054494470, Katančićeva 5, 10000 Zagreb</izvorni_sadrzaj>
    <derivirana_varijabla naziv="DomainObject.Predmet.StrankaIDrugiAdressOIB_1">Ministarstvo financija RH, OIB 86054494470, Katančićeva 5, 10000 Zagreb</derivirana_varijabla>
  </DomainObject.Predmet.StrankaIDrugiAdressOIB>
  <DomainObject.Predmet.ProtustrankaIDrugiAdressOIB>
    <izvorni_sadrzaj>AGRO WAY INTERNATIONAL, proizvodnja prehrambenih proizvoda, trgovina, d.o.o., OIB 86054494470, Rovinjska 2, 21000 Split</izvorni_sadrzaj>
    <derivirana_varijabla naziv="DomainObject.Predmet.ProtustrankaIDrugiAdressOIB_1">AGRO WAY INTERNATIONAL, proizvodnja prehrambenih proizvoda, trgovina, d.o.o., OIB 86054494470, Rovinjska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WAY INTERNATIONAL, proizvodnja prehrambenih proizvoda, trgovina, d.o.o.</item>
      <item>Ministarstvo financija RH</item>
      <item>Županijsko državno odvjetništvo u Splitu</item>
    </izvorni_sadrzaj>
    <derivirana_varijabla naziv="DomainObject.Predmet.SudioniciListNaziv_1">
      <item>AGRO WAY INTERNATIONAL, proizvodnja prehrambenih proizvoda, trgovina, d.o.o.</item>
      <item>Ministarstvo financija RH</item>
      <item>Županijsko državno odvjetništvo u Splitu</item>
    </derivirana_varijabla>
  </DomainObject.Predmet.SudioniciListNaziv>
  <DomainObject.Predmet.SudioniciListAdressOIB>
    <izvorni_sadrzaj>
      <item>AGRO WAY INTERNATIONAL, proizvodnja prehrambenih proizvoda, trgovina, d.o.o., OIB 86054494470, Rovinjska 2,21000 Split</item>
      <item>Ministarstvo financija RH, OIB 86054494470, Katančićeva 5,10000 Zagreb</item>
      <item>Županijsko državno odvjetništvo u Splitu, Gundulićeva 29a,21000 Split</item>
    </izvorni_sadrzaj>
    <derivirana_varijabla naziv="DomainObject.Predmet.SudioniciListAdressOIB_1">
      <item>AGRO WAY INTERNATIONAL, proizvodnja prehrambenih proizvoda, trgovina, d.o.o., OIB 86054494470, Rovinjska 2,21000 Split</item>
      <item>Ministarstvo financija RH, OIB 86054494470,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86054494470</item>
      <item>, OIB 86054494470</item>
      <item>, OIB null</item>
    </izvorni_sadrzaj>
    <derivirana_varijabla naziv="DomainObject.Predmet.SudioniciListNazivOIB_1">
      <item>, OIB 86054494470</item>
      <item>, OIB 86054494470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E7489-E84F-40D6-9675-DA44AAFC8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4187</properties:Characters>
  <properties:Lines>97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2018-02-12T07:43:00Z</dcterms:created>
  <dc:creator>Katarina Mikulić</dc:creator>
  <cp:lastModifiedBy>Ana Golub Gruić</cp:lastModifiedBy>
  <cp:lastPrinted>2018-02-12T07:43:00Z</cp:lastPrinted>
  <dcterms:modified xmlns:xsi="http://www.w3.org/2001/XMLSchema-instance" xsi:type="dcterms:W3CDTF">2018-02-12T10:46:00Z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