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5803" w14:paraId="d3e5803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7A2F75">
        <w:t>1</w:t>
      </w:r>
      <w:r w:rsidR="006B3974">
        <w:t>2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6B3974">
        <w:t>APPLE ECO jednostavno društvo s ograničenom odgovornošću za trgovin</w:t>
      </w:r>
      <w:r w:rsidR="007A2F75">
        <w:t xml:space="preserve">u i usluge </w:t>
      </w:r>
      <w:r w:rsidR="006B3974">
        <w:t>Plomin, Vozilići 26 C, OIB 49769520781, MBS 040339191</w:t>
      </w:r>
      <w:r w:rsidR="007A2F75">
        <w:t xml:space="preserve">,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6B3974">
        <w:t>APPLE ECO jednostavno društvo s ograničenom odgovornošću za trgovinu i usluge Plomin, Vozilići 26 C, OIB 49769520781, MBS 040339191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901807">
        <w:t>Ana-Maria Bogović iz Slavonskog Broda, Naselje Lutv</w:t>
      </w:r>
      <w:r w:rsidR="00CC35A1">
        <w:t>i</w:t>
      </w:r>
      <w:r w:rsidR="00901807">
        <w:t>nka ulaz 2/9, OIB 36495483478</w:t>
      </w:r>
      <w:r w:rsidR="009B53FE">
        <w:t>.</w:t>
      </w:r>
      <w:r w:rsidR="00252786">
        <w:t xml:space="preserve">     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B3974">
        <w:t>APPLE ECO jednostavno društvo s ograničenom odgovornošću za trgovinu i usluge Plomin, Vozilići 26 C, OIB 49769520781, MBS 040339191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6B3974">
        <w:t>10. lipnja</w:t>
      </w:r>
      <w:r w:rsidR="00165861">
        <w:t xml:space="preserve"> </w:t>
      </w:r>
      <w:r>
        <w:t xml:space="preserve">2016. zahtjev za provedbu skraćenog stečajnog postupka nad dužnikom </w:t>
      </w:r>
      <w:r w:rsidR="006B3974">
        <w:t>APPLE ECO jednostavno društvo s ograničenom odgovornošću za trgovinu i usluge Plomin, Vozilići 26 C, OIB 49769520781</w:t>
      </w:r>
      <w:r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9B53FE">
        <w:t>1</w:t>
      </w:r>
      <w:r w:rsidR="006B3974">
        <w:t>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3C8" w:rsidP="00F961D8" w:rsidR="007233C8">
      <w:r>
        <w:separator/>
      </w:r>
    </w:p>
  </w:endnote>
  <w:endnote w:id="0" w:type="continuationSeparator">
    <w:p w:rsidRDefault="007233C8" w:rsidP="00F961D8" w:rsidR="00723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3C8" w:rsidP="00F961D8" w:rsidR="007233C8">
      <w:r>
        <w:separator/>
      </w:r>
    </w:p>
  </w:footnote>
  <w:footnote w:id="0" w:type="continuationSeparator">
    <w:p w:rsidRDefault="007233C8" w:rsidP="00F961D8" w:rsidR="00723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5A1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9B53FE">
      <w:t>1</w:t>
    </w:r>
    <w:r w:rsidR="006B3974">
      <w:t>2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3F25E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A4A9C"/>
    <w:rsid w:val="008B2C26"/>
    <w:rsid w:val="008D06F1"/>
    <w:rsid w:val="008D4169"/>
    <w:rsid w:val="008D61A3"/>
    <w:rsid w:val="008E52AB"/>
    <w:rsid w:val="00901807"/>
    <w:rsid w:val="00904414"/>
    <w:rsid w:val="009108ED"/>
    <w:rsid w:val="009134B9"/>
    <w:rsid w:val="009628B3"/>
    <w:rsid w:val="009664E4"/>
    <w:rsid w:val="009910A5"/>
    <w:rsid w:val="009B53FE"/>
    <w:rsid w:val="009B7829"/>
    <w:rsid w:val="009C4CC5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35A1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83286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St-2312/2016-4</izvorni_sadrzaj>
    <derivirana_varijabla naziv="DomainObject.Oznaka_1">St-2312/2016-4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St-2312/2016</izvorni_sadrzaj>
    <derivirana_varijabla naziv="DomainObject.Predmet.OznakaBroj_1">St-2312/2016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APPLE ECO j.d.o.o. PLOMIN</izvorni_sadrzaj>
    <derivirana_varijabla naziv="DomainObject.Predmet.ProtustrankaFormated_1">  APPLE ECO j.d.o.o. PLOMIN</derivirana_varijabla>
  </DomainObject.Predmet.ProtustrankaFormated>
  <DomainObject.Predmet.ProtustrankaFormatedOIB>
    <izvorni_sadrzaj>  APPLE ECO j.d.o.o. PLOMIN, OIB 49769520781</izvorni_sadrzaj>
    <derivirana_varijabla naziv="DomainObject.Predmet.ProtustrankaFormatedOIB_1">  APPLE ECO j.d.o.o. PLOMIN, OIB 49769520781</derivirana_varijabla>
  </DomainObject.Predmet.ProtustrankaFormatedOIB>
  <DomainObject.Predmet.ProtustrankaFormatedWithAdress>
    <izvorni_sadrzaj> APPLE ECO j.d.o.o. PLOMIN, Vozilići 26 C, 52234 Plomin</izvorni_sadrzaj>
    <derivirana_varijabla naziv="DomainObject.Predmet.ProtustrankaFormatedWithAdress_1"> APPLE ECO j.d.o.o. PLOMIN, Vozilići 26 C, 52234 Plomin</derivirana_varijabla>
  </DomainObject.Predmet.ProtustrankaFormatedWithAdress>
  <DomainObject.Predmet.ProtustrankaFormatedWithAdressOIB>
    <izvorni_sadrzaj> APPLE ECO j.d.o.o. PLOMIN, OIB 49769520781, Vozilići 26 C, 52234 Plomin</izvorni_sadrzaj>
    <derivirana_varijabla naziv="DomainObject.Predmet.ProtustrankaFormatedWithAdressOIB_1"> APPLE ECO j.d.o.o. PLOMIN, OIB 49769520781, Vozilići 26 C, 52234 Plomin</derivirana_varijabla>
  </DomainObject.Predmet.ProtustrankaFormatedWithAdressOIB>
  <DomainObject.Predmet.ProtustrankaWithAdress>
    <izvorni_sadrzaj>APPLE ECO j.d.o.o. PLOMIN Vozilići 26 C, 52234 Plomin</izvorni_sadrzaj>
    <derivirana_varijabla naziv="DomainObject.Predmet.ProtustrankaWithAdress_1">APPLE ECO j.d.o.o. PLOMIN Vozilići 26 C, 52234 Plomin</derivirana_varijabla>
  </DomainObject.Predmet.ProtustrankaWithAdress>
  <DomainObject.Predmet.ProtustrankaWithAdressOIB>
    <izvorni_sadrzaj>APPLE ECO j.d.o.o. PLOMIN, OIB 49769520781, Vozilići 26 C, 52234 Plomin</izvorni_sadrzaj>
    <derivirana_varijabla naziv="DomainObject.Predmet.ProtustrankaWithAdressOIB_1">APPLE ECO j.d.o.o. PLOMIN, OIB 49769520781, Vozilići 26 C, 52234 Plomin</derivirana_varijabla>
  </DomainObject.Predmet.ProtustrankaWithAdressOIB>
  <DomainObject.Predmet.ProtustrankaNazivFormated>
    <izvorni_sadrzaj>APPLE ECO j.d.o.o. PLOMIN</izvorni_sadrzaj>
    <derivirana_varijabla naziv="DomainObject.Predmet.ProtustrankaNazivFormated_1">APPLE ECO j.d.o.o. PLOMIN</derivirana_varijabla>
  </DomainObject.Predmet.ProtustrankaNazivFormated>
  <DomainObject.Predmet.ProtustrankaNazivFormatedOIB>
    <izvorni_sadrzaj>APPLE ECO j.d.o.o. PLOMIN, OIB 49769520781</izvorni_sadrzaj>
    <derivirana_varijabla naziv="DomainObject.Predmet.ProtustrankaNazivFormatedOIB_1">APPLE ECO j.d.o.o. PLOMIN, OIB 49769520781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APPLE ECO j.d.o.o. PLOMIN</item>
    </izvorni_sadrzaj>
    <derivirana_varijabla naziv="DomainObject.Predmet.ProtuStrankaListFormated_1">
      <item>APPLE ECO j.d.o.o. PLOMIN</item>
    </derivirana_varijabla>
  </DomainObject.Predmet.ProtuStrankaListFormated>
  <DomainObject.Predmet.ProtuStrankaListFormatedOIB>
    <izvorni_sadrzaj>
      <item>APPLE ECO j.d.o.o. PLOMIN, OIB 49769520781</item>
    </izvorni_sadrzaj>
    <derivirana_varijabla naziv="DomainObject.Predmet.ProtuStrankaListFormatedOIB_1">
      <item>APPLE ECO j.d.o.o. PLOMIN, OIB 49769520781</item>
    </derivirana_varijabla>
  </DomainObject.Predmet.ProtuStrankaListFormatedOIB>
  <DomainObject.Predmet.ProtuStrankaListFormatedWithAdress>
    <izvorni_sadrzaj>
      <item>APPLE ECO j.d.o.o. PLOMIN, Vozilići 26 C, 52234 Plomin</item>
    </izvorni_sadrzaj>
    <derivirana_varijabla naziv="DomainObject.Predmet.ProtuStrankaListFormatedWithAdress_1">
      <item>APPLE ECO j.d.o.o. PLOMIN, Vozilići 26 C, 52234 Plomin</item>
    </derivirana_varijabla>
  </DomainObject.Predmet.ProtuStrankaListFormatedWithAdress>
  <DomainObject.Predmet.ProtuStrankaListFormatedWithAdressOIB>
    <izvorni_sadrzaj>
      <item>APPLE ECO j.d.o.o. PLOMIN, OIB 49769520781, Vozilići 26 C, 52234 Plomin</item>
    </izvorni_sadrzaj>
    <derivirana_varijabla naziv="DomainObject.Predmet.ProtuStrankaListFormatedWithAdressOIB_1">
      <item>APPLE ECO j.d.o.o. PLOMIN, OIB 49769520781, Vozilići 26 C, 52234 Plomin</item>
    </derivirana_varijabla>
  </DomainObject.Predmet.ProtuStrankaListFormatedWithAdressOIB>
  <DomainObject.Predmet.ProtuStrankaListNazivFormated>
    <izvorni_sadrzaj>
      <item>APPLE ECO j.d.o.o. PLOMIN</item>
    </izvorni_sadrzaj>
    <derivirana_varijabla naziv="DomainObject.Predmet.ProtuStrankaListNazivFormated_1">
      <item>APPLE ECO j.d.o.o. PLOMIN</item>
    </derivirana_varijabla>
  </DomainObject.Predmet.ProtuStrankaListNazivFormated>
  <DomainObject.Predmet.ProtuStrankaListNazivFormatedOIB>
    <izvorni_sadrzaj>
      <item>APPLE ECO j.d.o.o. PLOMIN, OIB 49769520781</item>
    </izvorni_sadrzaj>
    <derivirana_varijabla naziv="DomainObject.Predmet.ProtuStrankaListNazivFormatedOIB_1">
      <item>APPLE ECO j.d.o.o. PLOMIN, OIB 49769520781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St-2312/2016-4</izvorni_sadrzaj>
    <derivirana_varijabla naziv="DomainObject.PoslovniBrojDokumenta_1">St-2312/2016-4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APPLE ECO j.d.o.o. PLOMIN</izvorni_sadrzaj>
    <derivirana_varijabla naziv="DomainObject.Predmet.ProtustrankaIDrugi_1">APPLE ECO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APPLE ECO j.d.o.o. PLOMIN, OIB 49769520781, Vozilići 26 C, 52234 Plomin</izvorni_sadrzaj>
    <derivirana_varijabla naziv="DomainObject.Predmet.ProtustrankaIDrugiAdressOIB_1">APPLE ECO j.d.o.o. PLOMIN, OIB 49769520781,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APPLE ECO j.d.o.o. PLOMIN</item>
      <item>FINANCIJSKA AGENCIJA, RC RIJEKA, PODRUŽNICA PULA, PULA</item>
    </izvorni_sadrzaj>
    <derivirana_varijabla naziv="DomainObject.Predmet.SudioniciListNaziv_1">
      <item>APPLE ECO j.d.o.o. PLOMIN</item>
      <item>FINANCIJSKA AGENCIJA, RC RIJEKA, PODRUŽNICA PULA, PULA</item>
    </derivirana_varijabla>
  </DomainObject.Predmet.SudioniciListNaziv>
  <DomainObject.Predmet.SudioniciListAdressOIB>
    <izvorni_sadrzaj>
      <item>APPLE ECO j.d.o.o. PLOMIN, OIB 49769520781, Vozilići 26 C,52234 Plomin</item>
      <item>FINANCIJSKA AGENCIJA, RC RIJEKA, PODRUŽNICA PULA, PULA, OIB 85821130368, Giardini 5,52100 Pula</item>
    </izvorni_sadrzaj>
    <derivirana_varijabla naziv="DomainObject.Predmet.SudioniciListAdressOIB_1">
      <item>APPLE ECO j.d.o.o. PLOMIN, OIB 49769520781, Vozilići 26 C,52234 Plomin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49769520781</item>
      <item>, OIB 85821130368</item>
    </izvorni_sadrzaj>
    <derivirana_varijabla naziv="DomainObject.Predmet.SudioniciListNazivOIB_1">
      <item>, OIB 49769520781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41782-82E0-4FBB-9E86-67939F7C7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2430</properties:Characters>
  <properties:Lines>82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2016-12-07T09:22:00Z</dcterms:created>
  <dc:creator>Darija Miličević</dc:creator>
  <cp:lastModifiedBy>Darija Miličević</cp:lastModifiedBy>
  <cp:lastPrinted>2016-12-07T09:22:00Z</cp:lastPrinted>
  <dcterms:modified xmlns:xsi="http://www.w3.org/2001/XMLSchema-instance" xsi:type="dcterms:W3CDTF">2016-12-07T11:50:00Z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