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08e9" w14:paraId="e5008e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15208">
        <w:rPr>
          <w:rStyle w:val="Naglaeno"/>
          <w:b w:val="false"/>
        </w:rPr>
        <w:t>1087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015208">
        <w:t>JODO UGOSTITELJSTVO j.d.o.o. Hudi Bitek, Drežnik III. Odvojak 3a, MBS: 080882734, OIB: 21067899159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015208">
        <w:t>JODO UGOSTITELJSTVO j.d.o.o. Hudi Bitek, Drežnik III. Odvojak 3a, MBS: 080882734, OIB: 21067899159</w:t>
      </w:r>
      <w:r w:rsidRPr="00542288">
        <w:t xml:space="preserve">, iznosi </w:t>
      </w:r>
      <w:r w:rsidR="00C07C12">
        <w:t>10.194,91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C07C12">
        <w:t>Pero Udovičić, OIB: 89840402822, Hudi Bitek, Drežnik III. Odvojak 3a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07C12">
        <w:t>1087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5F4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St-1087/2017</izvorni_sadrzaj>
    <derivirana_varijabla naziv="DomainObject.Predmet.OznakaBroj_1">St-1087/2017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JODO UGOSTITELJSTVO jednostavno društvo s ograničenom odgovornošću za usluge</izvorni_sadrzaj>
    <derivirana_varijabla naziv="DomainObject.Predmet.ProtustrankaFormated_1">  JODO UGOSTITELJSTVO jednostavno društvo s ograničenom odgovornošću za usluge</derivirana_varijabla>
  </DomainObject.Predmet.ProtustrankaFormated>
  <DomainObject.Predmet.ProtustrankaFormatedOIB>
    <izvorni_sadrzaj>  JODO UGOSTITELJSTVO jednostavno društvo s ograničenom odgovornošću za usluge, OIB 21067899159</izvorni_sadrzaj>
    <derivirana_varijabla naziv="DomainObject.Predmet.ProtustrankaFormatedOIB_1">  JODO UGOSTITELJSTVO jednostavno društvo s ograničenom odgovornošću za usluge, OIB 21067899159</derivirana_varijabla>
  </DomainObject.Predmet.ProtustrankaFormatedOIB>
  <DomainObject.Predmet.ProtustrankaFormatedWithAdress>
    <izvorni_sadrzaj> JODO UGOSTITELJSTVO jednostavno društvo s ograničenom odgovornošću za usluge, Drežnik III. Odvojak 3 A , 10257 Hudi Bitek</izvorni_sadrzaj>
    <derivirana_varijabla naziv="DomainObject.Predmet.ProtustrankaFormatedWithAdress_1"> JODO UGOSTITELJSTVO jednostavno društvo s ograničenom odgovornošću za usluge, Drežnik III. Odvojak 3 A , 10257 Hudi Bitek</derivirana_varijabla>
  </DomainObject.Predmet.ProtustrankaFormatedWithAdress>
  <DomainObject.Predmet.ProtustrankaFormatedWithAdressOIB>
    <izvorni_sadrzaj> JODO UGOSTITELJSTVO jednostavno društvo s ograničenom odgovornošću za usluge, OIB 21067899159, Drežnik III. Odvojak 3 A , 10257 Hudi Bitek</izvorni_sadrzaj>
    <derivirana_varijabla naziv="DomainObject.Predmet.ProtustrankaFormatedWithAdressOIB_1"> JODO UGOSTITELJSTVO jednostavno društvo s ograničenom odgovornošću za usluge, OIB 21067899159, Drežnik III. Odvojak 3 A , 10257 Hudi Bitek</derivirana_varijabla>
  </DomainObject.Predmet.ProtustrankaFormatedWithAdressOIB>
  <DomainObject.Predmet.ProtustrankaWithAdress>
    <izvorni_sadrzaj>JODO UGOSTITELJSTVO jednostavno društvo s ograničenom odgovornošću za usluge Drežnik III. Odvojak 3 A , 10257 Hudi Bitek</izvorni_sadrzaj>
    <derivirana_varijabla naziv="DomainObject.Predmet.ProtustrankaWithAdress_1">JODO UGOSTITELJSTVO jednostavno društvo s ograničenom odgovornošću za usluge Drežnik III. Odvojak 3 A , 10257 Hudi Bitek</derivirana_varijabla>
  </DomainObject.Predmet.ProtustrankaWithAdress>
  <DomainObject.Predmet.ProtustrankaWithAdressOIB>
    <izvorni_sadrzaj>JODO UGOSTITELJSTVO jednostavno društvo s ograničenom odgovornošću za usluge, OIB 21067899159, Drežnik III. Odvojak 3 A , 10257 Hudi Bitek</izvorni_sadrzaj>
    <derivirana_varijabla naziv="DomainObject.Predmet.ProtustrankaWithAdressOIB_1">JODO UGOSTITELJSTVO jednostavno društvo s ograničenom odgovornošću za usluge, OIB 21067899159, Drežnik III. Odvojak 3 A , 10257 Hudi Bitek</derivirana_varijabla>
  </DomainObject.Predmet.ProtustrankaWithAdressOIB>
  <DomainObject.Predmet.ProtustrankaNazivFormated>
    <izvorni_sadrzaj>JODO UGOSTITELJSTVO jednostavno društvo s ograničenom odgovornošću za usluge</izvorni_sadrzaj>
    <derivirana_varijabla naziv="DomainObject.Predmet.ProtustrankaNazivFormated_1">JODO UGOSTITELJSTVO jednostavno društvo s ograničenom odgovornošću za usluge</derivirana_varijabla>
  </DomainObject.Predmet.ProtustrankaNazivFormated>
  <DomainObject.Predmet.ProtustrankaNazivFormatedOIB>
    <izvorni_sadrzaj>JODO UGOSTITELJSTVO jednostavno društvo s ograničenom odgovornošću za usluge, OIB 21067899159</izvorni_sadrzaj>
    <derivirana_varijabla naziv="DomainObject.Predmet.ProtustrankaNazivFormatedOIB_1">JODO UGOSTITELJSTVO jednostavno društvo s ograničenom odgovornošću za usluge, OIB 21067899159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JODO UGOSTITELJSTVO jednostavno društvo s ograničenom odgovornošću za usluge</item>
    </izvorni_sadrzaj>
    <derivirana_varijabla naziv="DomainObject.Predmet.ProtuStrankaListFormated_1">
      <item>JODO UGOSTITELJSTVO jednostavno društvo s ograničenom odgovornošću za usluge</item>
    </derivirana_varijabla>
  </DomainObject.Predmet.ProtuStrankaListFormated>
  <DomainObject.Predmet.ProtuStrankaListFormatedOIB>
    <izvorni_sadrzaj>
      <item>JODO UGOSTITELJSTVO jednostavno društvo s ograničenom odgovornošću za usluge, OIB 21067899159</item>
    </izvorni_sadrzaj>
    <derivirana_varijabla naziv="DomainObject.Predmet.ProtuStrankaListFormatedOIB_1">
      <item>JODO UGOSTITELJSTVO jednostavno društvo s ograničenom odgovornošću za usluge, OIB 21067899159</item>
    </derivirana_varijabla>
  </DomainObject.Predmet.ProtuStrankaListFormatedOIB>
  <DomainObject.Predmet.ProtuStrankaListFormatedWithAdress>
    <izvorni_sadrzaj>
      <item>JODO UGOSTITELJSTVO jednostavno društvo s ograničenom odgovornošću za usluge, Drežnik III. Odvojak 3 A , 10257 Hudi Bitek</item>
    </izvorni_sadrzaj>
    <derivirana_varijabla naziv="DomainObject.Predmet.ProtuStrankaListFormatedWithAdress_1">
      <item>JODO UGOSTITELJSTVO jednostavno društvo s ograničenom odgovornošću za usluge, Drežnik III. Odvojak 3 A , 10257 Hudi Bitek</item>
    </derivirana_varijabla>
  </DomainObject.Predmet.ProtuStrankaListFormatedWithAdress>
  <DomainObject.Predmet.ProtuStrankaListFormatedWithAdressOIB>
    <izvorni_sadrzaj>
      <item>JODO UGOSTITELJSTVO jednostavno društvo s ograničenom odgovornošću za usluge, OIB 21067899159, Drežnik III. Odvojak 3 A , 10257 Hudi Bitek</item>
    </izvorni_sadrzaj>
    <derivirana_varijabla naziv="DomainObject.Predmet.ProtuStrankaListFormatedWithAdressOIB_1">
      <item>JODO UGOSTITELJSTVO jednostavno društvo s ograničenom odgovornošću za usluge, OIB 21067899159, Drežnik III. Odvojak 3 A , 10257 Hudi Bitek</item>
    </derivirana_varijabla>
  </DomainObject.Predmet.ProtuStrankaListFormatedWithAdressOIB>
  <DomainObject.Predmet.ProtuStrankaListNazivFormated>
    <izvorni_sadrzaj>
      <item>JODO UGOSTITELJSTVO jednostavno društvo s ograničenom odgovornošću za usluge</item>
    </izvorni_sadrzaj>
    <derivirana_varijabla naziv="DomainObject.Predmet.ProtuStrankaListNazivFormated_1">
      <item>JODO UGOSTITELJSTVO jednostavno društvo s ograničenom odgovornošću za usluge</item>
    </derivirana_varijabla>
  </DomainObject.Predmet.ProtuStrankaListNazivFormated>
  <DomainObject.Predmet.ProtuStrankaListNazivFormatedOIB>
    <izvorni_sadrzaj>
      <item>JODO UGOSTITELJSTVO jednostavno društvo s ograničenom odgovornošću za usluge, OIB 21067899159</item>
    </izvorni_sadrzaj>
    <derivirana_varijabla naziv="DomainObject.Predmet.ProtuStrankaListNazivFormatedOIB_1">
      <item>JODO UGOSTITELJSTVO jednostavno društvo s ograničenom odgovornošću za usluge, OIB 21067899159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JODO UGOSTITELJSTVO jednostavno društvo s ograničenom odgovornošću za usluge</izvorni_sadrzaj>
    <derivirana_varijabla naziv="DomainObject.Predmet.ProtustrankaIDrugi_1">JODO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JODO UGOSTITELJSTVO jednostavno društvo s ograničenom odgovornošću za usluge, OIB 21067899159, Drežnik III. Odvojak 3 A , 10257 Hudi Bitek</izvorni_sadrzaj>
    <derivirana_varijabla naziv="DomainObject.Predmet.ProtustrankaIDrugiAdressOIB_1">JODO UGOSTITELJSTVO jednostavno društvo s ograničenom odgovornošću za usluge, OIB 21067899159, Drežnik III. Odvojak 3 A 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JODO UGOSTITELJSTVO jednostavno društvo s ograničenom odgovornošću za usluge</item>
      <item>FINA Regionalni centar Zagreb</item>
    </izvorni_sadrzaj>
    <derivirana_varijabla naziv="DomainObject.Predmet.SudioniciListNaziv_1">
      <item>JODO UGOSTITELJSTVO jednostavno društvo s ograničenom odgovornošću za usluge</item>
      <item>FINA Regionalni centar Zagreb</item>
    </derivirana_varijabla>
  </DomainObject.Predmet.SudioniciListNaziv>
  <DomainObject.Predmet.SudioniciListAdressOIB>
    <izvorni_sadrzaj>
      <item>JODO UGOSTITELJSTVO jednostavno društvo s ograničenom odgovornošću za usluge, OIB 21067899159, Drežnik III. Odvojak 3 A ,10257 Hudi Bitek</item>
      <item>FINA Regionalni centar Zagreb, OIB 85821130368, Trg svibanjskih žrtava 1995. br. 1,10000 Zagreb</item>
    </izvorni_sadrzaj>
    <derivirana_varijabla naziv="DomainObject.Predmet.SudioniciListAdressOIB_1">
      <item>JODO UGOSTITELJSTVO jednostavno društvo s ograničenom odgovornošću za usluge, OIB 21067899159, Drežnik III. Odvojak 3 A ,10257 Hudi Bitek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21067899159</item>
    </izvorni_sadrzaj>
    <derivirana_varijabla naziv="DomainObject.Predmet.SudioniciListNazivOIB_1">
      <item>, OIB 85821130368</item>
      <item>, OIB 21067899159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64792-6CA3-48C4-A833-40C83CDEB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1981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2017-08-14T06:53:00Z</dcterms:created>
  <dc:creator>Korisnik</dc:creator>
  <cp:lastModifiedBy>Žana Bem</cp:lastModifiedBy>
  <cp:lastPrinted>2017-08-14T06:49:00Z</cp:lastPrinted>
  <dcterms:modified xmlns:xsi="http://www.w3.org/2001/XMLSchema-instance" xsi:type="dcterms:W3CDTF">2017-08-14T06:53:00Z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